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6b0f" w14:paraId="7ab6b0f" w:rsidRDefault="003D537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701040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D5371" w:rsidP="003D5371" w:rsidR="003D5371">
      <w:pPr>
        <w:spacing w:after="0"/>
        <w:jc w:val="both"/>
      </w:pPr>
      <w:r>
        <w:t xml:space="preserve">           Republika Hrvatska</w:t>
      </w:r>
    </w:p>
    <w:p w:rsidRDefault="003D5371" w:rsidP="003D5371" w:rsidR="003D537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5371" w:rsidP="003D5371" w:rsidR="003D537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  Poslovni broj: 5 St-33/2019-2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>R J E Š E N J E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PLUS POZITIVNO jednostavno društvo s ograničenom odgovornošću za usluge, trgovinu i proizvodnju, Križevci, Trg J. J. Strossmayera 27, MBS: 070146609, OIB: 22927378886, 9. travnja 2019.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>r i j e š i o  j e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PLUS POZITIVNO jednostavno društvo s ograničenom odgovornošću za usluge, trgovinu i proizvodnju, Križevci, Trg J. J. Strossmayera 27, MBS: 070146609, OIB: 22927378886.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30. travnja 2019. u 9,30 sati u ovome sudu u Bjelovaru, Šetalište dr. </w:t>
      </w:r>
      <w:proofErr w:type="spellStart"/>
      <w:r w:rsidRPr="003D537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D537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D537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D537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- zakonski zastupnik dužnika Saša </w:t>
      </w:r>
      <w:proofErr w:type="spellStart"/>
      <w:r w:rsidRPr="003D5371">
        <w:rPr>
          <w:rFonts w:cs="Times New Roman" w:eastAsia="Times New Roman"/>
          <w:szCs w:val="20"/>
          <w:lang w:eastAsia="hr-HR"/>
        </w:rPr>
        <w:t>Krnjić</w:t>
      </w:r>
      <w:proofErr w:type="spellEnd"/>
      <w:r w:rsidRPr="003D5371">
        <w:rPr>
          <w:rFonts w:cs="Times New Roman" w:eastAsia="Times New Roman"/>
          <w:szCs w:val="20"/>
          <w:lang w:eastAsia="hr-HR"/>
        </w:rPr>
        <w:t>.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3. Nalaže se zakonskom zastupniku dužnika Saši </w:t>
      </w:r>
      <w:proofErr w:type="spellStart"/>
      <w:r w:rsidRPr="003D5371">
        <w:rPr>
          <w:rFonts w:cs="Times New Roman" w:eastAsia="Times New Roman"/>
          <w:szCs w:val="20"/>
          <w:lang w:eastAsia="hr-HR"/>
        </w:rPr>
        <w:t>Krnjiću</w:t>
      </w:r>
      <w:proofErr w:type="spellEnd"/>
      <w:r w:rsidRPr="003D5371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>Obrazloženje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podnijela prijedlog za otvaranje stečajnog postupka nad dužnikom</w:t>
      </w:r>
      <w:r w:rsidRPr="003D5371">
        <w:rPr>
          <w:rFonts w:cs="Times New Roman" w:eastAsia="Times New Roman"/>
          <w:szCs w:val="20"/>
          <w:lang w:eastAsia="hr-HR"/>
        </w:rPr>
        <w:t xml:space="preserve"> PLUS POZITIVNO j.d.o.o. Križevci, u kojem je navedeno da je</w:t>
      </w:r>
      <w:r w:rsidRPr="003D5371">
        <w:rPr>
          <w:rFonts w:cs="Times New Roman" w:eastAsia="Times New Roman"/>
          <w:color w:val="000000"/>
          <w:szCs w:val="20"/>
          <w:lang w:eastAsia="hr-HR"/>
        </w:rPr>
        <w:t xml:space="preserve"> 4. veljače 2019.  dužnik u Očevidniku redoslijeda osnova za plaćanje imao evidentirane neizvršene osnove za plaćanje u neprekinutom razdoblju od 123 dana, u ukupnom iznosu od 164.244,57 kn.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color w:val="000000"/>
          <w:szCs w:val="20"/>
          <w:lang w:eastAsia="hr-HR"/>
        </w:rPr>
        <w:lastRenderedPageBreak/>
        <w:t>Stoga je, po ocjeni suda, vjerojatna postojanost stečajnog razloga nesposobnosti za plaćanje</w:t>
      </w:r>
      <w:r w:rsidRPr="003D5371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>U Bjelovaru 9. travnja 2019.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 </w:t>
      </w:r>
      <w:r w:rsidRPr="003D5371">
        <w:rPr>
          <w:rFonts w:cs="Times New Roman" w:eastAsia="Times New Roman"/>
          <w:szCs w:val="20"/>
          <w:lang w:eastAsia="hr-HR"/>
        </w:rPr>
        <w:t xml:space="preserve">   Sutkinja   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3D5371">
        <w:rPr>
          <w:rFonts w:cs="Times New Roman" w:eastAsia="Times New Roman"/>
          <w:szCs w:val="20"/>
          <w:lang w:eastAsia="hr-HR"/>
        </w:rPr>
        <w:t xml:space="preserve">  </w:t>
      </w:r>
      <w:r>
        <w:rPr>
          <w:rFonts w:cs="Times New Roman" w:eastAsia="Times New Roman"/>
          <w:szCs w:val="20"/>
          <w:lang w:eastAsia="hr-HR"/>
        </w:rPr>
        <w:t xml:space="preserve">  </w:t>
      </w:r>
      <w:bookmarkStart w:name="_GoBack" w:id="0"/>
      <w:bookmarkEnd w:id="0"/>
      <w:r w:rsidRPr="003D5371">
        <w:rPr>
          <w:rFonts w:cs="Times New Roman" w:eastAsia="Times New Roman"/>
          <w:szCs w:val="20"/>
          <w:lang w:eastAsia="hr-HR"/>
        </w:rPr>
        <w:t xml:space="preserve"> Marija Petrina Kubica v.r.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D537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D5371" w:rsidP="003D5371" w:rsidR="003D5371" w:rsidRPr="003D53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D537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71">
        <w:rPr>
          <w:rFonts w:cs="Times New Roman" w:eastAsia="Times New Roman"/>
          <w:szCs w:val="20"/>
          <w:lang w:eastAsia="hr-HR"/>
        </w:rPr>
        <w:t xml:space="preserve">Uputa o pravnom lijeku:Protiv ovog rješenja nije dopuštena posebna žalba (čl.115. st.1. SZ-a). </w:t>
      </w:r>
    </w:p>
    <w:p w:rsidRDefault="003D5371" w:rsidP="003D5371" w:rsidR="003D5371" w:rsidRPr="003D53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D537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7700120"/>
      <w:docPartObj>
        <w:docPartGallery w:val="Page Numbers (Top of Page)"/>
        <w:docPartUnique/>
      </w:docPartObj>
    </w:sdtPr>
    <w:sdtContent>
      <w:p w:rsidRDefault="003D5371" w:rsidP="003D5371" w:rsidR="003D537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D5371" w:rsidR="008333A9">
    <w:pPr>
      <w:pStyle w:val="Zaglavlje"/>
    </w:pPr>
    <w:r w:rsidRPr="003D5371">
      <w:rPr>
        <w:rFonts w:cs="Times New Roman" w:eastAsia="Times New Roman"/>
        <w:szCs w:val="20"/>
        <w:lang w:eastAsia="hr-HR"/>
      </w:rPr>
      <w:t>Poslovni broj: 5 St-33/2019-2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371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58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19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St-33/2019-2</izvorni_sadrzaj>
    <derivirana_varijabla naziv="DomainObject.Oznaka_1">St-33/2019-2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PLUS POZITIVNO jednostavno društvo s ograničenom odgovornošću za usluge, trgovinu i proizvodnju</izvorni_sadrzaj>
    <derivirana_varijabla naziv="DomainObject.Predmet.ProtustrankaFormated_1">  PLUS POZITIVNO jednostavno društvo s ograničenom odgovornošću za usluge, trgovinu i proizvodnju</derivirana_varijabla>
  </DomainObject.Predmet.ProtustrankaFormated>
  <DomainObject.Predmet.ProtustrankaFormatedOIB>
    <izvorni_sadrzaj>  PLUS POZITIVNO jednostavno društvo s ograničenom odgovornošću za usluge, trgovinu i proizvodnju, OIB 22927378886</izvorni_sadrzaj>
    <derivirana_varijabla naziv="DomainObject.Predmet.ProtustrankaFormatedOIB_1">  PLUS POZITIVNO jednostavno društvo s ograničenom odgovornošću za usluge, trgovinu i proizvodnju, OIB 22927378886</derivirana_varijabla>
  </DomainObject.Predmet.ProtustrankaFormatedOIB>
  <DomainObject.Predmet.ProtustrankaFormatedWithAdress>
    <izvorni_sadrzaj> PLUS POZITIVNO jednostavno društvo s ograničenom odgovornošću za usluge, trgovinu i proizvodnju, Trg J.J. Strossmayera 27, 48260 Križevci</izvorni_sadrzaj>
    <derivirana_varijabla naziv="DomainObject.Predmet.ProtustrankaFormatedWithAdress_1"> PLUS POZITIVNO jednostavno društvo s ograničenom odgovornošću za usluge, trgovinu i proizvodnju, Trg J.J. Strossmayera 27, 48260 Križevci</derivirana_varijabla>
  </DomainObject.Predmet.ProtustrankaFormatedWithAdress>
  <DomainObject.Predmet.ProtustrankaFormatedWithAdressOIB>
    <izvorni_sadrzaj> PLUS POZITIVNO jednostavno društvo s ograničenom odgovornošću za usluge, trgovinu i proizvodnju, OIB 22927378886, Trg J.J. Strossmayera 27, 48260 Križevci</izvorni_sadrzaj>
    <derivirana_varijabla naziv="DomainObject.Predmet.ProtustrankaFormatedWithAdressOIB_1"> PLUS POZITIVNO jednostavno društvo s ograničenom odgovornošću za usluge, trgovinu i proizvodnju, OIB 22927378886, Trg J.J. Strossmayera 27, 48260 Križevci</derivirana_varijabla>
  </DomainObject.Predmet.ProtustrankaFormatedWithAdressOIB>
  <DomainObject.Predmet.ProtustrankaWithAdress>
    <izvorni_sadrzaj>PLUS POZITIVNO jednostavno društvo s ograničenom odgovornošću za usluge, trgovinu i proizvodnju Trg J.J. Strossmayera 27, 48260 Križevci</izvorni_sadrzaj>
    <derivirana_varijabla naziv="DomainObject.Predmet.ProtustrankaWithAdress_1">PLUS POZITIVNO jednostavno društvo s ograničenom odgovornošću za usluge, trgovinu i proizvodnju Trg J.J. Strossmayera 27, 48260 Križevci</derivirana_varijabla>
  </DomainObject.Predmet.ProtustrankaWithAdress>
  <DomainObject.Predmet.ProtustrankaWithAdressOIB>
    <izvorni_sadrzaj>PLUS POZITIVNO jednostavno društvo s ograničenom odgovornošću za usluge, trgovinu i proizvodnju, OIB 22927378886, Trg J.J. Strossmayera 27, 48260 Križevci</izvorni_sadrzaj>
    <derivirana_varijabla naziv="DomainObject.Predmet.ProtustrankaWithAdressOIB_1">PLUS POZITIVNO jednostavno društvo s ograničenom odgovornošću za usluge, trgovinu i proizvodnju, OIB 22927378886, Trg J.J. Strossmayera 27, 48260 Križevci</derivirana_varijabla>
  </DomainObject.Predmet.ProtustrankaWithAdressOIB>
  <DomainObject.Predmet.ProtustrankaNazivFormated>
    <izvorni_sadrzaj>PLUS POZITIVNO jednostavno društvo s ograničenom odgovornošću za usluge, trgovinu i proizvodnju</izvorni_sadrzaj>
    <derivirana_varijabla naziv="DomainObject.Predmet.ProtustrankaNazivFormated_1">PLUS POZITIVNO jednostavno društvo s ograničenom odgovornošću za usluge, trgovinu i proizvodnju</derivirana_varijabla>
  </DomainObject.Predmet.ProtustrankaNazivFormated>
  <DomainObject.Predmet.ProtustrankaNazivFormatedOIB>
    <izvorni_sadrzaj>PLUS POZITIVNO jednostavno društvo s ograničenom odgovornošću za usluge, trgovinu i proizvodnju, OIB 22927378886</izvorni_sadrzaj>
    <derivirana_varijabla naziv="DomainObject.Predmet.ProtustrankaNazivFormatedOIB_1">PLUS POZITIVNO jednostavno društvo s ograničenom odgovornošću za usluge, trgovinu i proizvodnju, OIB 22927378886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PLUS POZITIVNO jednostavno društvo s ograničenom odgovornošću za usluge, trgovinu i proizvodnju</item>
    </izvorni_sadrzaj>
    <derivirana_varijabla naziv="DomainObject.Predmet.ProtuStrankaListFormated_1">
      <item>PLUS POZITIVNO jednostavno društvo s ograničenom odgovornošću za usluge, trgovinu i proizvodnju</item>
    </derivirana_varijabla>
  </DomainObject.Predmet.ProtuStrankaListFormated>
  <DomainObject.Predmet.ProtuStrankaListFormatedOIB>
    <izvorni_sadrzaj>
      <item>PLUS POZITIVNO jednostavno društvo s ograničenom odgovornošću za usluge, trgovinu i proizvodnju, OIB 22927378886</item>
    </izvorni_sadrzaj>
    <derivirana_varijabla naziv="DomainObject.Predmet.ProtuStrankaListFormatedOIB_1">
      <item>PLUS POZITIVNO jednostavno društvo s ograničenom odgovornošću za usluge, trgovinu i proizvodnju, OIB 22927378886</item>
    </derivirana_varijabla>
  </DomainObject.Predmet.ProtuStrankaListFormatedOIB>
  <DomainObject.Predmet.ProtuStrankaListFormatedWithAdress>
    <izvorni_sadrzaj>
      <item>PLUS POZITIVNO jednostavno društvo s ograničenom odgovornošću za usluge, trgovinu i proizvodnju, Trg J.J. Strossmayera 27, 48260 Križevci</item>
    </izvorni_sadrzaj>
    <derivirana_varijabla naziv="DomainObject.Predmet.ProtuStrankaListFormatedWithAdress_1">
      <item>PLUS POZITIVNO jednostavno društvo s ograničenom odgovornošću za usluge, trgovinu i proizvodnju, Trg J.J. Strossmayera 27, 48260 Križevci</item>
    </derivirana_varijabla>
  </DomainObject.Predmet.ProtuStrankaListFormatedWithAdress>
  <DomainObject.Predmet.ProtuStrankaListFormatedWithAdressOIB>
    <izvorni_sadrzaj>
      <item>PLUS POZITIVNO jednostavno društvo s ograničenom odgovornošću za usluge, trgovinu i proizvodnju, OIB 22927378886, Trg J.J. Strossmayera 27, 48260 Križevci</item>
    </izvorni_sadrzaj>
    <derivirana_varijabla naziv="DomainObject.Predmet.ProtuStrankaListFormatedWithAdressOIB_1">
      <item>PLUS POZITIVNO jednostavno društvo s ograničenom odgovornošću za usluge, trgovinu i proizvodnju, OIB 22927378886, Trg J.J. Strossmayera 27, 48260 Križevci</item>
    </derivirana_varijabla>
  </DomainObject.Predmet.ProtuStrankaListFormatedWithAdressOIB>
  <DomainObject.Predmet.ProtuStrankaListNazivFormated>
    <izvorni_sadrzaj>
      <item>PLUS POZITIVNO jednostavno društvo s ograničenom odgovornošću za usluge, trgovinu i proizvodnju</item>
    </izvorni_sadrzaj>
    <derivirana_varijabla naziv="DomainObject.Predmet.ProtuStrankaListNazivFormated_1">
      <item>PLUS POZITIVNO jednostavno društvo s ograničenom odgovornošću za usluge, trgovinu i proizvodnju</item>
    </derivirana_varijabla>
  </DomainObject.Predmet.ProtuStrankaListNazivFormated>
  <DomainObject.Predmet.ProtuStrankaListNazivFormatedOIB>
    <izvorni_sadrzaj>
      <item>PLUS POZITIVNO jednostavno društvo s ograničenom odgovornošću za usluge, trgovinu i proizvodnju, OIB 22927378886</item>
    </izvorni_sadrzaj>
    <derivirana_varijabla naziv="DomainObject.Predmet.ProtuStrankaListNazivFormatedOIB_1">
      <item>PLUS POZITIVNO jednostavno društvo s ograničenom odgovornošću za usluge, trgovinu i proizvodnju, OIB 22927378886</item>
    </derivirana_varijabla>
  </DomainObject.Predmet.ProtuStrankaListNazivFormatedOIB>
  <DomainObject.Predmet.OstaliListFormated>
    <izvorni_sadrzaj>
      <item>Saša Krnjić</item>
    </izvorni_sadrzaj>
    <derivirana_varijabla naziv="DomainObject.Predmet.OstaliListFormated_1">
      <item>Saša Krnjić</item>
    </derivirana_varijabla>
  </DomainObject.Predmet.OstaliListFormated>
  <DomainObject.Predmet.OstaliListFormatedOIB>
    <izvorni_sadrzaj>
      <item>Saša Krnjić, OIB 63498521306</item>
    </izvorni_sadrzaj>
    <derivirana_varijabla naziv="DomainObject.Predmet.OstaliListFormatedOIB_1">
      <item>Saša Krnjić, OIB 63498521306</item>
    </derivirana_varijabla>
  </DomainObject.Predmet.OstaliListFormatedOIB>
  <DomainObject.Predmet.OstaliListFormatedWithAdress>
    <izvorni_sadrzaj>
      <item>Saša Krnjić, Ulica Matije Gupca 19, 48260 Križevci</item>
    </izvorni_sadrzaj>
    <derivirana_varijabla naziv="DomainObject.Predmet.OstaliListFormatedWithAdress_1">
      <item>Saša Krnjić, Ulica Matije Gupca 19, 48260 Križevci</item>
    </derivirana_varijabla>
  </DomainObject.Predmet.OstaliListFormatedWithAdress>
  <DomainObject.Predmet.OstaliListFormatedWithAdressOIB>
    <izvorni_sadrzaj>
      <item>Saša Krnjić, OIB 63498521306, Ulica Matije Gupca 19, 48260 Križevci</item>
    </izvorni_sadrzaj>
    <derivirana_varijabla naziv="DomainObject.Predmet.OstaliListFormatedWithAdressOIB_1">
      <item>Saša Krnjić, OIB 63498521306, Ulica Matije Gupca 19, 48260 Križevci</item>
    </derivirana_varijabla>
  </DomainObject.Predmet.OstaliListFormatedWithAdressOIB>
  <DomainObject.Predmet.OstaliListNazivFormated>
    <izvorni_sadrzaj>
      <item>Saša Krnjić</item>
    </izvorni_sadrzaj>
    <derivirana_varijabla naziv="DomainObject.Predmet.OstaliListNazivFormated_1">
      <item>Saša Krnjić</item>
    </derivirana_varijabla>
  </DomainObject.Predmet.OstaliListNazivFormated>
  <DomainObject.Predmet.OstaliListNazivFormatedOIB>
    <izvorni_sadrzaj>
      <item>Saša Krnjić, OIB 63498521306</item>
    </izvorni_sadrzaj>
    <derivirana_varijabla naziv="DomainObject.Predmet.OstaliListNazivFormatedOIB_1">
      <item>Saša Krnjić, OIB 63498521306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St-33/2019-2</izvorni_sadrzaj>
    <derivirana_varijabla naziv="DomainObject.PoslovniBrojDokumenta_1">St-33/2019-2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PLUS POZITIVNO jednostavno društvo s ograničenom odgovornošću za usluge, trgovinu i proizvodnju</izvorni_sadrzaj>
    <derivirana_varijabla naziv="DomainObject.Predmet.ProtustrankaIDrugi_1">PLUS POZITIVNO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PLUS POZITIVNO jednostavno društvo s ograničenom odgovornošću za usluge, trgovinu i proizvodnju, OIB 22927378886, Trg J.J. Strossmayera 27, 48260 Križevci</izvorni_sadrzaj>
    <derivirana_varijabla naziv="DomainObject.Predmet.ProtustrankaIDrugiAdressOIB_1">PLUS POZITIVNO jednostavno društvo s ograničenom odgovornošću za usluge, trgovinu i proizvodnju, OIB 22927378886, Trg J.J. Strossmayera 27,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PLUS POZITIVNO jednostavno društvo s ograničenom odgovornošću za usluge, trgovinu i proizvodnju</item>
      <item>Saša Krnjić</item>
    </izvorni_sadrzaj>
    <derivirana_varijabla naziv="DomainObject.Predmet.SudioniciListNaziv_1">
      <item>FINA, RC ZAGREB, Podružnica BJELOVAR</item>
      <item>PLUS POZITIVNO jednostavno društvo s ograničenom odgovornošću za usluge, trgovinu i proizvodnju</item>
      <item>Saša Krnjić</item>
    </derivirana_varijabla>
  </DomainObject.Predmet.SudioniciListNaziv>
  <DomainObject.Predmet.SudioniciListAdressOIB>
    <izvorni_sadrzaj>
      <item>FINA, RC ZAGREB, Podružnica BJELOVAR, OIB 85821130368, F. Supila 4,43000 Bjelovar</item>
      <item>PLUS POZITIVNO jednostavno društvo s ograničenom odgovornošću za usluge, trgovinu i proizvodnju, OIB 22927378886, Trg J.J. Strossmayera 27,48260 Križevci</item>
      <item>Saša Krnjić, OIB 63498521306, Ulica Matije Gupca 19,48260 Križevci</item>
    </izvorni_sadrzaj>
    <derivirana_varijabla naziv="DomainObject.Predmet.SudioniciListAdressOIB_1">
      <item>FINA, RC ZAGREB, Podružnica BJELOVAR, OIB 85821130368, F. Supila 4,43000 Bjelovar</item>
      <item>PLUS POZITIVNO jednostavno društvo s ograničenom odgovornošću za usluge, trgovinu i proizvodnju, OIB 22927378886, Trg J.J. Strossmayera 27,48260 Križevci</item>
      <item>Saša Krnjić, OIB 63498521306, Ulica Matije Gupca 19,48260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D9F0B-2D13-4600-8D0F-A8D97AB22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2600</properties:Characters>
  <properties:Lines>75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2019-04-09T11:35:00Z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St-33/2019-2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