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ac16f" w14:paraId="b1ac16f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420A4E">
        <w:t>795</w:t>
      </w:r>
      <w:r>
        <w:t>/1</w:t>
      </w:r>
      <w:r w:rsidR="00A2677E">
        <w:t>6</w:t>
      </w:r>
      <w:r>
        <w:t>-</w:t>
      </w:r>
      <w:r w:rsidR="00420A4E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420A4E">
        <w:t xml:space="preserve"> ELEGANTNA RADNA ODJEĆA d.o.o.</w:t>
      </w:r>
      <w:r w:rsidR="00F30802">
        <w:t>, Zadar, R.K.Jeretova 1</w:t>
      </w:r>
      <w:r w:rsidR="00CE483C">
        <w:t xml:space="preserve">, OIB: </w:t>
      </w:r>
      <w:r w:rsidR="00420A4E">
        <w:t>47793974146</w:t>
      </w:r>
      <w:r w:rsidR="00F81A36" w:rsidRPr="001C5505">
        <w:t xml:space="preserve">,  </w:t>
      </w:r>
      <w:r w:rsidR="003A0A6A" w:rsidRPr="001C5505">
        <w:t xml:space="preserve">dana </w:t>
      </w:r>
      <w:r w:rsidR="009B7DAC">
        <w:t>29.</w:t>
      </w:r>
      <w:r w:rsidR="0017620F">
        <w:t xml:space="preserve"> </w:t>
      </w:r>
      <w:r w:rsidR="009B7DAC">
        <w:t>lipnja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420A4E">
        <w:t xml:space="preserve"> ELEGANTNA RADNA ODJEĆA d.o.o., Zadar, R.</w:t>
      </w:r>
      <w:r w:rsidR="00F30802">
        <w:t xml:space="preserve"> </w:t>
      </w:r>
      <w:r w:rsidR="00420A4E">
        <w:t xml:space="preserve">K. Jeretova 1, </w:t>
      </w:r>
      <w:r w:rsidR="00CE483C">
        <w:t>OIB:</w:t>
      </w:r>
      <w:r w:rsidR="00420A4E" w:rsidRPr="00420A4E">
        <w:t xml:space="preserve"> 47793974146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420A4E">
        <w:t>795-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>Postupajući po prijedlogu Financijske agencije za otvaranje stečajnog postupka nad trgovačkim društvom</w:t>
      </w:r>
      <w:r w:rsidR="00420A4E" w:rsidRPr="00420A4E">
        <w:t xml:space="preserve"> ELEGANTNA RADNA ODJEĆA d.o.o.</w:t>
      </w:r>
      <w:r w:rsidR="00F30802">
        <w:t>, Zadar</w:t>
      </w:r>
      <w:r w:rsidR="00CE483C">
        <w:t xml:space="preserve">, </w:t>
      </w:r>
      <w:r>
        <w:t xml:space="preserve">pokrenut je prethodni postupak i određeno ročište za utvrđivanje uvjeta za otvaranje stečajnog postupka. Na navedeno ročište pristupio je </w:t>
      </w:r>
      <w:r w:rsidR="00420A4E">
        <w:t>Nikola Marinović</w:t>
      </w:r>
      <w:r w:rsidR="0017620F">
        <w:t xml:space="preserve"> </w:t>
      </w:r>
      <w:r>
        <w:t xml:space="preserve">zastupnik po zakonu stečajnog dužnika i iskazao da stečajni dužnik </w:t>
      </w:r>
      <w:r w:rsidR="00420A4E">
        <w:t>nema</w:t>
      </w:r>
      <w:r w:rsidR="00905179">
        <w:t xml:space="preserve"> </w:t>
      </w:r>
      <w:r>
        <w:t xml:space="preserve">imovine, da ne posluje niti da nema uvjeta za poslovanje te da je račun u blokadi za iznos od </w:t>
      </w:r>
      <w:r w:rsidR="00420A4E">
        <w:t>41.278,22</w:t>
      </w:r>
      <w:r>
        <w:t xml:space="preserve"> kun</w:t>
      </w:r>
      <w:r w:rsidR="00CE483C">
        <w:t>e</w:t>
      </w:r>
      <w:r>
        <w:t xml:space="preserve"> koji iznos predstavlja njegove ukupne dugove, iz čega je proizišlo da stečajni dužnik </w:t>
      </w:r>
      <w:r w:rsidR="00420A4E">
        <w:t>nema</w:t>
      </w:r>
      <w:r w:rsidR="005221CF">
        <w:t xml:space="preserve"> imovinu</w:t>
      </w:r>
      <w:r>
        <w:t xml:space="preserve">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7620F">
        <w:t>29.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1CF" w:rsidP="00FC3541" w:rsidR="005221CF">
      <w:r>
        <w:separator/>
      </w:r>
    </w:p>
  </w:endnote>
  <w:endnote w:id="0" w:type="continuationSeparator">
    <w:p w:rsidRDefault="005221CF" w:rsidP="00FC3541" w:rsidR="00522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1CF" w:rsidP="00FC3541" w:rsidR="005221CF">
      <w:r>
        <w:separator/>
      </w:r>
    </w:p>
  </w:footnote>
  <w:footnote w:id="0" w:type="continuationSeparator">
    <w:p w:rsidRDefault="005221CF" w:rsidP="00FC3541" w:rsidR="005221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21CF" w:rsidP="00FC3541" w:rsidR="005221CF">
    <w:pPr>
      <w:pStyle w:val="Zaglavlje"/>
      <w:jc w:val="right"/>
    </w:pPr>
    <w:r>
      <w:t>1 St-</w:t>
    </w:r>
    <w:r w:rsidR="00420A4E">
      <w:t>795/</w:t>
    </w:r>
    <w:r w:rsidR="00905179">
      <w:t>16-</w:t>
    </w:r>
    <w:r w:rsidR="00420A4E">
      <w:t>11</w:t>
    </w:r>
  </w:p>
  <w:p w:rsidRDefault="005221CF" w:rsidR="005221CF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620F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20A4E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05179"/>
    <w:rsid w:val="00914580"/>
    <w:rsid w:val="00933E53"/>
    <w:rsid w:val="009965B7"/>
    <w:rsid w:val="009B7DAC"/>
    <w:rsid w:val="00A2677E"/>
    <w:rsid w:val="00A448CA"/>
    <w:rsid w:val="00A9458B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70963"/>
    <w:rsid w:val="00EB1AEF"/>
    <w:rsid w:val="00F30802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4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</izvorni_sadrzaj>
    <derivirana_varijabla naziv="DomainObject.Predmet.Broj_1">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St-795/2016</izvorni_sadrzaj>
    <derivirana_varijabla naziv="DomainObject.Predmet.OznakaBroj_1">St-795/2016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ELEGANTNA RADNA ODJEĆA d.o.o. za proizvodnju</izvorni_sadrzaj>
    <derivirana_varijabla naziv="DomainObject.Predmet.ProtustrankaFormated_1">  ELEGANTNA RADNA ODJEĆA d.o.o. za proizvodnju</derivirana_varijabla>
  </DomainObject.Predmet.ProtustrankaFormated>
  <DomainObject.Predmet.ProtustrankaFormatedOIB>
    <izvorni_sadrzaj>  ELEGANTNA RADNA ODJEĆA d.o.o. za proizvodnju, OIB 47793974146</izvorni_sadrzaj>
    <derivirana_varijabla naziv="DomainObject.Predmet.ProtustrankaFormatedOIB_1">  ELEGANTNA RADNA ODJEĆA d.o.o. za proizvodnju, OIB 47793974146</derivirana_varijabla>
  </DomainObject.Predmet.ProtustrankaFormatedOIB>
  <DomainObject.Predmet.ProtustrankaFormatedWithAdress>
    <izvorni_sadrzaj> ELEGANTNA RADNA ODJEĆA d.o.o. za proizvodnju, R.K. Jeretova 1, 23000 Zadar</izvorni_sadrzaj>
    <derivirana_varijabla naziv="DomainObject.Predmet.ProtustrankaFormatedWithAdress_1"> ELEGANTNA RADNA ODJEĆA d.o.o. za proizvodnju, R.K. Jeretova 1, 23000 Zadar</derivirana_varijabla>
  </DomainObject.Predmet.ProtustrankaFormatedWithAdress>
  <DomainObject.Predmet.ProtustrankaFormatedWithAdressOIB>
    <izvorni_sadrzaj> ELEGANTNA RADNA ODJEĆA d.o.o. za proizvodnju, OIB 47793974146, R.K. Jeretova 1, 23000 Zadar</izvorni_sadrzaj>
    <derivirana_varijabla naziv="DomainObject.Predmet.ProtustrankaFormatedWithAdressOIB_1"> ELEGANTNA RADNA ODJEĆA d.o.o. za proizvodnju, OIB 47793974146, R.K. Jeretova 1, 23000 Zadar</derivirana_varijabla>
  </DomainObject.Predmet.ProtustrankaFormatedWithAdressOIB>
  <DomainObject.Predmet.ProtustrankaWithAdress>
    <izvorni_sadrzaj>ELEGANTNA RADNA ODJEĆA d.o.o. za proizvodnju R.K. Jeretova 1, 23000 Zadar</izvorni_sadrzaj>
    <derivirana_varijabla naziv="DomainObject.Predmet.ProtustrankaWithAdress_1">ELEGANTNA RADNA ODJEĆA d.o.o. za proizvodnju R.K. Jeretova 1, 23000 Zadar</derivirana_varijabla>
  </DomainObject.Predmet.ProtustrankaWithAdress>
  <DomainObject.Predmet.ProtustrankaWithAdressOIB>
    <izvorni_sadrzaj>ELEGANTNA RADNA ODJEĆA d.o.o. za proizvodnju, OIB 47793974146, R.K. Jeretova 1, 23000 Zadar</izvorni_sadrzaj>
    <derivirana_varijabla naziv="DomainObject.Predmet.ProtustrankaWithAdressOIB_1">ELEGANTNA RADNA ODJEĆA d.o.o. za proizvodnju, OIB 47793974146, R.K. Jeretova 1, 23000 Zadar</derivirana_varijabla>
  </DomainObject.Predmet.ProtustrankaWithAdressOIB>
  <DomainObject.Predmet.ProtustrankaNazivFormated>
    <izvorni_sadrzaj>ELEGANTNA RADNA ODJEĆA d.o.o. za proizvodnju</izvorni_sadrzaj>
    <derivirana_varijabla naziv="DomainObject.Predmet.ProtustrankaNazivFormated_1">ELEGANTNA RADNA ODJEĆA d.o.o. za proizvodnju</derivirana_varijabla>
  </DomainObject.Predmet.ProtustrankaNazivFormated>
  <DomainObject.Predmet.ProtustrankaNazivFormatedOIB>
    <izvorni_sadrzaj>ELEGANTNA RADNA ODJEĆA d.o.o. za proizvodnju, OIB 47793974146</izvorni_sadrzaj>
    <derivirana_varijabla naziv="DomainObject.Predmet.ProtustrankaNazivFormatedOIB_1">ELEGANTNA RADNA ODJEĆA d.o.o. za proizvodnju, OIB 47793974146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ELEGANTNA RADNA ODJEĆA d.o.o. za proizvodnju</item>
    </izvorni_sadrzaj>
    <derivirana_varijabla naziv="DomainObject.Predmet.ProtuStrankaListFormated_1">
      <item>ELEGANTNA RADNA ODJEĆA d.o.o. za proizvodnju</item>
    </derivirana_varijabla>
  </DomainObject.Predmet.ProtuStrankaListFormated>
  <DomainObject.Predmet.ProtuStrankaListFormatedOIB>
    <izvorni_sadrzaj>
      <item>ELEGANTNA RADNA ODJEĆA d.o.o. za proizvodnju, OIB 47793974146</item>
    </izvorni_sadrzaj>
    <derivirana_varijabla naziv="DomainObject.Predmet.ProtuStrankaListFormatedOIB_1">
      <item>ELEGANTNA RADNA ODJEĆA d.o.o. za proizvodnju, OIB 47793974146</item>
    </derivirana_varijabla>
  </DomainObject.Predmet.ProtuStrankaListFormatedOIB>
  <DomainObject.Predmet.ProtuStrankaListFormatedWithAdress>
    <izvorni_sadrzaj>
      <item>ELEGANTNA RADNA ODJEĆA d.o.o. za proizvodnju, R.K. Jeretova 1, 23000 Zadar</item>
    </izvorni_sadrzaj>
    <derivirana_varijabla naziv="DomainObject.Predmet.ProtuStrankaListFormatedWithAdress_1">
      <item>ELEGANTNA RADNA ODJEĆA d.o.o. za proizvodnju, R.K. Jeretova 1, 23000 Zadar</item>
    </derivirana_varijabla>
  </DomainObject.Predmet.ProtuStrankaListFormatedWithAdress>
  <DomainObject.Predmet.ProtuStrankaListFormatedWithAdressOIB>
    <izvorni_sadrzaj>
      <item>ELEGANTNA RADNA ODJEĆA d.o.o. za proizvodnju, OIB 47793974146, R.K. Jeretova 1, 23000 Zadar</item>
    </izvorni_sadrzaj>
    <derivirana_varijabla naziv="DomainObject.Predmet.ProtuStrankaListFormatedWithAdressOIB_1">
      <item>ELEGANTNA RADNA ODJEĆA d.o.o. za proizvodnju, OIB 47793974146, R.K. Jeretova 1, 23000 Zadar</item>
    </derivirana_varijabla>
  </DomainObject.Predmet.ProtuStrankaListFormatedWithAdressOIB>
  <DomainObject.Predmet.ProtuStrankaListNazivFormated>
    <izvorni_sadrzaj>
      <item>ELEGANTNA RADNA ODJEĆA d.o.o. za proizvodnju</item>
    </izvorni_sadrzaj>
    <derivirana_varijabla naziv="DomainObject.Predmet.ProtuStrankaListNazivFormated_1">
      <item>ELEGANTNA RADNA ODJEĆA d.o.o. za proizvodnju</item>
    </derivirana_varijabla>
  </DomainObject.Predmet.ProtuStrankaListNazivFormated>
  <DomainObject.Predmet.ProtuStrankaListNazivFormatedOIB>
    <izvorni_sadrzaj>
      <item>ELEGANTNA RADNA ODJEĆA d.o.o. za proizvodnju, OIB 47793974146</item>
    </izvorni_sadrzaj>
    <derivirana_varijabla naziv="DomainObject.Predmet.ProtuStrankaListNazivFormatedOIB_1">
      <item>ELEGANTNA RADNA ODJEĆA d.o.o. za proizvodnju, OIB 47793974146</item>
    </derivirana_varijabla>
  </DomainObject.Predmet.ProtuStrankaListNazivFormatedOIB>
  <DomainObject.Predmet.OstaliListFormated>
    <izvorni_sadrzaj>
      <item>Nikola Marinović</item>
    </izvorni_sadrzaj>
    <derivirana_varijabla naziv="DomainObject.Predmet.OstaliListFormated_1">
      <item>Nikola Marinović</item>
    </derivirana_varijabla>
  </DomainObject.Predmet.OstaliListFormated>
  <DomainObject.Predmet.OstaliListFormatedOIB>
    <izvorni_sadrzaj>
      <item>Nikola Marinović, OIB 49993577030</item>
    </izvorni_sadrzaj>
    <derivirana_varijabla naziv="DomainObject.Predmet.OstaliListFormatedOIB_1">
      <item>Nikola Marinović, OIB 49993577030</item>
    </derivirana_varijabla>
  </DomainObject.Predmet.OstaliListFormatedOIB>
  <DomainObject.Predmet.OstaliListFormatedWithAdress>
    <izvorni_sadrzaj>
      <item>Nikola Marinović, UL.7.DOMOBRANSKE PUKOVNIJE HV 39 (ranije: POLIČNIK, POLIČNIK, 43), 23241 Poličnik</item>
    </izvorni_sadrzaj>
    <derivirana_varijabla naziv="DomainObject.Predmet.OstaliListFormatedWithAdress_1">
      <item>Nikola Marinović, UL.7.DOMOBRANSKE PUKOVNIJE HV 39 (ranije: POLIČNIK, POLIČNIK, 43), 23241 Poličnik</item>
    </derivirana_varijabla>
  </DomainObject.Predmet.OstaliListFormatedWithAdress>
  <DomainObject.Predmet.OstaliListFormatedWithAdressOIB>
    <izvorni_sadrzaj>
      <item>Nikola Marinović, OIB 49993577030, UL.7.DOMOBRANSKE PUKOVNIJE HV 39 (ranije: POLIČNIK, POLIČNIK, 43), 23241 Poličnik</item>
    </izvorni_sadrzaj>
    <derivirana_varijabla naziv="DomainObject.Predmet.OstaliListFormatedWithAdressOIB_1">
      <item>Nikola Marinović, OIB 49993577030, UL.7.DOMOBRANSKE PUKOVNIJE HV 39 (ranije: POLIČNIK, POLIČNIK, 43), 23241 Poličnik</item>
    </derivirana_varijabla>
  </DomainObject.Predmet.OstaliListFormatedWithAdressOIB>
  <DomainObject.Predmet.OstaliListNazivFormated>
    <izvorni_sadrzaj>
      <item>Nikola Marinović</item>
    </izvorni_sadrzaj>
    <derivirana_varijabla naziv="DomainObject.Predmet.OstaliListNazivFormated_1">
      <item>Nikola Marinović</item>
    </derivirana_varijabla>
  </DomainObject.Predmet.OstaliListNazivFormated>
  <DomainObject.Predmet.OstaliListNazivFormatedOIB>
    <izvorni_sadrzaj>
      <item>Nikola Marinović, OIB 49993577030</item>
    </izvorni_sadrzaj>
    <derivirana_varijabla naziv="DomainObject.Predmet.OstaliListNazivFormatedOIB_1">
      <item>Nikola Marinović, OIB 49993577030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ELEGANTNA RADNA ODJEĆA d.o.o. za proizvodnju</izvorni_sadrzaj>
    <derivirana_varijabla naziv="DomainObject.Predmet.ProtustrankaIDrugi_1">ELEGANTNA RADNA ODJEĆA d.o.o. za proizvodnju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ELEGANTNA RADNA ODJEĆA d.o.o. za proizvodnju, OIB 47793974146, R.K. Jeretova 1, 23000 Zadar</izvorni_sadrzaj>
    <derivirana_varijabla naziv="DomainObject.Predmet.ProtustrankaIDrugiAdressOIB_1">ELEGANTNA RADNA ODJEĆA d.o.o. za proizvodnju, OIB 47793974146, R.K. Jeretova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ELEGANTNA RADNA ODJEĆA d.o.o. za proizvodnju</item>
      <item>Nikola Marinović</item>
    </izvorni_sadrzaj>
    <derivirana_varijabla naziv="DomainObject.Predmet.SudioniciListNaziv_1">
      <item>FINA</item>
      <item>ELEGANTNA RADNA ODJEĆA d.o.o. za proizvodnju</item>
      <item>Nikola Marinović</item>
    </derivirana_varijabla>
  </DomainObject.Predmet.SudioniciListNaziv>
  <DomainObject.Predmet.SudioniciListAdressOIB>
    <izvorni_sadrzaj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izvorni_sadrzaj>
    <derivirana_varijabla naziv="DomainObject.Predmet.SudioniciListAdressOIB_1">
      <item>FINA, OIB 85821130368</item>
      <item>ELEGANTNA RADNA ODJEĆA d.o.o. za proizvodnju, OIB 47793974146, R.K. Jeretova 1,23000 Zadar</item>
      <item>Nikola Marinović, OIB 49993577030, UL.7.DOMOBRANSKE PUKOVNIJE HV 39 (ranije: POLIČNIK, POLIČNIK, 43),23241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47793974146</item>
      <item>, OIB 49993577030</item>
    </izvorni_sadrzaj>
    <derivirana_varijabla naziv="DomainObject.Predmet.SudioniciListNazivOIB_1">
      <item>, OIB 85821130368</item>
      <item>, OIB 47793974146</item>
      <item>, OIB 49993577030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D74049-69CD-4545-8660-0AE89D8772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480</properties:Words>
  <properties:Characters>2500</properties:Characters>
  <properties:Lines>81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2016-06-28T06:43:00Z</dcterms:created>
  <dc:creator>Ardena Bajlo</dc:creator>
  <cp:lastModifiedBy>wsadmin</cp:lastModifiedBy>
  <cp:lastPrinted>2016-06-28T09:06:00Z</cp:lastPrinted>
  <dcterms:modified xmlns:xsi="http://www.w3.org/2001/XMLSchema-instance" xsi:type="dcterms:W3CDTF">2016-07-01T09:54:00Z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