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25fb" w14:paraId="50c25fb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2C0A2A">
        <w:rPr>
          <w:b/>
        </w:rPr>
        <w:t>103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</w:t>
      </w:r>
      <w:r w:rsidR="002C0A2A" w:rsidRPr="002C0A2A">
        <w:rPr>
          <w:szCs w:val="24"/>
        </w:rPr>
        <w:t xml:space="preserve">POSLOVNO SAVJETOVANJE 2013 d.o.o. u </w:t>
      </w:r>
      <w:r w:rsidR="002C0A2A">
        <w:rPr>
          <w:szCs w:val="24"/>
        </w:rPr>
        <w:t>stečaju</w:t>
      </w:r>
      <w:r w:rsidR="002C0A2A" w:rsidRPr="002C0A2A">
        <w:rPr>
          <w:szCs w:val="24"/>
        </w:rPr>
        <w:t>, Dubrovnik, Vukovarska 19, MBS: 060275887, OIB: 20353769974</w:t>
      </w:r>
      <w:r w:rsidR="00BC32CA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E61288">
        <w:rPr>
          <w:szCs w:val="24"/>
        </w:rPr>
        <w:t>0</w:t>
      </w:r>
      <w:r w:rsidR="002C0A2A">
        <w:rPr>
          <w:szCs w:val="24"/>
        </w:rPr>
        <w:t>3</w:t>
      </w:r>
      <w:r w:rsidRPr="00146155">
        <w:rPr>
          <w:szCs w:val="24"/>
        </w:rPr>
        <w:t xml:space="preserve">. </w:t>
      </w:r>
      <w:r w:rsidR="002C0A2A">
        <w:rPr>
          <w:szCs w:val="24"/>
        </w:rPr>
        <w:t>listopad</w:t>
      </w:r>
      <w:r w:rsidR="009E1346">
        <w:rPr>
          <w:szCs w:val="24"/>
        </w:rPr>
        <w:t>a</w:t>
      </w:r>
      <w:r w:rsidRPr="00146155">
        <w:rPr>
          <w:szCs w:val="24"/>
        </w:rPr>
        <w:t xml:space="preserve"> 201</w:t>
      </w:r>
      <w:r w:rsidR="002C0A2A">
        <w:rPr>
          <w:szCs w:val="24"/>
        </w:rPr>
        <w:t>8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157BC5" w:rsidR="00A45BB7" w:rsidRPr="00146155">
      <w:pPr>
        <w:ind w:hanging="705" w:left="705"/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874ECA" w:rsidRPr="00874ECA">
        <w:rPr>
          <w:bCs/>
        </w:rPr>
        <w:t>Ivan Šteko, Kralja Tomislava 8, Imotski, OIB: 17080810514</w:t>
      </w:r>
      <w:r w:rsidR="00874ECA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2C0A2A" w:rsidRPr="002C0A2A">
        <w:rPr>
          <w:bCs/>
        </w:rPr>
        <w:t>POSLOVNO SAVJETOVANJE 2013 d.o.o. u stečaju, Dubrovnik, Vukovarska 19, MBS: 060275887, OIB: 20353769974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157BC5" w:rsidR="00A45BB7" w:rsidRPr="00146155">
      <w:pPr>
        <w:ind w:hanging="705" w:left="705"/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2C0A2A" w:rsidRPr="002C0A2A">
        <w:t>POSLOVNO SAVJETOVANJE 2013 d.o.o. u stečaju, Dubrovnik, Vukovarska 19, MBS: 060275887, OIB: 20353769974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2C0A2A" w:rsidRPr="002C0A2A">
        <w:rPr>
          <w:bCs/>
        </w:rPr>
        <w:t>Mateo Puljić, Split, Vesanovićeva 13, OIB: 24219684702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9E1346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2C0A2A">
        <w:t>103</w:t>
      </w:r>
      <w:r w:rsidRPr="00146155">
        <w:t>/</w:t>
      </w:r>
      <w:r w:rsidR="006E6A2F" w:rsidRPr="00146155">
        <w:t>2016</w:t>
      </w:r>
      <w:r w:rsidR="000204DE" w:rsidRPr="00146155">
        <w:t xml:space="preserve"> </w:t>
      </w:r>
      <w:r w:rsidR="002C0A2A">
        <w:t>otvoren i zaključen je</w:t>
      </w:r>
      <w:r w:rsidR="002C0A2A" w:rsidRPr="002C0A2A">
        <w:t xml:space="preserve"> stečajni postupak nad dužnikom POSLOVNO SAVJETOVANJE 2013 d.o.o. u likvidaciji, Dubrovnik, Vukovarska 19, MBS: 060275887, OIB: 20353769974 dana 08. srpnja 2016. godine</w:t>
      </w:r>
      <w:r w:rsidR="00E61288">
        <w:t>.</w:t>
      </w:r>
    </w:p>
    <w:p w:rsidRDefault="00157BC5" w:rsidP="000F3126" w:rsidR="00157BC5">
      <w:pPr>
        <w:ind w:firstLine="708"/>
        <w:jc w:val="both"/>
      </w:pPr>
    </w:p>
    <w:p w:rsidRDefault="002C0A2A" w:rsidP="000F3126" w:rsidR="000204DE" w:rsidRPr="00146155">
      <w:pPr>
        <w:ind w:firstLine="708"/>
        <w:jc w:val="both"/>
      </w:pPr>
      <w:r>
        <w:t>I</w:t>
      </w:r>
      <w:r w:rsidR="00E61288">
        <w:t xml:space="preserve">menovani stečajni upravitelj </w:t>
      </w:r>
      <w:r w:rsidR="00E61288" w:rsidRPr="00E61288">
        <w:t>Ivan Šteko, Kralja Tomislava 8, Imotski, OIB: 17080810514</w:t>
      </w:r>
      <w:r w:rsidR="00E61288">
        <w:t xml:space="preserve"> je brisan sa liste A stečajnih upravitelja rješenjem Ministarstva pravosuđa od 14. travnja 2017.g..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lastRenderedPageBreak/>
        <w:t xml:space="preserve">Prema čl. 91. st. </w:t>
      </w:r>
      <w:r w:rsidR="00157BC5">
        <w:t>2</w:t>
      </w:r>
      <w:r w:rsidRPr="00146155">
        <w:t xml:space="preserve"> SZ-a sud može razriješiti stečajnoga upravitelja </w:t>
      </w:r>
      <w:r w:rsidR="00157BC5">
        <w:t>po službenoj dužnosti</w:t>
      </w:r>
      <w:r w:rsidRPr="00146155">
        <w:t xml:space="preserve">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</w:t>
      </w:r>
      <w:r w:rsidR="00157BC5">
        <w:t>2</w:t>
      </w:r>
      <w:r w:rsidR="00146155" w:rsidRPr="00146155">
        <w:t xml:space="preserve"> i st. 8, te čl. 84</w:t>
      </w:r>
      <w:r w:rsidR="002C0A2A">
        <w:t xml:space="preserve"> i čl. 85.st.2 SZ-a i odredbi o izboru i imenovanju stečajnog upravitelja u skraćenom stečajnom, postupku (čl. 132.st.2 i čl. 432. SZ-a) </w:t>
      </w:r>
      <w:r w:rsidR="00146155" w:rsidRPr="00146155">
        <w:t xml:space="preserve">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izabrao </w:t>
      </w:r>
      <w:r w:rsidR="002C0A2A">
        <w:t>Matea Puljić</w:t>
      </w:r>
      <w:r w:rsidR="00146155" w:rsidRPr="00146155">
        <w:t xml:space="preserve">,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157BC5">
        <w:rPr>
          <w:szCs w:val="24"/>
        </w:rPr>
        <w:t>0</w:t>
      </w:r>
      <w:r w:rsidR="002C0A2A">
        <w:rPr>
          <w:szCs w:val="24"/>
        </w:rPr>
        <w:t>3</w:t>
      </w:r>
      <w:r w:rsidR="005110FA" w:rsidRPr="00146155">
        <w:rPr>
          <w:szCs w:val="24"/>
        </w:rPr>
        <w:t xml:space="preserve">. </w:t>
      </w:r>
      <w:r w:rsidR="002C0A2A">
        <w:rPr>
          <w:szCs w:val="24"/>
        </w:rPr>
        <w:t>listopad</w:t>
      </w:r>
      <w:r w:rsidR="009E1346">
        <w:rPr>
          <w:szCs w:val="24"/>
        </w:rPr>
        <w:t>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2C0A2A">
        <w:rPr>
          <w:szCs w:val="24"/>
        </w:rPr>
        <w:t>8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6A007B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2C0A2A">
        <w:t>Mateo Puljić,</w:t>
      </w:r>
      <w:r w:rsidR="00157BC5">
        <w:t xml:space="preserve"> </w:t>
      </w:r>
    </w:p>
    <w:p w:rsidRDefault="00FB5A0E" w:rsidP="006A007B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87544C">
        <w:t>Ivan Šteko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2C0A2A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2953F2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A255EC">
      <w:rPr>
        <w:b/>
        <w:sz w:val="22"/>
        <w:szCs w:val="22"/>
      </w:rPr>
      <w:t>1</w:t>
    </w:r>
    <w:r w:rsidR="002C0A2A">
      <w:rPr>
        <w:b/>
        <w:sz w:val="22"/>
        <w:szCs w:val="22"/>
      </w:rPr>
      <w:t>03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57BC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3F2"/>
    <w:rsid w:val="00295E8F"/>
    <w:rsid w:val="002C0A2A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4ECA"/>
    <w:rsid w:val="0087544C"/>
    <w:rsid w:val="00897B76"/>
    <w:rsid w:val="008A6A55"/>
    <w:rsid w:val="008A77F2"/>
    <w:rsid w:val="008C68B8"/>
    <w:rsid w:val="008D31F9"/>
    <w:rsid w:val="008E1EB0"/>
    <w:rsid w:val="008E2E19"/>
    <w:rsid w:val="008E7AA0"/>
    <w:rsid w:val="008F545B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333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3EA4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61288"/>
    <w:rsid w:val="00E77EA5"/>
    <w:rsid w:val="00E81C64"/>
    <w:rsid w:val="00E91F84"/>
    <w:rsid w:val="00E966F6"/>
    <w:rsid w:val="00EA1601"/>
    <w:rsid w:val="00EA3204"/>
    <w:rsid w:val="00EB2D3F"/>
    <w:rsid w:val="00EB6114"/>
    <w:rsid w:val="00EC23EC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srpnja 2016.</izvorni_sadrzaj>
    <derivirana_varijabla naziv="DomainObject.Predmet.DatumRjesavanja_1">8.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St-103/2016</izvorni_sadrzaj>
    <derivirana_varijabla naziv="DomainObject.Predmet.OznakaBroj_1">St-103/2016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POSLOVNO SAVJETOVANJE 2013 d.o.o. za poslovno savjetovanje u likvidaciji; FINA, RC Split, Podružnica Dubrovnik</izvorni_sadrzaj>
    <derivirana_varijabla naziv="DomainObject.Predmet.StrankaFormated_1">  POSLOVNO SAVJETOVANJE 2013 d.o.o. za poslovno savjetovanje u likvidaciji; FINA, RC Split, Podružnica Dubrovnik</derivirana_varijabla>
  </DomainObject.Predmet.StrankaFormated>
  <DomainObject.Predmet.StrankaFormatedOIB>
    <izvorni_sadrzaj>  POSLOVNO SAVJETOVANJE 2013 d.o.o. za poslovno savjetovanje u likvidaciji, OIB 20353769974; FINA, RC Split, Podružnica Dubrovnik, OIB 85821130368</izvorni_sadrzaj>
    <derivirana_varijabla naziv="DomainObject.Predmet.StrankaFormatedOIB_1">  POSLOVNO SAVJETOVANJE 2013 d.o.o. za poslovno savjetovanje u likvidaciji, OIB 20353769974; FINA, RC Split, Podružnica Dubrovnik, OIB 85821130368</derivirana_varijabla>
  </DomainObject.Predmet.StrankaFormatedOIB>
  <DomainObject.Predmet.StrankaFormatedWithAdress>
    <izvorni_sadrzaj> POSLOVNO SAVJETOVANJE 2013 d.o.o. za poslovno savjetovanje u likvidaciji, Vukovarska 19, 20000 Dubrovnik; FINA, RC Split, Podružnica Dubrovnik, Vukovarska 2, 20000 Dubrovnik</izvorni_sadrzaj>
    <derivirana_varijabla naziv="DomainObject.Predmet.StrankaFormatedWithAdress_1"> POSLOVNO SAVJETOVANJE 2013 d.o.o. za poslovno savjetovanje u likvidaciji, Vukovarska 19, 20000 Dubrovnik; FINA, RC Split, Podružnica Dubrovnik, Vukovarska 2, 20000 Dubrovnik</derivirana_varijabla>
  </DomainObject.Predmet.StrankaFormatedWithAdress>
  <DomainObject.Predmet.StrankaFormatedWithAdressOIB>
    <izvorni_sadrzaj> POSLOVNO SAVJETOVANJE 2013 d.o.o. za poslovno savjetovanje u likvidaciji, OIB 20353769974, Vukovarska 19, 20000 Dubrovnik; FINA, RC Split, Podružnica Dubrovnik, OIB 85821130368, Vukovarska 2, 20000 Dubrovnik</izvorni_sadrzaj>
    <derivirana_varijabla naziv="DomainObject.Predmet.StrankaFormatedWithAdressOIB_1"> POSLOVNO SAVJETOVANJE 2013 d.o.o. za poslovno savjetovanje u likvidaciji, OIB 20353769974, Vukovarska 19, 20000 Dubrovnik; FINA, RC Split, Podružnica Dubrovnik, OIB 85821130368, Vukovarska 2, 20000 Dubrovnik</derivirana_varijabla>
  </DomainObject.Predmet.StrankaFormatedWithAdressOIB>
  <DomainObject.Predmet.StrankaWithAdress>
    <izvorni_sadrzaj>POSLOVNO SAVJETOVANJE 2013 d.o.o. za poslovno savjetovanje u likvidaciji Vukovarska 19,20000 Dubrovnik,FINA, RC Split, Podružnica Dubrovnik Vukovarska 2,20000 Dubrovnik</izvorni_sadrzaj>
    <derivirana_varijabla naziv="DomainObject.Predmet.StrankaWithAdress_1">POSLOVNO SAVJETOVANJE 2013 d.o.o. za poslovno savjetovanje u likvidaciji Vukovarska 19,20000 Dubrovnik,FINA, RC Split, Podružnica Dubrovnik Vukovarska 2,20000 Dubrovnik</derivirana_varijabla>
  </DomainObject.Predmet.StrankaWithAdress>
  <DomainObject.Predmet.StrankaWithAdressOIB>
    <izvorni_sadrzaj>POSLOVNO SAVJETOVANJE 2013 d.o.o. za poslovno savjetovanje u likvidaciji, OIB 20353769974, Vukovarska 19,20000 Dubrovnik,FINA, RC Split, Podružnica Dubrovnik, OIB 85821130368, Vukovarska 2,20000 Dubrovnik</izvorni_sadrzaj>
    <derivirana_varijabla naziv="DomainObject.Predmet.StrankaWithAdressOIB_1">POSLOVNO SAVJETOVANJE 2013 d.o.o. za poslovno savjetovanje u likvidaciji, OIB 20353769974, Vukovarska 19,20000 Dubrovnik,FINA, RC Split, Podružnica Dubrovnik, OIB 85821130368, Vukovarska 2,20000 Dubrovnik</derivirana_varijabla>
  </DomainObject.Predmet.StrankaWithAdressOIB>
  <DomainObject.Predmet.StrankaNazivFormated>
    <izvorni_sadrzaj>POSLOVNO SAVJETOVANJE 2013 d.o.o. za poslovno savjetovanje u likvidaciji,FINA, RC Split, Podružnica Dubrovnik</izvorni_sadrzaj>
    <derivirana_varijabla naziv="DomainObject.Predmet.StrankaNazivFormated_1">POSLOVNO SAVJETOVANJE 2013 d.o.o. za poslovno savjetovanje u likvidaciji,FINA, RC Split, Podružnica Dubrovnik</derivirana_varijabla>
  </DomainObject.Predmet.StrankaNazivFormated>
  <DomainObject.Predmet.StrankaNazivFormatedOIB>
    <izvorni_sadrzaj>POSLOVNO SAVJETOVANJE 2013 d.o.o. za poslovno savjetovanje u likvidaciji, OIB 20353769974,FINA, RC Split, Podružnica Dubrovnik, OIB 85821130368</izvorni_sadrzaj>
    <derivirana_varijabla naziv="DomainObject.Predmet.StrankaNazivFormatedOIB_1">POSLOVNO SAVJETOVANJE 2013 d.o.o. za poslovno savjetovanje u likvidaciji, OIB 20353769974,FINA,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POSLOVNO SAVJETOVANJE 2013 d.o.o. za poslovno savjetovanje u likvidaciji</item>
      <item>FINA, RC Split, Podružnica Dubrovnik</item>
    </izvorni_sadrzaj>
    <derivirana_varijabla naziv="DomainObject.Predmet.StrankaListFormated_1">
      <item>POSLOVNO SAVJETOVANJE 2013 d.o.o. za poslovno savjetovanje u likvidaciji</item>
      <item>FINA, RC Split, Podružnica Dubrovnik</item>
    </derivirana_varijabla>
  </DomainObject.Predmet.StrankaListFormated>
  <DomainObject.Predmet.StrankaListFormatedOIB>
    <izvorni_sadrzaj>
      <item>POSLOVNO SAVJETOVANJE 2013 d.o.o. za poslovno savjetovanje u likvidaciji, OIB 20353769974</item>
      <item>FINA, RC Split, Podružnica Dubrovnik, OIB 85821130368</item>
    </izvorni_sadrzaj>
    <derivirana_varijabla naziv="DomainObject.Predmet.StrankaListFormatedOIB_1">
      <item>POSLOVNO SAVJETOVANJE 2013 d.o.o. za poslovno savjetovanje u likvidaciji, OIB 20353769974</item>
      <item>FINA, RC Split, Podružnica Dubrovnik, OIB 85821130368</item>
    </derivirana_varijabla>
  </DomainObject.Predmet.StrankaListFormatedOIB>
  <DomainObject.Predmet.StrankaListFormatedWithAdress>
    <izvorni_sadrzaj>
      <item>POSLOVNO SAVJETOVANJE 2013 d.o.o. za poslovno savjetovanje u likvidaciji, Vukovarska 19, 20000 Dubrovnik</item>
      <item>FINA, RC Split, Podružnica Dubrovnik, Vukovarska 2, 20000 Dubrovnik</item>
    </izvorni_sadrzaj>
    <derivirana_varijabla naziv="DomainObject.Predmet.StrankaListFormatedWithAdress_1">
      <item>POSLOVNO SAVJETOVANJE 2013 d.o.o. za poslovno savjetovanje u likvidaciji, Vukovarska 19, 20000 Dubrovnik</item>
      <item>FINA, RC Split, Podružnica Dubrovnik, Vukovarska 2, 20000 Dubrovnik</item>
    </derivirana_varijabla>
  </DomainObject.Predmet.StrankaListFormatedWithAdress>
  <DomainObject.Predmet.StrankaListFormatedWithAdressOIB>
    <izvorni_sadrzaj>
      <item>POSLOVNO SAVJETOVANJE 2013 d.o.o. za poslovno savjetovanje u likvidaciji, OIB 20353769974, Vukovarska 19, 20000 Dubrovnik</item>
      <item>FINA, RC Split, Podružnica Dubrovnik, OIB 85821130368, Vukovarska 2, 20000 Dubrovnik</item>
    </izvorni_sadrzaj>
    <derivirana_varijabla naziv="DomainObject.Predmet.StrankaListFormatedWithAdressOIB_1">
      <item>POSLOVNO SAVJETOVANJE 2013 d.o.o. za poslovno savjetovanje u likvidaciji, OIB 20353769974, Vukovarska 19, 20000 Dubrovnik</item>
      <item>FINA, RC Split, Podružnica Dubrovnik, OIB 85821130368, Vukovarska 2, 20000 Dubrovnik</item>
    </derivirana_varijabla>
  </DomainObject.Predmet.StrankaListFormatedWithAdressOIB>
  <DomainObject.Predmet.StrankaListNazivFormated>
    <izvorni_sadrzaj>
      <item>POSLOVNO SAVJETOVANJE 2013 d.o.o. za poslovno savjetovanje u likvidaciji</item>
      <item>FINA, RC Split, Podružnica Dubrovnik</item>
    </izvorni_sadrzaj>
    <derivirana_varijabla naziv="DomainObject.Predmet.StrankaListNazivFormated_1">
      <item>POSLOVNO SAVJETOVANJE 2013 d.o.o. za poslovno savjetovanje u likvidaciji</item>
      <item>FINA, RC Split, Podružnica Dubrovnik</item>
    </derivirana_varijabla>
  </DomainObject.Predmet.StrankaListNazivFormated>
  <DomainObject.Predmet.StrankaListNazivFormatedOIB>
    <izvorni_sadrzaj>
      <item>POSLOVNO SAVJETOVANJE 2013 d.o.o. za poslovno savjetovanje u likvidaciji, OIB 20353769974</item>
      <item>FINA, RC Split, Podružnica Dubrovnik, OIB 85821130368</item>
    </izvorni_sadrzaj>
    <derivirana_varijabla naziv="DomainObject.Predmet.StrankaListNazivFormatedOIB_1">
      <item>POSLOVNO SAVJETOVANJE 2013 d.o.o. za poslovno savjetovanje u likvidaciji, OIB 20353769974</item>
      <item>FINA, RC Split, Podružnica Dubrovnik, OIB 85821130368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POSLOVNO SAVJETOVANJE 2013 d.o.o. za poslovno savjetovanje u likvidaciji i dr.</izvorni_sadrzaj>
    <derivirana_varijabla naziv="DomainObject.Predmet.StrankaIDrugi_1">POSLOVNO SAVJETOVANJE 2013 d.o.o. za poslovno savjetovanje u likvidaciji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POSLOVNO SAVJETOVANJE 2013 d.o.o. za poslovno savjetovanje u likvidaciji, OIB 20353769974, Vukovarska 19, 20000 Dubrovnik i dr.</izvorni_sadrzaj>
    <derivirana_varijabla naziv="DomainObject.Predmet.StrankaIDrugiAdressOIB_1">POSLOVNO SAVJETOVANJE 2013 d.o.o. za poslovno savjetovanje u likvidaciji, OIB 20353769974, Vukovarska 19, 20000 Dubrovnik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srpnja 2016.</izvorni_sadrzaj>
    <derivirana_varijabla naziv="DomainObject.Predmet.OdlukaRjesenje.DatumDonosenjaOdluke_1">8. srpnja 2016.</derivirana_varijabla>
  </DomainObject.Predmet.OdlukaRjesenje.DatumDonosenjaOdluke>
  <DomainObject.Predmet.OdlukaRjesenje.DatumPravomocnosti>
    <izvorni_sadrzaj>26. srpnja 2016.</izvorni_sadrzaj>
    <derivirana_varijabla naziv="DomainObject.Predmet.OdlukaRjesenje.DatumPravomocnosti_1">26. srpnja 2016.</derivirana_varijabla>
  </DomainObject.Predmet.OdlukaRjesenje.DatumPravomocnosti>
  <DomainObject.Predmet.OdlukaRjesenje.Oznaka>
    <izvorni_sadrzaj>St-103/2016-16</izvorni_sadrzaj>
    <derivirana_varijabla naziv="DomainObject.Predmet.OdlukaRjesenje.Oznaka_1">St-103/2016-16</derivirana_varijabla>
  </DomainObject.Predmet.OdlukaRjesenje.Oznaka>
  <DomainObject.Predmet.SudioniciListNaziv>
    <izvorni_sadrzaj>
      <item>POSLOVNO SAVJETOVANJE 2013 d.o.o. za poslovno savjetovanje u likvidaciji</item>
      <item>FINA, RC Split, Podružnica Dubrovnik</item>
    </izvorni_sadrzaj>
    <derivirana_varijabla naziv="DomainObject.Predmet.SudioniciListNaziv_1">
      <item>POSLOVNO SAVJETOVANJE 2013 d.o.o. za poslovno savjetovanje u likvidaciji</item>
      <item>FINA, RC Split, Podružnica Dubrovnik</item>
    </derivirana_varijabla>
  </DomainObject.Predmet.SudioniciListNaziv>
  <DomainObject.Predmet.SudioniciListAdressOIB>
    <izvorni_sadrzaj>
      <item>POSLOVNO SAVJETOVANJE 2013 d.o.o. za poslovno savjetovanje u likvidaciji, OIB 20353769974, Vukovarska 19,20000 Dubrovnik</item>
      <item>FINA, RC Split, Podružnica Dubrovnik, OIB 85821130368, Vukovarska 2,20000 Dubrovnik</item>
    </izvorni_sadrzaj>
    <derivirana_varijabla naziv="DomainObject.Predmet.SudioniciListAdressOIB_1">
      <item>POSLOVNO SAVJETOVANJE 2013 d.o.o. za poslovno savjetovanje u likvidaciji, OIB 20353769974, Vukovarska 19,20000 Dubrovnik</item>
      <item>FINA,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20353769974</item>
      <item>, OIB 85821130368</item>
    </izvorni_sadrzaj>
    <derivirana_varijabla naziv="DomainObject.Predmet.SudioniciListNazivOIB_1">
      <item>, OIB 20353769974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6D9420-5BC2-4868-8579-ED01887C53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2112</properties:Characters>
  <properties:Lines>74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2018-10-03T13:07:00Z</dcterms:created>
  <dc:creator>Srđan Gavranić</dc:creator>
  <cp:lastModifiedBy>Katarina Franković</cp:lastModifiedBy>
  <cp:lastPrinted>2018-10-03T13:07:00Z</cp:lastPrinted>
  <dcterms:modified xmlns:xsi="http://www.w3.org/2001/XMLSchema-instance" xsi:type="dcterms:W3CDTF">2018-10-03T13:07:00Z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i imenovanje stečajnog upravitelja 103 - 16 brisan sa liste Šteko.docx)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