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a6a1" w14:paraId="ae6a6a1" w:rsidRDefault="00E64B1E" w:rsidP="00C44C5C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LANA MAJA TRANSPORTI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365C6C">
        <w:rPr>
          <w:rFonts w:cs="Arial" w:hAnsi="Comic Sans MS" w:ascii="Comic Sans MS"/>
          <w:iCs/>
          <w:szCs w:val="28"/>
        </w:rPr>
        <w:t xml:space="preserve"> u stečaju</w:t>
      </w:r>
    </w:p>
    <w:p w:rsidRDefault="00B05BAF" w:rsidP="006947FF" w:rsidR="007F42A9" w:rsidRPr="00C44C5C">
      <w:pPr>
        <w:pStyle w:val="Naslov2"/>
        <w:rPr>
          <w:rFonts w:hAnsi="Comic Sans MS" w:ascii="Comic Sans MS"/>
          <w:szCs w:val="28"/>
        </w:rPr>
      </w:pPr>
      <w:r>
        <w:rPr>
          <w:rFonts w:hAnsi="Comic Sans MS" w:ascii="Comic Sans MS"/>
          <w:szCs w:val="28"/>
        </w:rPr>
        <w:t>Kopr</w:t>
      </w:r>
      <w:r w:rsidR="00E64B1E">
        <w:rPr>
          <w:rFonts w:hAnsi="Comic Sans MS" w:ascii="Comic Sans MS"/>
          <w:szCs w:val="28"/>
        </w:rPr>
        <w:t xml:space="preserve">ivnica, Ulica braće Wolf 9 </w:t>
      </w:r>
    </w:p>
    <w:p w:rsidRDefault="00E64B1E" w:rsidP="00E64B1E" w:rsidR="00F371A8" w:rsidRPr="00E64B1E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OIB:93957256168</w:t>
      </w:r>
    </w:p>
    <w:p w:rsidRDefault="00264AA1" w:rsidP="00F371A8" w:rsidR="00264AA1" w:rsidRPr="00365C6C">
      <w:pPr>
        <w:pBdr>
          <w:bottom w:space="1" w:sz="6" w:color="auto" w:val="single"/>
        </w:pBdr>
        <w:tabs>
          <w:tab w:pos="-567" w:val="left"/>
        </w:tabs>
        <w:ind w:right="-58"/>
        <w:rPr>
          <w:rFonts w:cs="Arial" w:hAnsi="Arial Narrow" w:ascii="Arial Narrow"/>
          <w:b/>
          <w:sz w:val="16"/>
          <w:szCs w:val="16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>Stečajni upravitelj:  Lidia Belamarić</w:t>
      </w:r>
      <w:r w:rsidR="00E64B1E">
        <w:rPr>
          <w:rFonts w:hAnsi="Arial Narrow" w:ascii="Arial Narrow"/>
          <w:b/>
          <w:bCs/>
        </w:rPr>
        <w:t>, 42000 Varaždin, Kratka 2, tel/fax:</w:t>
      </w:r>
      <w:r w:rsidRPr="00BC2073">
        <w:rPr>
          <w:rFonts w:hAnsi="Arial Narrow" w:ascii="Arial Narrow"/>
          <w:b/>
          <w:bCs/>
        </w:rPr>
        <w:t xml:space="preserve">  0</w:t>
      </w:r>
      <w:r w:rsidR="00E64B1E">
        <w:rPr>
          <w:rFonts w:hAnsi="Arial Narrow" w:ascii="Arial Narrow"/>
          <w:b/>
          <w:bCs/>
        </w:rPr>
        <w:t>42  214-104</w:t>
      </w:r>
    </w:p>
    <w:p w:rsidRDefault="00B3649F" w:rsidP="00B07374" w:rsidR="00A60E5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6B325F" w:rsidP="000B32B1" w:rsidR="006B325F">
      <w:pPr>
        <w:jc w:val="both"/>
        <w:rPr>
          <w:rFonts w:hAnsi="Arial Narrow" w:ascii="Arial Narrow"/>
          <w:b/>
          <w:sz w:val="24"/>
        </w:rPr>
      </w:pPr>
    </w:p>
    <w:p w:rsidRDefault="003968E9" w:rsidP="000B32B1" w:rsidR="003968E9">
      <w:pPr>
        <w:jc w:val="both"/>
        <w:rPr>
          <w:rFonts w:hAnsi="Arial Narrow" w:ascii="Arial Narrow"/>
          <w:b/>
          <w:sz w:val="24"/>
        </w:rPr>
      </w:pPr>
    </w:p>
    <w:p w:rsidRDefault="000F79E6" w:rsidP="000B32B1" w:rsidR="000F79E6">
      <w:pPr>
        <w:jc w:val="both"/>
        <w:rPr>
          <w:rFonts w:hAnsi="Arial Narrow" w:ascii="Arial Narrow"/>
          <w:b/>
          <w:sz w:val="24"/>
        </w:rPr>
      </w:pPr>
    </w:p>
    <w:p w:rsidRDefault="0007654A" w:rsidP="0005738E" w:rsidR="00C42C17" w:rsidRPr="0007654A">
      <w:pPr>
        <w:jc w:val="both"/>
        <w:rPr>
          <w:rFonts w:cs="Calibri"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 w:rsidRPr="0007654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07654A" w:rsidP="00C42C17" w:rsidR="00C42C17" w:rsidRPr="0007654A">
      <w:pPr>
        <w:spacing w:lineRule="auto" w:line="288"/>
        <w:jc w:val="both"/>
        <w:rPr>
          <w:rFonts w:cs="Calibri" w:hAnsi="Arial Narrow" w:ascii="Arial Narrow"/>
          <w:b/>
          <w:sz w:val="28"/>
          <w:szCs w:val="28"/>
        </w:rPr>
      </w:pP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  <w:t>Na broj: St.- 431/2018</w:t>
      </w: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07654A" w:rsidP="0007654A" w:rsidR="0007654A" w:rsidRPr="0007654A">
      <w:pPr>
        <w:spacing w:lineRule="auto" w:line="288"/>
        <w:jc w:val="center"/>
        <w:rPr>
          <w:rFonts w:cs="Tahoma" w:hAnsi="Arial Narrow" w:ascii="Arial Narrow"/>
          <w:b/>
          <w:i/>
          <w:sz w:val="24"/>
          <w:szCs w:val="24"/>
        </w:rPr>
      </w:pPr>
      <w:r w:rsidRPr="0007654A">
        <w:rPr>
          <w:rFonts w:cs="Tahoma" w:hAnsi="Arial Narrow" w:ascii="Arial Narrow"/>
          <w:b/>
          <w:i/>
          <w:sz w:val="24"/>
          <w:szCs w:val="24"/>
        </w:rPr>
        <w:t xml:space="preserve">POPIS DOKUMENTACIJE KOJA SE DOSTAVLJA </w:t>
      </w:r>
    </w:p>
    <w:p w:rsidRDefault="0007654A" w:rsidP="0007654A" w:rsidR="0007654A" w:rsidRPr="0007654A">
      <w:pPr>
        <w:spacing w:lineRule="auto" w:line="288"/>
        <w:jc w:val="center"/>
        <w:rPr>
          <w:rFonts w:cs="Tahoma" w:hAnsi="Arial Narrow" w:ascii="Arial Narrow"/>
          <w:b/>
          <w:i/>
          <w:sz w:val="24"/>
          <w:szCs w:val="24"/>
        </w:rPr>
      </w:pPr>
      <w:r w:rsidRPr="0007654A">
        <w:rPr>
          <w:rFonts w:cs="Tahoma" w:hAnsi="Arial Narrow" w:ascii="Arial Narrow"/>
          <w:b/>
          <w:i/>
          <w:sz w:val="24"/>
          <w:szCs w:val="24"/>
        </w:rPr>
        <w:t>ZA  ISPITNO ROČIŠTE</w:t>
      </w:r>
    </w:p>
    <w:p w:rsidRDefault="0007654A" w:rsidP="0007654A" w:rsidR="0007654A" w:rsidRPr="0007654A">
      <w:pPr>
        <w:spacing w:lineRule="auto" w:line="288"/>
        <w:jc w:val="both"/>
        <w:rPr>
          <w:rFonts w:cs="Tahoma" w:hAnsi="Arial Narrow" w:ascii="Arial Narrow"/>
          <w:b/>
          <w:sz w:val="24"/>
          <w:szCs w:val="24"/>
        </w:rPr>
      </w:pPr>
    </w:p>
    <w:p w:rsidRDefault="0007654A" w:rsidP="0007654A" w:rsidR="0007654A" w:rsidRPr="0007654A">
      <w:pPr>
        <w:spacing w:lineRule="auto" w:line="288"/>
        <w:jc w:val="both"/>
        <w:rPr>
          <w:rFonts w:cs="Tahoma" w:hAnsi="Arial Narrow" w:ascii="Arial Narrow"/>
          <w:b/>
          <w:sz w:val="24"/>
          <w:szCs w:val="24"/>
        </w:rPr>
      </w:pPr>
    </w:p>
    <w:p w:rsidRDefault="0007654A" w:rsidP="0007654A" w:rsidR="0007654A" w:rsidRPr="0007654A">
      <w:pPr>
        <w:spacing w:lineRule="auto" w:line="288"/>
        <w:ind w:firstLine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>Za potrebe ispitnog ročišta zakazanog za 09.travnja 2019.godine, dostavlja se slijedeća dokumentacija u 2 (dva) primjerka:</w:t>
      </w:r>
    </w:p>
    <w:p w:rsidRDefault="0007654A" w:rsidP="0007654A" w:rsidR="0007654A" w:rsidRPr="0007654A">
      <w:pPr>
        <w:spacing w:lineRule="auto" w:line="288"/>
        <w:jc w:val="both"/>
        <w:rPr>
          <w:rFonts w:cs="Tahoma" w:hAnsi="Arial Narrow" w:ascii="Arial Narrow"/>
          <w:b/>
          <w:sz w:val="24"/>
          <w:szCs w:val="24"/>
          <w:u w:val="single"/>
        </w:rPr>
      </w:pPr>
    </w:p>
    <w:p w:rsidRDefault="0007654A" w:rsidP="0007654A" w:rsidR="0007654A" w:rsidRPr="0007654A">
      <w:pPr>
        <w:numPr>
          <w:ilvl w:val="0"/>
          <w:numId w:val="13"/>
        </w:numPr>
        <w:tabs>
          <w:tab w:pos="360" w:val="clear"/>
          <w:tab w:pos="720" w:val="num"/>
        </w:tabs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>tablica prijavljenih i priznatih tražbina I viši isplatni red (tražbine br. 1)</w:t>
      </w:r>
    </w:p>
    <w:p w:rsidRDefault="0007654A" w:rsidP="0007654A" w:rsidR="0007654A" w:rsidRPr="0007654A">
      <w:pPr>
        <w:numPr>
          <w:ilvl w:val="0"/>
          <w:numId w:val="13"/>
        </w:numPr>
        <w:tabs>
          <w:tab w:pos="360" w:val="clear"/>
          <w:tab w:pos="720" w:val="num"/>
        </w:tabs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 xml:space="preserve">tablica prijavljenih i priznatih tražbina II viši isplatni red (tražbine br. 1-4 </w:t>
      </w:r>
    </w:p>
    <w:p w:rsidRDefault="0007654A" w:rsidP="0007654A" w:rsidR="0007654A" w:rsidRPr="0007654A">
      <w:pPr>
        <w:numPr>
          <w:ilvl w:val="0"/>
          <w:numId w:val="13"/>
        </w:numPr>
        <w:tabs>
          <w:tab w:pos="360" w:val="clear"/>
          <w:tab w:pos="720" w:val="num"/>
        </w:tabs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 xml:space="preserve">popis predmeta stečajne mase (čl. 221. SZ)   </w:t>
      </w:r>
    </w:p>
    <w:p w:rsidRDefault="0007654A" w:rsidP="0007654A" w:rsidR="0007654A" w:rsidRPr="0007654A">
      <w:pPr>
        <w:numPr>
          <w:ilvl w:val="0"/>
          <w:numId w:val="13"/>
        </w:numPr>
        <w:tabs>
          <w:tab w:pos="360" w:val="clear"/>
          <w:tab w:pos="720" w:val="num"/>
        </w:tabs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>popis vjerovnika ( čl.222. SZ)</w:t>
      </w:r>
    </w:p>
    <w:p w:rsidRDefault="0007654A" w:rsidP="0007654A" w:rsidR="0007654A" w:rsidRPr="0007654A">
      <w:pPr>
        <w:numPr>
          <w:ilvl w:val="0"/>
          <w:numId w:val="13"/>
        </w:numPr>
        <w:tabs>
          <w:tab w:pos="360" w:val="clear"/>
          <w:tab w:pos="720" w:val="num"/>
        </w:tabs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>pregled imovine i obveza (čl. 223 SZ)</w:t>
      </w:r>
    </w:p>
    <w:p w:rsidRDefault="0007654A" w:rsidP="0007654A" w:rsidR="0007654A" w:rsidRPr="0007654A">
      <w:pPr>
        <w:numPr>
          <w:ilvl w:val="0"/>
          <w:numId w:val="13"/>
        </w:numPr>
        <w:tabs>
          <w:tab w:pos="360" w:val="clear"/>
          <w:tab w:pos="720" w:val="num"/>
        </w:tabs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>tablica obavijesti o postojanju razlučnog prava (nema prijave razlučnih prava)</w:t>
      </w:r>
    </w:p>
    <w:p w:rsidRDefault="0007654A" w:rsidP="0007654A" w:rsidR="0007654A" w:rsidRPr="0007654A">
      <w:pPr>
        <w:numPr>
          <w:ilvl w:val="0"/>
          <w:numId w:val="13"/>
        </w:numPr>
        <w:tabs>
          <w:tab w:pos="360" w:val="clear"/>
          <w:tab w:pos="720" w:val="num"/>
        </w:tabs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>tablica obavijesti o postojanju izlučnog prava (nema prijave izlučnih prava)</w:t>
      </w:r>
    </w:p>
    <w:p w:rsidRDefault="0007654A" w:rsidP="0007654A" w:rsidR="0007654A" w:rsidRPr="0007654A">
      <w:pPr>
        <w:numPr>
          <w:ilvl w:val="0"/>
          <w:numId w:val="14"/>
        </w:numPr>
        <w:spacing w:lineRule="auto" w:line="288"/>
        <w:ind w:left="720"/>
        <w:jc w:val="both"/>
        <w:rPr>
          <w:rFonts w:cs="Tahoma" w:hAnsi="Arial Narrow" w:ascii="Arial Narrow"/>
          <w:sz w:val="24"/>
          <w:szCs w:val="24"/>
        </w:rPr>
      </w:pPr>
      <w:r w:rsidRPr="0007654A">
        <w:rPr>
          <w:rFonts w:cs="Tahoma" w:hAnsi="Arial Narrow" w:ascii="Arial Narrow"/>
          <w:sz w:val="24"/>
          <w:szCs w:val="24"/>
        </w:rPr>
        <w:t xml:space="preserve">1 registrator tražbina: I i II viši isplatni red </w:t>
      </w:r>
    </w:p>
    <w:p w:rsidRDefault="0007654A" w:rsidP="0007654A" w:rsidR="0007654A" w:rsidRPr="0007654A">
      <w:pPr>
        <w:spacing w:lineRule="auto" w:line="288"/>
        <w:jc w:val="both"/>
        <w:rPr>
          <w:rFonts w:cs="Tahoma" w:hAnsi="Arial Narrow" w:ascii="Arial Narrow"/>
          <w:sz w:val="24"/>
          <w:szCs w:val="24"/>
        </w:rPr>
      </w:pPr>
    </w:p>
    <w:p w:rsidRDefault="000D3DE0" w:rsidP="006947FF" w:rsidR="000D3DE0">
      <w:pPr>
        <w:jc w:val="both"/>
        <w:rPr>
          <w:rFonts w:hAnsi="Arial Narrow" w:ascii="Arial Narrow"/>
          <w:sz w:val="24"/>
        </w:rPr>
      </w:pP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>Lidia Belamarić,</w:t>
      </w: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 xml:space="preserve">Stečajni upravitelj </w:t>
      </w: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5C263E" w:rsidP="000B32B1" w:rsidR="005C263E" w:rsidRPr="00BC2073">
      <w:pPr>
        <w:jc w:val="both"/>
        <w:rPr>
          <w:rFonts w:hAnsi="Arial Narrow" w:ascii="Arial Narrow"/>
          <w:bCs/>
          <w:sz w:val="24"/>
        </w:rPr>
      </w:pPr>
    </w:p>
    <w:sectPr w:rsidSect="007A32C7" w:rsidR="005C263E" w:rsidRPr="00BC2073">
      <w:footerReference w:type="default" r:id="rId10"/>
      <w:pgSz w:h="16838" w:w="11906"/>
      <w:pgMar w:gutter="0" w:footer="720" w:header="720" w:left="1701" w:bottom="1134" w:right="170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D50" w:rsidR="00830D50">
      <w:r>
        <w:separator/>
      </w:r>
    </w:p>
  </w:endnote>
  <w:endnote w:id="0" w:type="continuationSeparator">
    <w:p w:rsidRDefault="00830D50" w:rsidR="00830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635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</w:t>
    </w:r>
    <w:r w:rsidR="00DA52C4">
      <w:rPr>
        <w:rFonts w:hAnsi="Arial Narrow" w:ascii="Arial Narrow"/>
        <w:sz w:val="24"/>
      </w:rPr>
      <w:t>__</w:t>
    </w:r>
  </w:p>
  <w:p w:rsidRDefault="00AE0BC2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 26.03</w:t>
    </w:r>
    <w:r w:rsidR="00F33E16">
      <w:rPr>
        <w:rFonts w:hAnsi="Arial Narrow" w:ascii="Arial Narrow"/>
        <w:sz w:val="24"/>
      </w:rPr>
      <w:t>.2019</w:t>
    </w:r>
    <w:r w:rsidR="00E24635">
      <w:rPr>
        <w:rFonts w:hAnsi="Arial Narrow" w:ascii="Arial Narrow"/>
        <w:sz w:val="24"/>
      </w:rPr>
      <w:t xml:space="preserve">.                                                                                                </w:t>
    </w:r>
    <w:r w:rsidR="00DA52C4">
      <w:rPr>
        <w:rFonts w:hAnsi="Arial Narrow" w:ascii="Arial Narrow"/>
        <w:sz w:val="24"/>
      </w:rPr>
      <w:t xml:space="preserve">  </w:t>
    </w:r>
    <w:r w:rsidR="00E24635">
      <w:rPr>
        <w:rFonts w:hAnsi="Arial Narrow" w:ascii="Arial Narrow"/>
        <w:sz w:val="24"/>
      </w:rPr>
      <w:t xml:space="preserve">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127E1B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D50" w:rsidR="00830D50">
      <w:r>
        <w:separator/>
      </w:r>
    </w:p>
  </w:footnote>
  <w:footnote w:id="0" w:type="continuationSeparator">
    <w:p w:rsidRDefault="00830D50" w:rsidR="00830D5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7B6E61"/>
    <w:multiLevelType w:val="hybridMultilevel"/>
    <w:tmpl w:val="D1623F2C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B" w:ilvl="1">
      <w:start w:val="1"/>
      <w:numFmt w:val="bullet"/>
      <w:lvlText w:val="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5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BF57336"/>
    <w:multiLevelType w:val="hybridMultilevel"/>
    <w:tmpl w:val="6F0E101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3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4698"/>
    <w:rsid w:val="00017DF7"/>
    <w:rsid w:val="0005738E"/>
    <w:rsid w:val="00075E66"/>
    <w:rsid w:val="0007654A"/>
    <w:rsid w:val="000843B0"/>
    <w:rsid w:val="000B32B1"/>
    <w:rsid w:val="000D092C"/>
    <w:rsid w:val="000D1827"/>
    <w:rsid w:val="000D3DE0"/>
    <w:rsid w:val="000E5A65"/>
    <w:rsid w:val="000F0D67"/>
    <w:rsid w:val="000F79E6"/>
    <w:rsid w:val="00110EA4"/>
    <w:rsid w:val="001219DF"/>
    <w:rsid w:val="00127E1B"/>
    <w:rsid w:val="001345E7"/>
    <w:rsid w:val="00151958"/>
    <w:rsid w:val="00155560"/>
    <w:rsid w:val="00156BF9"/>
    <w:rsid w:val="00162F0D"/>
    <w:rsid w:val="001631D5"/>
    <w:rsid w:val="00163C6B"/>
    <w:rsid w:val="00196EF4"/>
    <w:rsid w:val="001A0BEE"/>
    <w:rsid w:val="001B3A32"/>
    <w:rsid w:val="001B4197"/>
    <w:rsid w:val="001C7C0B"/>
    <w:rsid w:val="001D21D2"/>
    <w:rsid w:val="001F2F69"/>
    <w:rsid w:val="00202B62"/>
    <w:rsid w:val="00207164"/>
    <w:rsid w:val="002118D2"/>
    <w:rsid w:val="00221590"/>
    <w:rsid w:val="0022373D"/>
    <w:rsid w:val="0022530C"/>
    <w:rsid w:val="00255AD7"/>
    <w:rsid w:val="00263253"/>
    <w:rsid w:val="00264AA1"/>
    <w:rsid w:val="00275B45"/>
    <w:rsid w:val="002771F2"/>
    <w:rsid w:val="002A0D6E"/>
    <w:rsid w:val="002F5ED1"/>
    <w:rsid w:val="00302C37"/>
    <w:rsid w:val="0033288C"/>
    <w:rsid w:val="00365C6C"/>
    <w:rsid w:val="00377546"/>
    <w:rsid w:val="00393CB3"/>
    <w:rsid w:val="003968E9"/>
    <w:rsid w:val="003B3E42"/>
    <w:rsid w:val="003D25B0"/>
    <w:rsid w:val="003E494F"/>
    <w:rsid w:val="0041746A"/>
    <w:rsid w:val="004247FE"/>
    <w:rsid w:val="004302C7"/>
    <w:rsid w:val="00471D7C"/>
    <w:rsid w:val="004C22E2"/>
    <w:rsid w:val="004E0722"/>
    <w:rsid w:val="004E0C17"/>
    <w:rsid w:val="004E4F67"/>
    <w:rsid w:val="00513E66"/>
    <w:rsid w:val="0052423F"/>
    <w:rsid w:val="00526E2D"/>
    <w:rsid w:val="00536F9D"/>
    <w:rsid w:val="00570841"/>
    <w:rsid w:val="00591BFE"/>
    <w:rsid w:val="005C263E"/>
    <w:rsid w:val="005D0A93"/>
    <w:rsid w:val="005E2390"/>
    <w:rsid w:val="005F62DB"/>
    <w:rsid w:val="006019A3"/>
    <w:rsid w:val="00637F0C"/>
    <w:rsid w:val="006505C8"/>
    <w:rsid w:val="006522ED"/>
    <w:rsid w:val="0066506C"/>
    <w:rsid w:val="006947FF"/>
    <w:rsid w:val="006B325F"/>
    <w:rsid w:val="006B6616"/>
    <w:rsid w:val="006D20EA"/>
    <w:rsid w:val="006D7547"/>
    <w:rsid w:val="00700605"/>
    <w:rsid w:val="0070415A"/>
    <w:rsid w:val="0071522F"/>
    <w:rsid w:val="0073361A"/>
    <w:rsid w:val="00735DCB"/>
    <w:rsid w:val="007562F6"/>
    <w:rsid w:val="00777A1A"/>
    <w:rsid w:val="0078255E"/>
    <w:rsid w:val="007A32C7"/>
    <w:rsid w:val="007C39F4"/>
    <w:rsid w:val="007F41A6"/>
    <w:rsid w:val="007F42A9"/>
    <w:rsid w:val="00830D50"/>
    <w:rsid w:val="00842012"/>
    <w:rsid w:val="00860ECB"/>
    <w:rsid w:val="00866962"/>
    <w:rsid w:val="008A2928"/>
    <w:rsid w:val="008A4392"/>
    <w:rsid w:val="008D299D"/>
    <w:rsid w:val="008E4BAC"/>
    <w:rsid w:val="00924237"/>
    <w:rsid w:val="00967CCC"/>
    <w:rsid w:val="009971E3"/>
    <w:rsid w:val="009A7E45"/>
    <w:rsid w:val="009C1020"/>
    <w:rsid w:val="009F7244"/>
    <w:rsid w:val="00A0375C"/>
    <w:rsid w:val="00A10844"/>
    <w:rsid w:val="00A30B30"/>
    <w:rsid w:val="00A55223"/>
    <w:rsid w:val="00A60E5F"/>
    <w:rsid w:val="00A64DC3"/>
    <w:rsid w:val="00A81A87"/>
    <w:rsid w:val="00A940E7"/>
    <w:rsid w:val="00AA4D85"/>
    <w:rsid w:val="00AB4395"/>
    <w:rsid w:val="00AC35BE"/>
    <w:rsid w:val="00AE0BC2"/>
    <w:rsid w:val="00AE16FC"/>
    <w:rsid w:val="00AF0E6A"/>
    <w:rsid w:val="00B00D84"/>
    <w:rsid w:val="00B05BAF"/>
    <w:rsid w:val="00B07374"/>
    <w:rsid w:val="00B165BE"/>
    <w:rsid w:val="00B3649F"/>
    <w:rsid w:val="00B51F0C"/>
    <w:rsid w:val="00B5458D"/>
    <w:rsid w:val="00B635CC"/>
    <w:rsid w:val="00BC2073"/>
    <w:rsid w:val="00BD3AD6"/>
    <w:rsid w:val="00BD7EEB"/>
    <w:rsid w:val="00C27C40"/>
    <w:rsid w:val="00C3125E"/>
    <w:rsid w:val="00C42C17"/>
    <w:rsid w:val="00C44C5C"/>
    <w:rsid w:val="00C53814"/>
    <w:rsid w:val="00C66BCD"/>
    <w:rsid w:val="00CA1D68"/>
    <w:rsid w:val="00CD7499"/>
    <w:rsid w:val="00CE11AF"/>
    <w:rsid w:val="00CE237B"/>
    <w:rsid w:val="00CE576C"/>
    <w:rsid w:val="00CE783A"/>
    <w:rsid w:val="00CF7CBA"/>
    <w:rsid w:val="00D21425"/>
    <w:rsid w:val="00D23314"/>
    <w:rsid w:val="00D43F2E"/>
    <w:rsid w:val="00D5389C"/>
    <w:rsid w:val="00D95D47"/>
    <w:rsid w:val="00DA52C4"/>
    <w:rsid w:val="00DB6DB3"/>
    <w:rsid w:val="00DC3998"/>
    <w:rsid w:val="00E24635"/>
    <w:rsid w:val="00E64B1E"/>
    <w:rsid w:val="00E728C8"/>
    <w:rsid w:val="00E916E1"/>
    <w:rsid w:val="00EB5BA9"/>
    <w:rsid w:val="00EB72D3"/>
    <w:rsid w:val="00EF2DD3"/>
    <w:rsid w:val="00F063B6"/>
    <w:rsid w:val="00F16735"/>
    <w:rsid w:val="00F33E16"/>
    <w:rsid w:val="00F371A8"/>
    <w:rsid w:val="00F40CFE"/>
    <w:rsid w:val="00F70740"/>
    <w:rsid w:val="00F82BBE"/>
    <w:rsid w:val="00FB0AB1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E1B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E1B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E1B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E1B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E1B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E1B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E1B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E1B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96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9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1</properties:Pages>
  <properties:Words>133</properties:Words>
  <properties:Characters>824</properties:Characters>
  <properties:Lines>38</properties:Lines>
  <properties:Paragraphs>20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TRGOŠPED d.o.o. u stečaju</vt:lpstr>
      <vt:lpstr>    Nedelišće,Sajmište 30/a</vt:lpstr>
    </vt:vector>
  </properties:TitlesOfParts>
  <properties:LinksUpToDate>false</properties:LinksUpToDate>
  <properties:CharactersWithSpaces>979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2019-03-27T12:31:00Z</dcterms:created>
  <dc:creator>Direkcija informatike</dc:creator>
  <cp:lastModifiedBy>Nevenka Vuković</cp:lastModifiedBy>
  <cp:lastPrinted>2019-03-26T08:02:00Z</cp:lastPrinted>
  <dcterms:modified xmlns:xsi="http://www.w3.org/2001/XMLSchema-instance" xsi:type="dcterms:W3CDTF">2019-03-27T12:32:00Z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St-431/2018-25 / Podnesak - Podnesak (Popis dokumentacije.docx)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