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5a52" w14:paraId="64d5a52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</w:t>
      </w:r>
      <w:proofErr w:type="spellStart"/>
      <w:r w:rsidRPr="00933F4F">
        <w:t>Amruševa</w:t>
      </w:r>
      <w:proofErr w:type="spellEnd"/>
      <w:r w:rsidRPr="00933F4F">
        <w:t xml:space="preserve"> 2/II</w:t>
      </w:r>
    </w:p>
    <w:p w:rsidRDefault="00753159" w:rsidP="008F0861" w:rsidR="008F0861" w:rsidRPr="00933F4F">
      <w:pPr>
        <w:jc w:val="right"/>
        <w:rPr>
          <w:lang w:val="pl-PL"/>
        </w:rPr>
      </w:pPr>
      <w:r>
        <w:t>87. St-1887/2017</w:t>
      </w:r>
      <w:r w:rsidR="008F0861" w:rsidRPr="00933F4F">
        <w:t xml:space="preserve">  </w:t>
      </w:r>
    </w:p>
    <w:p w:rsidRDefault="008F0861" w:rsidP="008F0861" w:rsidR="008F0861" w:rsidRPr="00933F4F">
      <w:pPr>
        <w:jc w:val="center"/>
      </w:pP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753159" w:rsidR="00753159" w:rsidRPr="00F35D8C">
      <w:pPr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proofErr w:type="spellStart"/>
      <w:r w:rsidR="00753159" w:rsidRPr="00F603C8">
        <w:t>KMK</w:t>
      </w:r>
      <w:proofErr w:type="spellEnd"/>
      <w:r w:rsidR="00753159" w:rsidRPr="00F603C8">
        <w:t xml:space="preserve"> </w:t>
      </w:r>
      <w:proofErr w:type="spellStart"/>
      <w:r w:rsidR="00753159" w:rsidRPr="00F603C8">
        <w:t>ZIB</w:t>
      </w:r>
      <w:proofErr w:type="spellEnd"/>
      <w:r w:rsidR="00753159" w:rsidRPr="00F603C8">
        <w:t xml:space="preserve"> d.o.o., </w:t>
      </w:r>
      <w:proofErr w:type="spellStart"/>
      <w:r w:rsidR="00753159" w:rsidRPr="00F603C8">
        <w:t>OIB</w:t>
      </w:r>
      <w:proofErr w:type="spellEnd"/>
      <w:r w:rsidR="00753159" w:rsidRPr="00F603C8">
        <w:t xml:space="preserve"> 32859595819, Sveti Križ, Braće Radića 25,</w:t>
      </w:r>
      <w:r w:rsidR="00753159">
        <w:t xml:space="preserve"> za otvaranje stečajnog postupka nad dužnikom </w:t>
      </w:r>
      <w:proofErr w:type="spellStart"/>
      <w:r w:rsidR="00753159">
        <w:t>ALLAGRO</w:t>
      </w:r>
      <w:proofErr w:type="spellEnd"/>
      <w:r w:rsidR="00753159" w:rsidRPr="00E13F99">
        <w:t xml:space="preserve"> d.o.o., </w:t>
      </w:r>
      <w:proofErr w:type="spellStart"/>
      <w:r w:rsidR="00753159" w:rsidRPr="00E13F99">
        <w:t>OIB</w:t>
      </w:r>
      <w:proofErr w:type="spellEnd"/>
      <w:r w:rsidR="00753159" w:rsidRPr="00E13F99">
        <w:t xml:space="preserve"> </w:t>
      </w:r>
      <w:r w:rsidR="00753159">
        <w:t xml:space="preserve">06575526416, Zagreb, </w:t>
      </w:r>
      <w:proofErr w:type="spellStart"/>
      <w:r w:rsidR="00753159">
        <w:t>Lonjička</w:t>
      </w:r>
      <w:proofErr w:type="spellEnd"/>
      <w:r w:rsidR="00753159">
        <w:t xml:space="preserve"> </w:t>
      </w:r>
      <w:proofErr w:type="spellStart"/>
      <w:r w:rsidR="00753159">
        <w:t>2A</w:t>
      </w:r>
      <w:proofErr w:type="spellEnd"/>
      <w:r w:rsidR="00753159" w:rsidRPr="00E13F99">
        <w:t>,</w:t>
      </w:r>
      <w:r w:rsidR="00753159">
        <w:t xml:space="preserve"> </w:t>
      </w:r>
      <w:r w:rsidR="00CF017A">
        <w:t>4</w:t>
      </w:r>
      <w:r w:rsidR="00753159">
        <w:t>. veljače</w:t>
      </w:r>
      <w:r w:rsidR="00753159" w:rsidRPr="00F35D8C">
        <w:t xml:space="preserve"> 2019.</w:t>
      </w:r>
    </w:p>
    <w:p w:rsidRDefault="008F0861" w:rsidP="00753159" w:rsidR="008F0861" w:rsidRPr="00933F4F">
      <w:pPr>
        <w:ind w:firstLine="708"/>
        <w:jc w:val="both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E437C6" w:rsidP="007F268F" w:rsidR="00E437C6" w:rsidRPr="00933F4F">
      <w:pPr>
        <w:ind w:firstLine="708"/>
        <w:jc w:val="both"/>
      </w:pPr>
      <w:r w:rsidRPr="00933F4F">
        <w:t xml:space="preserve">Odbacuje se </w:t>
      </w:r>
      <w:r w:rsidR="004B34C1" w:rsidRPr="00933F4F">
        <w:t xml:space="preserve">prijedlog za otvaranje stečajnog postupka </w:t>
      </w:r>
      <w:r w:rsidR="004F38EB" w:rsidRPr="00933F4F">
        <w:t xml:space="preserve">nad </w:t>
      </w:r>
      <w:r w:rsidR="009B730B" w:rsidRPr="00933F4F">
        <w:t xml:space="preserve">dužnikom </w:t>
      </w:r>
      <w:proofErr w:type="spellStart"/>
      <w:r w:rsidR="00753159">
        <w:t>ALLAGRO</w:t>
      </w:r>
      <w:proofErr w:type="spellEnd"/>
      <w:r w:rsidR="00753159" w:rsidRPr="00E13F99">
        <w:t xml:space="preserve"> d.o.o., </w:t>
      </w:r>
      <w:proofErr w:type="spellStart"/>
      <w:r w:rsidR="00753159" w:rsidRPr="00E13F99">
        <w:t>OIB</w:t>
      </w:r>
      <w:proofErr w:type="spellEnd"/>
      <w:r w:rsidR="00753159" w:rsidRPr="00E13F99">
        <w:t xml:space="preserve"> </w:t>
      </w:r>
      <w:r w:rsidR="00753159">
        <w:t xml:space="preserve">06575526416, Zagreb, </w:t>
      </w:r>
      <w:proofErr w:type="spellStart"/>
      <w:r w:rsidR="00753159">
        <w:t>Lonjička</w:t>
      </w:r>
      <w:proofErr w:type="spellEnd"/>
      <w:r w:rsidR="00753159">
        <w:t xml:space="preserve"> </w:t>
      </w:r>
      <w:proofErr w:type="spellStart"/>
      <w:r w:rsidR="00753159">
        <w:t>2A</w:t>
      </w:r>
      <w:proofErr w:type="spellEnd"/>
      <w:r w:rsidR="00753159">
        <w:t>.</w:t>
      </w:r>
    </w:p>
    <w:p w:rsidRDefault="00E437C6" w:rsidP="00C907C8" w:rsidR="00E437C6" w:rsidRPr="00933F4F"/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753159" w:rsidP="006013A2" w:rsidR="00A21F6A" w:rsidRPr="00933F4F">
      <w:pPr>
        <w:ind w:firstLine="708"/>
        <w:jc w:val="both"/>
      </w:pPr>
      <w:r>
        <w:t>Predlagatelj</w:t>
      </w:r>
      <w:r w:rsidR="008F0861" w:rsidRPr="00933F4F">
        <w:t xml:space="preserve"> je podnio</w:t>
      </w:r>
      <w:r w:rsidR="00A21F6A" w:rsidRPr="00933F4F">
        <w:t xml:space="preserve"> ovom sudu </w:t>
      </w:r>
      <w:r w:rsidR="00602CE6" w:rsidRPr="00933F4F">
        <w:t xml:space="preserve">prijedlog za otvaranje stečajnog postupka nad dužnikom </w:t>
      </w:r>
      <w:proofErr w:type="spellStart"/>
      <w:r w:rsidR="00CF017A">
        <w:t>ALLAGRO</w:t>
      </w:r>
      <w:proofErr w:type="spellEnd"/>
      <w:r w:rsidR="00CF017A" w:rsidRPr="00E13F99">
        <w:t xml:space="preserve"> d.o.o., </w:t>
      </w:r>
      <w:proofErr w:type="spellStart"/>
      <w:r w:rsidR="00CF017A" w:rsidRPr="00E13F99">
        <w:t>OIB</w:t>
      </w:r>
      <w:proofErr w:type="spellEnd"/>
      <w:r w:rsidR="00CF017A" w:rsidRPr="00E13F99">
        <w:t xml:space="preserve"> </w:t>
      </w:r>
      <w:r w:rsidR="00CF017A">
        <w:t xml:space="preserve">06575526416, Zagreb, </w:t>
      </w:r>
      <w:proofErr w:type="spellStart"/>
      <w:r w:rsidR="00CF017A">
        <w:t>Lonjička</w:t>
      </w:r>
      <w:proofErr w:type="spellEnd"/>
      <w:r w:rsidR="00CF017A">
        <w:t xml:space="preserve"> </w:t>
      </w:r>
      <w:proofErr w:type="spellStart"/>
      <w:r w:rsidR="00CF017A">
        <w:t>2A</w:t>
      </w:r>
      <w:proofErr w:type="spellEnd"/>
      <w:r w:rsidR="00CF017A">
        <w:t>,</w:t>
      </w:r>
      <w:r w:rsidR="00F618F4" w:rsidRPr="00933F4F">
        <w:t xml:space="preserve"> </w:t>
      </w:r>
      <w:r w:rsidR="008F0861" w:rsidRPr="00933F4F">
        <w:t>sukladno odredbi</w:t>
      </w:r>
      <w:r w:rsidR="00F618F4" w:rsidRPr="00933F4F">
        <w:t xml:space="preserve"> čl. </w:t>
      </w:r>
      <w:r w:rsidR="00CF017A">
        <w:t>109.</w:t>
      </w:r>
      <w:r w:rsidR="00F618F4" w:rsidRPr="00933F4F">
        <w:t xml:space="preserve"> Stečajnog zakona („Narodne novine“ broj 71/15</w:t>
      </w:r>
      <w:r w:rsidR="008F0861" w:rsidRPr="00933F4F">
        <w:t xml:space="preserve"> i 104/17</w:t>
      </w:r>
      <w:r w:rsidR="00477FAF" w:rsidRPr="00933F4F">
        <w:t>; dalje: SZ</w:t>
      </w:r>
      <w:r w:rsidR="00F618F4" w:rsidRPr="00933F4F">
        <w:t>)</w:t>
      </w:r>
      <w:r w:rsidR="00707302" w:rsidRPr="00933F4F">
        <w:t>.</w:t>
      </w:r>
    </w:p>
    <w:p w:rsidRDefault="00707302" w:rsidP="000060DB" w:rsidR="000060DB" w:rsidRPr="00933F4F">
      <w:pPr>
        <w:ind w:firstLine="708"/>
        <w:jc w:val="both"/>
      </w:pPr>
      <w:r w:rsidRPr="00933F4F">
        <w:t>Uvidom u e-oglasnu ploču</w:t>
      </w:r>
      <w:r w:rsidR="00A92A24" w:rsidRPr="00933F4F">
        <w:t xml:space="preserve"> i sudski registar</w:t>
      </w:r>
      <w:r w:rsidRPr="00933F4F">
        <w:t xml:space="preserve">, sud je utvrdio da je </w:t>
      </w:r>
      <w:r w:rsidR="00E31823">
        <w:t xml:space="preserve">pravomoćnim </w:t>
      </w:r>
      <w:r w:rsidRPr="00933F4F">
        <w:t xml:space="preserve">rješenjem </w:t>
      </w:r>
      <w:r w:rsidR="00A92A24" w:rsidRPr="00933F4F">
        <w:t>ovoga suda poslovni broj St-</w:t>
      </w:r>
      <w:r w:rsidR="00CF017A">
        <w:t>5457/2016</w:t>
      </w:r>
      <w:r w:rsidR="008276CC" w:rsidRPr="00933F4F">
        <w:t xml:space="preserve"> od </w:t>
      </w:r>
      <w:r w:rsidR="00CF017A">
        <w:t>2. veljače 2018</w:t>
      </w:r>
      <w:r w:rsidR="00A92A24" w:rsidRPr="00933F4F">
        <w:t xml:space="preserve">. otvoren </w:t>
      </w:r>
      <w:r w:rsidR="008276CC" w:rsidRPr="00933F4F">
        <w:t xml:space="preserve">i istovremeno zaključen </w:t>
      </w:r>
      <w:r w:rsidR="00A92A24" w:rsidRPr="00933F4F">
        <w:t>stečajni postupak nad dužnikom</w:t>
      </w:r>
      <w:r w:rsidR="00E31823">
        <w:t xml:space="preserve">. </w:t>
      </w:r>
      <w:r w:rsidR="000060DB" w:rsidRPr="00933F4F">
        <w:t xml:space="preserve">Nakon toga je rješenjem ovoga suda poslovni broj </w:t>
      </w:r>
      <w:proofErr w:type="spellStart"/>
      <w:r w:rsidR="000060DB" w:rsidRPr="00933F4F">
        <w:t>Tt</w:t>
      </w:r>
      <w:proofErr w:type="spellEnd"/>
      <w:r w:rsidR="000060DB" w:rsidRPr="00933F4F">
        <w:t>-</w:t>
      </w:r>
      <w:r w:rsidR="00CF017A">
        <w:t>18/</w:t>
      </w:r>
      <w:r w:rsidR="00F76FF4">
        <w:t>13360-1</w:t>
      </w:r>
      <w:r w:rsidR="000060DB" w:rsidRPr="00933F4F">
        <w:t xml:space="preserve"> od </w:t>
      </w:r>
      <w:r w:rsidR="00F76FF4">
        <w:t xml:space="preserve">25. travnja 2018. </w:t>
      </w:r>
      <w:r w:rsidR="00933F4F" w:rsidRPr="00933F4F">
        <w:t xml:space="preserve">dužnik </w:t>
      </w:r>
      <w:r w:rsidR="000060DB" w:rsidRPr="00933F4F">
        <w:t>brisan iz sudskog registra.</w:t>
      </w:r>
    </w:p>
    <w:p w:rsidRDefault="000060DB" w:rsidP="007937FB" w:rsidR="007937FB" w:rsidRPr="00933F4F">
      <w:pPr>
        <w:tabs>
          <w:tab w:pos="720" w:val="left"/>
        </w:tabs>
        <w:jc w:val="both"/>
      </w:pPr>
      <w:r w:rsidRPr="00933F4F">
        <w:tab/>
      </w:r>
      <w:r w:rsidR="00933F4F" w:rsidRPr="00933F4F">
        <w:t>Sukladno</w:t>
      </w:r>
      <w:r w:rsidR="007937FB" w:rsidRPr="00933F4F">
        <w:t xml:space="preserve"> odredbi čl. </w:t>
      </w:r>
      <w:smartTag w:element="metricconverter" w:uri="urn:schemas-microsoft-com:office:smarttags">
        <w:smartTagPr>
          <w:attr w:val="3. st" w:name="ProductID"/>
        </w:smartTagPr>
        <w:r w:rsidR="007937FB" w:rsidRPr="00933F4F">
          <w:t>3. st</w:t>
        </w:r>
      </w:smartTag>
      <w:r w:rsidR="007937FB" w:rsidRPr="00933F4F">
        <w:t>. 1. SZ-a stečajni postupak se može provesti nad pravnom osobom i nad imovinom dužnika pojedinca, ako zakonom nije drukčije određeno.</w:t>
      </w:r>
    </w:p>
    <w:p w:rsidRDefault="007937FB" w:rsidP="007937FB" w:rsidR="007937FB" w:rsidRPr="00933F4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933F4F">
        <w:t xml:space="preserve">Brisanjem iz sudskog registra dužnik je prestao postojati kao pravna osoba (čl. 4. Zakona o trgovačkim društvima - "Narodne novine" broj 111/93, 34/99, 121/99, 52/00, 118/03, 107/07, </w:t>
      </w:r>
      <w:r w:rsidRPr="00933F4F">
        <w:rPr>
          <w:color w:val="000000"/>
        </w:rPr>
        <w:t>146/08, 137/09, 152/11, 111/12, 68/13 i 110/15</w:t>
      </w:r>
      <w:r w:rsidRPr="00933F4F">
        <w:t>).</w:t>
      </w:r>
    </w:p>
    <w:p w:rsidRDefault="007937FB" w:rsidP="007937FB" w:rsidR="007937FB" w:rsidRPr="00933F4F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933F4F">
        <w:tab/>
        <w:t>S obzirom na to da dužnik, kao pravna osoba nad kojom se može provesti stečajni postup</w:t>
      </w:r>
      <w:r w:rsidR="00655EA2" w:rsidRPr="00933F4F">
        <w:t>a</w:t>
      </w:r>
      <w:r w:rsidR="00933F4F" w:rsidRPr="00933F4F">
        <w:t xml:space="preserve">k, ne postoji, sud je odlučio </w:t>
      </w:r>
      <w:r w:rsidRPr="00933F4F">
        <w:t>kao u iz</w:t>
      </w:r>
      <w:r w:rsidR="00FE3BD2" w:rsidRPr="00933F4F">
        <w:t>r</w:t>
      </w:r>
      <w:r w:rsidRPr="00933F4F">
        <w:t>eci ovog rješenja.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F76FF4">
        <w:rPr>
          <w:lang w:val="pt-BR"/>
        </w:rPr>
        <w:t>4.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r w:rsidRPr="00933F4F">
        <w:t>DNA:</w:t>
      </w:r>
    </w:p>
    <w:p w:rsidRDefault="00933F4F" w:rsidP="005D46A9" w:rsidR="005D46A9" w:rsidRPr="00933F4F">
      <w:pPr>
        <w:pStyle w:val="Odlomakpopisa"/>
        <w:numPr>
          <w:ilvl w:val="0"/>
          <w:numId w:val="2"/>
        </w:numPr>
        <w:jc w:val="both"/>
      </w:pPr>
      <w:r w:rsidRPr="00933F4F">
        <w:t>e-oglasna ploča</w:t>
      </w:r>
    </w:p>
    <w:sectPr w:rsidSect="00013F22" w:rsidR="005D46A9" w:rsidRPr="00933F4F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1C1531"/>
    <w:rsid w:val="00203187"/>
    <w:rsid w:val="00206821"/>
    <w:rsid w:val="002358BF"/>
    <w:rsid w:val="002456D3"/>
    <w:rsid w:val="00251BBB"/>
    <w:rsid w:val="002640BF"/>
    <w:rsid w:val="0028279A"/>
    <w:rsid w:val="00305C10"/>
    <w:rsid w:val="00350AD0"/>
    <w:rsid w:val="003567AB"/>
    <w:rsid w:val="00364030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55EA2"/>
    <w:rsid w:val="00655FF6"/>
    <w:rsid w:val="006B7711"/>
    <w:rsid w:val="00707302"/>
    <w:rsid w:val="00753159"/>
    <w:rsid w:val="007937FB"/>
    <w:rsid w:val="007A7028"/>
    <w:rsid w:val="007F268F"/>
    <w:rsid w:val="00800FF6"/>
    <w:rsid w:val="008227FA"/>
    <w:rsid w:val="008276CC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369A2"/>
    <w:rsid w:val="00C907C8"/>
    <w:rsid w:val="00CA38D6"/>
    <w:rsid w:val="00CA4527"/>
    <w:rsid w:val="00CB49B6"/>
    <w:rsid w:val="00CD1F20"/>
    <w:rsid w:val="00CF017A"/>
    <w:rsid w:val="00D46FE3"/>
    <w:rsid w:val="00D771CA"/>
    <w:rsid w:val="00D8092B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44648"/>
    <w:rsid w:val="00F618F4"/>
    <w:rsid w:val="00F6362F"/>
    <w:rsid w:val="00F63A28"/>
    <w:rsid w:val="00F76FF4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44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St-1887/2017</izvorni_sadrzaj>
    <derivirana_varijabla naziv="DomainObject.Predmet.OznakaBroj_1">St-1887/2017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ALLAGRO d.o.o.</izvorni_sadrzaj>
    <derivirana_varijabla naziv="DomainObject.Predmet.ProtustrankaFormated_1">  ALLAGRO d.o.o.</derivirana_varijabla>
  </DomainObject.Predmet.ProtustrankaFormated>
  <DomainObject.Predmet.ProtustrankaFormatedOIB>
    <izvorni_sadrzaj>  ALLAGRO d.o.o., OIB 06575526416</izvorni_sadrzaj>
    <derivirana_varijabla naziv="DomainObject.Predmet.ProtustrankaFormatedOIB_1">  ALLAGRO d.o.o., OIB 06575526416</derivirana_varijabla>
  </DomainObject.Predmet.ProtustrankaFormatedOIB>
  <DomainObject.Predmet.ProtustrankaFormatedWithAdress>
    <izvorni_sadrzaj> ALLAGRO d.o.o., Lonjička 2 A, 10000 Zagreb</izvorni_sadrzaj>
    <derivirana_varijabla naziv="DomainObject.Predmet.ProtustrankaFormatedWithAdress_1"> ALLAGRO d.o.o., Lonjička 2 A, 10000 Zagreb</derivirana_varijabla>
  </DomainObject.Predmet.ProtustrankaFormatedWithAdress>
  <DomainObject.Predmet.ProtustrankaFormatedWithAdressOIB>
    <izvorni_sadrzaj> ALLAGRO d.o.o., OIB 06575526416, Lonjička 2 A, 10000 Zagreb</izvorni_sadrzaj>
    <derivirana_varijabla naziv="DomainObject.Predmet.ProtustrankaFormatedWithAdressOIB_1"> ALLAGRO d.o.o., OIB 06575526416, Lonjička 2 A, 10000 Zagreb</derivirana_varijabla>
  </DomainObject.Predmet.ProtustrankaFormatedWithAdressOIB>
  <DomainObject.Predmet.ProtustrankaWithAdress>
    <izvorni_sadrzaj>ALLAGRO d.o.o. Lonjička 2 A, 10000 Zagreb</izvorni_sadrzaj>
    <derivirana_varijabla naziv="DomainObject.Predmet.ProtustrankaWithAdress_1">ALLAGRO d.o.o. Lonjička 2 A, 10000 Zagreb</derivirana_varijabla>
  </DomainObject.Predmet.ProtustrankaWithAdress>
  <DomainObject.Predmet.ProtustrankaWithAdressOIB>
    <izvorni_sadrzaj>ALLAGRO d.o.o., OIB 06575526416, Lonjička 2 A, 10000 Zagreb</izvorni_sadrzaj>
    <derivirana_varijabla naziv="DomainObject.Predmet.ProtustrankaWithAdressOIB_1">ALLAGRO d.o.o., OIB 06575526416, Lonjička 2 A, 10000 Zagreb</derivirana_varijabla>
  </DomainObject.Predmet.ProtustrankaWithAdressOIB>
  <DomainObject.Predmet.ProtustrankaNazivFormated>
    <izvorni_sadrzaj>ALLAGRO d.o.o.</izvorni_sadrzaj>
    <derivirana_varijabla naziv="DomainObject.Predmet.ProtustrankaNazivFormated_1">ALLAGRO d.o.o.</derivirana_varijabla>
  </DomainObject.Predmet.ProtustrankaNazivFormated>
  <DomainObject.Predmet.ProtustrankaNazivFormatedOIB>
    <izvorni_sadrzaj>ALLAGRO d.o.o., OIB 06575526416</izvorni_sadrzaj>
    <derivirana_varijabla naziv="DomainObject.Predmet.ProtustrankaNazivFormatedOIB_1">ALLAGRO d.o.o., OIB 06575526416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KMK ZIB d.o.o.</izvorni_sadrzaj>
    <derivirana_varijabla naziv="DomainObject.Predmet.StrankaFormated_1">  KMK ZIB d.o.o.</derivirana_varijabla>
  </DomainObject.Predmet.StrankaFormated>
  <DomainObject.Predmet.StrankaFormatedOIB>
    <izvorni_sadrzaj>  KMK ZIB d.o.o., OIB 32859595819</izvorni_sadrzaj>
    <derivirana_varijabla naziv="DomainObject.Predmet.StrankaFormatedOIB_1">  KMK ZIB d.o.o., OIB 32859595819</derivirana_varijabla>
  </DomainObject.Predmet.StrankaFormatedOIB>
  <DomainObject.Predmet.StrankaFormatedWithAdress>
    <izvorni_sadrzaj> KMK ZIB d.o.o., Braće Radić 25, 40323 Sveti Križ</izvorni_sadrzaj>
    <derivirana_varijabla naziv="DomainObject.Predmet.StrankaFormatedWithAdress_1"> KMK ZIB d.o.o., Braće Radić 25, 40323 Sveti Križ</derivirana_varijabla>
  </DomainObject.Predmet.StrankaFormatedWithAdress>
  <DomainObject.Predmet.StrankaFormatedWithAdressOIB>
    <izvorni_sadrzaj> KMK ZIB d.o.o., OIB 32859595819, Braće Radić 25, 40323 Sveti Križ</izvorni_sadrzaj>
    <derivirana_varijabla naziv="DomainObject.Predmet.StrankaFormatedWithAdressOIB_1"> KMK ZIB d.o.o., OIB 32859595819, Braće Radić 25, 40323 Sveti Križ</derivirana_varijabla>
  </DomainObject.Predmet.StrankaFormatedWithAdressOIB>
  <DomainObject.Predmet.StrankaWithAdress>
    <izvorni_sadrzaj>KMK ZIB d.o.o. Braće Radić 25,40323 Sveti Križ</izvorni_sadrzaj>
    <derivirana_varijabla naziv="DomainObject.Predmet.StrankaWithAdress_1">KMK ZIB d.o.o. Braće Radić 25,40323 Sveti Križ</derivirana_varijabla>
  </DomainObject.Predmet.StrankaWithAdress>
  <DomainObject.Predmet.StrankaWithAdressOIB>
    <izvorni_sadrzaj>KMK ZIB d.o.o., OIB 32859595819, Braće Radić 25,40323 Sveti Križ</izvorni_sadrzaj>
    <derivirana_varijabla naziv="DomainObject.Predmet.StrankaWithAdressOIB_1">KMK ZIB d.o.o., OIB 32859595819, Braće Radić 25,40323 Sveti Križ</derivirana_varijabla>
  </DomainObject.Predmet.StrankaWithAdressOIB>
  <DomainObject.Predmet.StrankaNazivFormated>
    <izvorni_sadrzaj>KMK ZIB d.o.o.</izvorni_sadrzaj>
    <derivirana_varijabla naziv="DomainObject.Predmet.StrankaNazivFormated_1">KMK ZIB d.o.o.</derivirana_varijabla>
  </DomainObject.Predmet.StrankaNazivFormated>
  <DomainObject.Predmet.StrankaNazivFormatedOIB>
    <izvorni_sadrzaj>KMK ZIB d.o.o., OIB 32859595819</izvorni_sadrzaj>
    <derivirana_varijabla naziv="DomainObject.Predmet.StrankaNazivFormatedOIB_1">KMK ZIB d.o.o., OIB 32859595819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KMK ZIB d.o.o.</item>
    </izvorni_sadrzaj>
    <derivirana_varijabla naziv="DomainObject.Predmet.StrankaListFormated_1">
      <item>KMK ZIB d.o.o.</item>
    </derivirana_varijabla>
  </DomainObject.Predmet.StrankaListFormated>
  <DomainObject.Predmet.StrankaListFormatedOIB>
    <izvorni_sadrzaj>
      <item>KMK ZIB d.o.o., OIB 32859595819</item>
    </izvorni_sadrzaj>
    <derivirana_varijabla naziv="DomainObject.Predmet.StrankaListFormatedOIB_1">
      <item>KMK ZIB d.o.o., OIB 32859595819</item>
    </derivirana_varijabla>
  </DomainObject.Predmet.StrankaListFormatedOIB>
  <DomainObject.Predmet.StrankaListFormatedWithAdress>
    <izvorni_sadrzaj>
      <item>KMK ZIB d.o.o., Braće Radić 25, 40323 Sveti Križ</item>
    </izvorni_sadrzaj>
    <derivirana_varijabla naziv="DomainObject.Predmet.StrankaListFormatedWithAdress_1">
      <item>KMK ZIB d.o.o., Braće Radić 25, 40323 Sveti Križ</item>
    </derivirana_varijabla>
  </DomainObject.Predmet.StrankaListFormatedWithAdress>
  <DomainObject.Predmet.StrankaListFormatedWithAdressOIB>
    <izvorni_sadrzaj>
      <item>KMK ZIB d.o.o., OIB 32859595819, Braće Radić 25, 40323 Sveti Križ</item>
    </izvorni_sadrzaj>
    <derivirana_varijabla naziv="DomainObject.Predmet.StrankaListFormatedWithAdressOIB_1">
      <item>KMK ZIB d.o.o., OIB 32859595819, Braće Radić 25, 40323 Sveti Križ</item>
    </derivirana_varijabla>
  </DomainObject.Predmet.StrankaListFormatedWithAdressOIB>
  <DomainObject.Predmet.StrankaListNazivFormated>
    <izvorni_sadrzaj>
      <item>KMK ZIB d.o.o.</item>
    </izvorni_sadrzaj>
    <derivirana_varijabla naziv="DomainObject.Predmet.StrankaListNazivFormated_1">
      <item>KMK ZIB d.o.o.</item>
    </derivirana_varijabla>
  </DomainObject.Predmet.StrankaListNazivFormated>
  <DomainObject.Predmet.StrankaListNazivFormatedOIB>
    <izvorni_sadrzaj>
      <item>KMK ZIB d.o.o., OIB 32859595819</item>
    </izvorni_sadrzaj>
    <derivirana_varijabla naziv="DomainObject.Predmet.StrankaListNazivFormatedOIB_1">
      <item>KMK ZIB d.o.o., OIB 32859595819</item>
    </derivirana_varijabla>
  </DomainObject.Predmet.StrankaListNazivFormatedOIB>
  <DomainObject.Predmet.ProtuStrankaListFormated>
    <izvorni_sadrzaj>
      <item>ALLAGRO d.o.o.</item>
    </izvorni_sadrzaj>
    <derivirana_varijabla naziv="DomainObject.Predmet.ProtuStrankaListFormated_1">
      <item>ALLAGRO d.o.o.</item>
    </derivirana_varijabla>
  </DomainObject.Predmet.ProtuStrankaListFormated>
  <DomainObject.Predmet.ProtuStrankaListFormatedOIB>
    <izvorni_sadrzaj>
      <item>ALLAGRO d.o.o., OIB 06575526416</item>
    </izvorni_sadrzaj>
    <derivirana_varijabla naziv="DomainObject.Predmet.ProtuStrankaListFormatedOIB_1">
      <item>ALLAGRO d.o.o., OIB 06575526416</item>
    </derivirana_varijabla>
  </DomainObject.Predmet.ProtuStrankaListFormatedOIB>
  <DomainObject.Predmet.ProtuStrankaListFormatedWithAdress>
    <izvorni_sadrzaj>
      <item>ALLAGRO d.o.o., Lonjička 2 A, 10000 Zagreb</item>
    </izvorni_sadrzaj>
    <derivirana_varijabla naziv="DomainObject.Predmet.ProtuStrankaListFormatedWithAdress_1">
      <item>ALLAGRO d.o.o., Lonjička 2 A, 10000 Zagreb</item>
    </derivirana_varijabla>
  </DomainObject.Predmet.ProtuStrankaListFormatedWithAdress>
  <DomainObject.Predmet.ProtuStrankaListFormatedWithAdressOIB>
    <izvorni_sadrzaj>
      <item>ALLAGRO d.o.o., OIB 06575526416, Lonjička 2 A, 10000 Zagreb</item>
    </izvorni_sadrzaj>
    <derivirana_varijabla naziv="DomainObject.Predmet.ProtuStrankaListFormatedWithAdressOIB_1">
      <item>ALLAGRO d.o.o., OIB 06575526416, Lonjička 2 A, 10000 Zagreb</item>
    </derivirana_varijabla>
  </DomainObject.Predmet.ProtuStrankaListFormatedWithAdressOIB>
  <DomainObject.Predmet.ProtuStrankaListNazivFormated>
    <izvorni_sadrzaj>
      <item>ALLAGRO d.o.o.</item>
    </izvorni_sadrzaj>
    <derivirana_varijabla naziv="DomainObject.Predmet.ProtuStrankaListNazivFormated_1">
      <item>ALLAGRO d.o.o.</item>
    </derivirana_varijabla>
  </DomainObject.Predmet.ProtuStrankaListNazivFormated>
  <DomainObject.Predmet.ProtuStrankaListNazivFormatedOIB>
    <izvorni_sadrzaj>
      <item>ALLAGRO d.o.o., OIB 06575526416</item>
    </izvorni_sadrzaj>
    <derivirana_varijabla naziv="DomainObject.Predmet.ProtuStrankaListNazivFormatedOIB_1">
      <item>ALLAGRO d.o.o., OIB 06575526416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KMK ZIB d.o.o.</izvorni_sadrzaj>
    <derivirana_varijabla naziv="DomainObject.Predmet.StrankaIDrugi_1">KMK ZIB d.o.o.</derivirana_varijabla>
  </DomainObject.Predmet.StrankaIDrugi>
  <DomainObject.Predmet.ProtustrankaIDrugi>
    <izvorni_sadrzaj>ALLAGRO d.o.o.</izvorni_sadrzaj>
    <derivirana_varijabla naziv="DomainObject.Predmet.ProtustrankaIDrugi_1">ALLAGRO d.o.o.</derivirana_varijabla>
  </DomainObject.Predmet.ProtustrankaIDrugi>
  <DomainObject.Predmet.StrankaIDrugiAdressOIB>
    <izvorni_sadrzaj>KMK ZIB d.o.o., OIB 32859595819, Braće Radić 25, 40323 Sveti Križ</izvorni_sadrzaj>
    <derivirana_varijabla naziv="DomainObject.Predmet.StrankaIDrugiAdressOIB_1">KMK ZIB d.o.o., OIB 32859595819, Braće Radić 25, 40323 Sveti Križ</derivirana_varijabla>
  </DomainObject.Predmet.StrankaIDrugiAdressOIB>
  <DomainObject.Predmet.ProtustrankaIDrugiAdressOIB>
    <izvorni_sadrzaj>ALLAGRO d.o.o., OIB 06575526416, Lonjička 2 A, 10000 Zagreb</izvorni_sadrzaj>
    <derivirana_varijabla naziv="DomainObject.Predmet.ProtustrankaIDrugiAdressOIB_1">ALLAGRO d.o.o., OIB 06575526416, Lonjička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KMK ZIB d.o.o.</item>
      <item>ALLAGRO d.o.o.</item>
    </izvorni_sadrzaj>
    <derivirana_varijabla naziv="DomainObject.Predmet.SudioniciListNaziv_1">
      <item>KMK ZIB d.o.o.</item>
      <item>ALLAGRO d.o.o.</item>
    </derivirana_varijabla>
  </DomainObject.Predmet.SudioniciListNaziv>
  <DomainObject.Predmet.SudioniciListAdressOIB>
    <izvorni_sadrzaj>
      <item>KMK ZIB d.o.o., OIB 32859595819, Braće Radić 25,40323 Sveti Križ</item>
      <item>ALLAGRO d.o.o., OIB 06575526416, Lonjička 2 A,10000 Zagreb</item>
    </izvorni_sadrzaj>
    <derivirana_varijabla naziv="DomainObject.Predmet.SudioniciListAdressOIB_1">
      <item>KMK ZIB d.o.o., OIB 32859595819, Braće Radić 25,40323 Sveti Križ</item>
      <item>ALLAGRO d.o.o., OIB 06575526416, Lonjička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32859595819</item>
      <item>, OIB 06575526416</item>
    </izvorni_sadrzaj>
    <derivirana_varijabla naziv="DomainObject.Predmet.SudioniciListNazivOIB_1">
      <item>, OIB 32859595819</item>
      <item>, OIB 06575526416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1795</properties:Characters>
  <properties:Lines>50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2019-02-01T13:06:00Z</dcterms:created>
  <dc:creator>gzubak</dc:creator>
  <cp:lastModifiedBy>Marija Bakula Vugrinec</cp:lastModifiedBy>
  <cp:lastPrinted>2017-02-06T10:14:00Z</cp:lastPrinted>
  <dcterms:modified xmlns:xsi="http://www.w3.org/2001/XMLSchema-instance" xsi:type="dcterms:W3CDTF">2019-02-04T08:25:00Z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 - odbačaj prijedloga (dužnik brisan iz SR, otv i zaklj drugi stečaj).docx)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