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8e81" w14:paraId="aaf8e81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EF23B3">
        <w:t>2120</w:t>
      </w:r>
      <w:r w:rsidR="00F840E4">
        <w:t>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EF23B3" w:rsidRPr="00EF23B3">
        <w:t>JEMS j.d.o.o., Vukovar, Matice Hrvatske 21, OIB: 38924656143, MBS: 030164418</w:t>
      </w:r>
      <w:r w:rsidR="00686ACA">
        <w:t xml:space="preserve">, </w:t>
      </w:r>
      <w:r w:rsidR="003B4C28">
        <w:t xml:space="preserve">dana </w:t>
      </w:r>
      <w:r w:rsidR="001111FC">
        <w:t>17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EF23B3">
        <w:t>Dražen Alibegović, OIB: 19292125332, Osijek, Alanska 7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1111FC">
        <w:t>4.000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EF23B3">
        <w:t>2120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EF23B3" w:rsidRPr="00EF23B3">
        <w:t>JEMS j.d.o.o., Vukovar, Matice Hrvatske 21, OIB: 38924656143, MBS: 030164418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EF23B3">
        <w:t xml:space="preserve">Dražen Alibegović, OIB: 19292125332, Osijek, Alanska 7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111FC">
        <w:t>17</w:t>
      </w:r>
      <w:r w:rsidR="008F2EFA">
        <w:t>.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F23B3">
        <w:t>r. 23</w:t>
      </w:r>
      <w:r w:rsidR="001111FC">
        <w:t>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386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D3868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3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8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3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St-2120/2016</izvorni_sadrzaj>
    <derivirana_varijabla naziv="DomainObject.Predmet.OznakaBroj_1">St-2120/2016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JEMS jednostavno društvo s ograničenom odgovornošću za trgovinu i usluge</izvorni_sadrzaj>
    <derivirana_varijabla naziv="DomainObject.Predmet.ProtustrankaFormated_1">  JEMS jednostavno društvo s ograničenom odgovornošću za trgovinu i usluge</derivirana_varijabla>
  </DomainObject.Predmet.ProtustrankaFormated>
  <DomainObject.Predmet.ProtustrankaFormatedOIB>
    <izvorni_sadrzaj>  JEMS jednostavno društvo s ograničenom odgovornošću za trgovinu i usluge, OIB 38924656143</izvorni_sadrzaj>
    <derivirana_varijabla naziv="DomainObject.Predmet.ProtustrankaFormatedOIB_1">  JEMS jednostavno društvo s ograničenom odgovornošću za trgovinu i usluge, OIB 38924656143</derivirana_varijabla>
  </DomainObject.Predmet.ProtustrankaFormatedOIB>
  <DomainObject.Predmet.ProtustrankaFormatedWithAdress>
    <izvorni_sadrzaj> JEMS jednostavno društvo s ograničenom odgovornošću za trgovinu i usluge, Matice Hrvatske 21, 32000 Vukovar</izvorni_sadrzaj>
    <derivirana_varijabla naziv="DomainObject.Predmet.ProtustrankaFormatedWithAdress_1"> JEMS jednostavno društvo s ograničenom odgovornošću za trgovinu i usluge, Matice Hrvatske 21, 32000 Vukovar</derivirana_varijabla>
  </DomainObject.Predmet.ProtustrankaFormatedWithAdress>
  <DomainObject.Predmet.ProtustrankaFormatedWithAdressOIB>
    <izvorni_sadrzaj> JEMS jednostavno društvo s ograničenom odgovornošću za trgovinu i usluge, OIB 38924656143, Matice Hrvatske 21, 32000 Vukovar</izvorni_sadrzaj>
    <derivirana_varijabla naziv="DomainObject.Predmet.ProtustrankaFormatedWithAdressOIB_1"> JEMS jednostavno društvo s ograničenom odgovornošću za trgovinu i usluge, OIB 38924656143, Matice Hrvatske 21, 32000 Vukovar</derivirana_varijabla>
  </DomainObject.Predmet.ProtustrankaFormatedWithAdressOIB>
  <DomainObject.Predmet.ProtustrankaWithAdress>
    <izvorni_sadrzaj>JEMS jednostavno društvo s ograničenom odgovornošću za trgovinu i usluge Matice Hrvatske 21, 32000 Vukovar</izvorni_sadrzaj>
    <derivirana_varijabla naziv="DomainObject.Predmet.ProtustrankaWithAdress_1">JEMS jednostavno društvo s ograničenom odgovornošću za trgovinu i usluge Matice Hrvatske 21, 32000 Vukovar</derivirana_varijabla>
  </DomainObject.Predmet.ProtustrankaWithAdress>
  <DomainObject.Predmet.ProtustrankaWithAdressOIB>
    <izvorni_sadrzaj>JEMS jednostavno društvo s ograničenom odgovornošću za trgovinu i usluge, OIB 38924656143, Matice Hrvatske 21, 32000 Vukovar</izvorni_sadrzaj>
    <derivirana_varijabla naziv="DomainObject.Predmet.ProtustrankaWithAdressOIB_1">JEMS jednostavno društvo s ograničenom odgovornošću za trgovinu i usluge, OIB 38924656143, Matice Hrvatske 21, 32000 Vukovar</derivirana_varijabla>
  </DomainObject.Predmet.ProtustrankaWithAdressOIB>
  <DomainObject.Predmet.ProtustrankaNazivFormated>
    <izvorni_sadrzaj>JEMS jednostavno društvo s ograničenom odgovornošću za trgovinu i usluge</izvorni_sadrzaj>
    <derivirana_varijabla naziv="DomainObject.Predmet.ProtustrankaNazivFormated_1">JEMS jednostavno društvo s ograničenom odgovornošću za trgovinu i usluge</derivirana_varijabla>
  </DomainObject.Predmet.ProtustrankaNazivFormated>
  <DomainObject.Predmet.ProtustrankaNazivFormatedOIB>
    <izvorni_sadrzaj>JEMS jednostavno društvo s ograničenom odgovornošću za trgovinu i usluge, OIB 38924656143</izvorni_sadrzaj>
    <derivirana_varijabla naziv="DomainObject.Predmet.ProtustrankaNazivFormatedOIB_1">JEMS jednostavno društvo s ograničenom odgovornošću za trgovinu i usluge, OIB 38924656143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JEMS jednostavno društvo s ograničenom odgovornošću za trgovinu i usluge</item>
    </izvorni_sadrzaj>
    <derivirana_varijabla naziv="DomainObject.Predmet.ProtuStrankaListFormated_1">
      <item>JEMS jednostavno društvo s ograničenom odgovornošću za trgovinu i usluge</item>
    </derivirana_varijabla>
  </DomainObject.Predmet.ProtuStrankaListFormated>
  <DomainObject.Predmet.ProtuStrankaListFormatedOIB>
    <izvorni_sadrzaj>
      <item>JEMS jednostavno društvo s ograničenom odgovornošću za trgovinu i usluge, OIB 38924656143</item>
    </izvorni_sadrzaj>
    <derivirana_varijabla naziv="DomainObject.Predmet.ProtuStrankaListFormatedOIB_1">
      <item>JEMS jednostavno društvo s ograničenom odgovornošću za trgovinu i usluge, OIB 38924656143</item>
    </derivirana_varijabla>
  </DomainObject.Predmet.ProtuStrankaListFormatedOIB>
  <DomainObject.Predmet.ProtuStrankaListFormatedWithAdress>
    <izvorni_sadrzaj>
      <item>JEMS jednostavno društvo s ograničenom odgovornošću za trgovinu i usluge, Matice Hrvatske 21, 32000 Vukovar</item>
    </izvorni_sadrzaj>
    <derivirana_varijabla naziv="DomainObject.Predmet.ProtuStrankaListFormatedWithAdress_1">
      <item>JEMS jednostavno društvo s ograničenom odgovornošću za trgovinu i usluge, Matice Hrvatske 21, 32000 Vukovar</item>
    </derivirana_varijabla>
  </DomainObject.Predmet.ProtuStrankaListFormatedWithAdress>
  <DomainObject.Predmet.ProtuStrankaListFormatedWithAdressOIB>
    <izvorni_sadrzaj>
      <item>JEMS jednostavno društvo s ograničenom odgovornošću za trgovinu i usluge, OIB 38924656143, Matice Hrvatske 21, 32000 Vukovar</item>
    </izvorni_sadrzaj>
    <derivirana_varijabla naziv="DomainObject.Predmet.ProtuStrankaListFormatedWithAdressOIB_1">
      <item>JEMS jednostavno društvo s ograničenom odgovornošću za trgovinu i usluge, OIB 38924656143, Matice Hrvatske 21, 32000 Vukovar</item>
    </derivirana_varijabla>
  </DomainObject.Predmet.ProtuStrankaListFormatedWithAdressOIB>
  <DomainObject.Predmet.ProtuStrankaListNazivFormated>
    <izvorni_sadrzaj>
      <item>JEMS jednostavno društvo s ograničenom odgovornošću za trgovinu i usluge</item>
    </izvorni_sadrzaj>
    <derivirana_varijabla naziv="DomainObject.Predmet.ProtuStrankaListNazivFormated_1">
      <item>JEMS jednostavno društvo s ograničenom odgovornošću za trgovinu i usluge</item>
    </derivirana_varijabla>
  </DomainObject.Predmet.ProtuStrankaListNazivFormated>
  <DomainObject.Predmet.ProtuStrankaListNazivFormatedOIB>
    <izvorni_sadrzaj>
      <item>JEMS jednostavno društvo s ograničenom odgovornošću za trgovinu i usluge, OIB 38924656143</item>
    </izvorni_sadrzaj>
    <derivirana_varijabla naziv="DomainObject.Predmet.ProtuStrankaListNazivFormatedOIB_1">
      <item>JEMS jednostavno društvo s ograničenom odgovornošću za trgovinu i usluge, OIB 38924656143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JEMS jednostavno društvo s ograničenom odgovornošću za trgovinu i usluge</izvorni_sadrzaj>
    <derivirana_varijabla naziv="DomainObject.Predmet.ProtustrankaIDrugi_1">JEMS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JEMS jednostavno društvo s ograničenom odgovornošću za trgovinu i usluge, OIB 38924656143, Matice Hrvatske 21, 32000 Vukovar</izvorni_sadrzaj>
    <derivirana_varijabla naziv="DomainObject.Predmet.ProtustrankaIDrugiAdressOIB_1">JEMS jednostavno društvo s ograničenom odgovornošću za trgovinu i usluge, OIB 38924656143, Matice Hrvatske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JEMS jednostavno društvo s ograničenom odgovornošću za trgovinu i usluge</item>
    </izvorni_sadrzaj>
    <derivirana_varijabla naziv="DomainObject.Predmet.SudioniciListNaziv_1">
      <item>FINA RC OSIJEK</item>
      <item>JEMS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JEMS jednostavno društvo s ograničenom odgovornošću za trgovinu i usluge, OIB 38924656143, Matice Hrvatske 21,32000 Vukovar</item>
    </izvorni_sadrzaj>
    <derivirana_varijabla naziv="DomainObject.Predmet.SudioniciListAdressOIB_1">
      <item>FINA RC OSIJEK, OIB 85821130368</item>
      <item>JEMS jednostavno društvo s ograničenom odgovornošću za trgovinu i usluge, OIB 38924656143, Matice Hrvatske 21,32000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38924656143</item>
    </izvorni_sadrzaj>
    <derivirana_varijabla naziv="DomainObject.Predmet.SudioniciListNazivOIB_1">
      <item>, OIB 85821130368</item>
      <item>, OIB 38924656143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F3D83-0D8B-4CB0-A097-9FECA04E2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1176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2017-01-17T10:33:00Z</dcterms:created>
  <dc:creator>hermanj</dc:creator>
  <cp:lastModifiedBy>Žana Bem</cp:lastModifiedBy>
  <cp:lastPrinted>2016-09-22T06:37:00Z</cp:lastPrinted>
  <dcterms:modified xmlns:xsi="http://www.w3.org/2001/XMLSchema-instance" xsi:type="dcterms:W3CDTF">2017-01-17T10:35:00Z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