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b217" w14:paraId="56fb217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1114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2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5206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R J E Š E N</w:t>
      </w:r>
      <w:r w:rsidR="00ED01CA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VENTILATOR-TVUS d.o.o. u stečaju, za projektiranje i izradu </w:t>
      </w:r>
      <w:proofErr w:type="spellStart"/>
      <w:r w:rsidR="000A526B" w:rsidRPr="000A526B">
        <w:rPr>
          <w:rFonts w:hAnsi="Times New Roman" w:ascii="Times New Roman"/>
          <w:b w:val="false"/>
          <w:color w:val="auto"/>
          <w:szCs w:val="24"/>
        </w:rPr>
        <w:t>termoventilacijskih</w:t>
      </w:r>
      <w:proofErr w:type="spellEnd"/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uređaja i sistema, Marija Bistrica, Stubička 3, MBS:080568775, OIB:41150157576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12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svibnja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F7E60" w:rsidRPr="000A526B">
        <w:rPr>
          <w:rFonts w:hAnsi="Times New Roman" w:ascii="Times New Roman"/>
          <w:b w:val="false"/>
          <w:color w:val="auto"/>
          <w:szCs w:val="24"/>
        </w:rPr>
        <w:t>6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ED01C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D01CA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 w:rsidRPr="000A526B"/>
    <w:p w:rsidRDefault="00C57E2E" w:rsidP="00834828" w:rsidR="00C57E2E" w:rsidRPr="000A526B">
      <w:pPr>
        <w:ind w:firstLine="708"/>
        <w:jc w:val="both"/>
      </w:pPr>
      <w:r w:rsidRPr="000A526B">
        <w:t xml:space="preserve">Daje se suglasnost </w:t>
      </w:r>
      <w:r w:rsidR="00834828" w:rsidRPr="000A526B">
        <w:t>stečajnom upravitelju za</w:t>
      </w:r>
      <w:r w:rsidRPr="000A526B">
        <w:t xml:space="preserve"> </w:t>
      </w:r>
      <w:r w:rsidR="00834828" w:rsidRPr="000A526B">
        <w:t xml:space="preserve">djelomičnu </w:t>
      </w:r>
      <w:r w:rsidRPr="000A526B">
        <w:t>diobu</w:t>
      </w:r>
      <w:r w:rsidR="00CE2CBB" w:rsidRPr="000A526B">
        <w:t xml:space="preserve"> prema diobnom popisu od 1</w:t>
      </w:r>
      <w:r w:rsidR="000A526B" w:rsidRPr="000A526B">
        <w:t>0</w:t>
      </w:r>
      <w:r w:rsidR="00CE2CBB" w:rsidRPr="000A526B">
        <w:t xml:space="preserve">. </w:t>
      </w:r>
      <w:r w:rsidR="000A526B" w:rsidRPr="000A526B">
        <w:t>svibnja</w:t>
      </w:r>
      <w:r w:rsidR="00CE2CBB" w:rsidRPr="000A526B">
        <w:t xml:space="preserve"> 201</w:t>
      </w:r>
      <w:r w:rsidR="00834828" w:rsidRPr="000A526B">
        <w:t>6</w:t>
      </w:r>
      <w:r w:rsidR="00CE2CBB" w:rsidRPr="000A526B">
        <w:t>.</w:t>
      </w:r>
      <w:r w:rsidR="00834828"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834828" w:rsidRPr="000A526B">
        <w:t xml:space="preserve">I višeg isplatnog reda u iznosu od </w:t>
      </w:r>
      <w:r w:rsidR="000A526B" w:rsidRPr="000A526B">
        <w:t>165.000,00</w:t>
      </w:r>
      <w:r w:rsidR="000A526B">
        <w:t xml:space="preserve"> kn</w:t>
      </w:r>
      <w:r w:rsidR="00834828" w:rsidRPr="000A526B">
        <w:t xml:space="preserve">, odnosno </w:t>
      </w:r>
      <w:r w:rsidR="0025206B">
        <w:t>4,98</w:t>
      </w:r>
      <w:r w:rsidR="00834828" w:rsidRPr="000A526B">
        <w:t xml:space="preserve">% </w:t>
      </w:r>
      <w:r w:rsidR="0025206B">
        <w:t xml:space="preserve">od </w:t>
      </w:r>
      <w:r w:rsidR="00834828" w:rsidRPr="000A526B">
        <w:t>utvrđene tražbine.</w:t>
      </w:r>
    </w:p>
    <w:p w:rsidRDefault="00210798" w:rsidP="00210798" w:rsidR="00210798" w:rsidRPr="000A526B">
      <w:pPr>
        <w:ind w:left="360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12</w:t>
      </w:r>
      <w:r w:rsidR="00690661" w:rsidRPr="000A526B">
        <w:t xml:space="preserve">. </w:t>
      </w:r>
      <w:r w:rsidR="000A526B" w:rsidRPr="000A526B">
        <w:t>svibnja</w:t>
      </w:r>
      <w:r w:rsidR="0027235A" w:rsidRPr="000A526B">
        <w:t xml:space="preserve"> </w:t>
      </w:r>
      <w:r w:rsidR="00690661" w:rsidRPr="000A526B">
        <w:t>201</w:t>
      </w:r>
      <w:r w:rsidR="002F7E60" w:rsidRPr="000A526B">
        <w:t>6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56359A">
        <w:t xml:space="preserve"> v.r.</w:t>
      </w:r>
    </w:p>
    <w:p w:rsidRDefault="00867C17" w:rsidP="002F7E60" w:rsidR="00867C17">
      <w:pPr>
        <w:ind w:left="720"/>
      </w:pPr>
    </w:p>
    <w:p w:rsidRDefault="0056359A" w:rsidP="002F7E60" w:rsidR="0056359A">
      <w:pPr>
        <w:ind w:left="720"/>
      </w:pPr>
    </w:p>
    <w:p w:rsidRDefault="0056359A" w:rsidP="002F7E60" w:rsidR="0056359A">
      <w:pPr>
        <w:ind w:left="720"/>
      </w:pPr>
    </w:p>
    <w:p w:rsidRDefault="0056359A" w:rsidP="007A1486" w:rsidR="0056359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6359A" w:rsidP="007A1486" w:rsidR="0056359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6359A" w:rsidP="007A1486" w:rsidR="0056359A" w:rsidRPr="007A1486">
      <w:pPr>
        <w:ind w:left="720"/>
      </w:pPr>
    </w:p>
    <w:p w:rsidRDefault="0056359A" w:rsidP="002F7E60" w:rsidR="0056359A" w:rsidRPr="000A526B">
      <w:pPr>
        <w:ind w:left="720"/>
      </w:pPr>
    </w:p>
    <w:sectPr w:rsidR="0056359A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62967"/>
    <w:rsid w:val="0056359A"/>
    <w:rsid w:val="00591F85"/>
    <w:rsid w:val="00690661"/>
    <w:rsid w:val="007E0964"/>
    <w:rsid w:val="00834828"/>
    <w:rsid w:val="00867C17"/>
    <w:rsid w:val="00A04249"/>
    <w:rsid w:val="00AB58A5"/>
    <w:rsid w:val="00B32B6B"/>
    <w:rsid w:val="00B73156"/>
    <w:rsid w:val="00C57E2E"/>
    <w:rsid w:val="00C746BA"/>
    <w:rsid w:val="00CE2CBB"/>
    <w:rsid w:val="00D26C2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2012.</izvorni_sadrzaj>
    <derivirana_varijabla naziv="DomainObject.Predmet.DatumOsnivanja_1">31.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St-1114/2012</izvorni_sadrzaj>
    <derivirana_varijabla naziv="DomainObject.Predmet.OznakaBroj_1">St-1114/2012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sssk 3.St-1173/12
       ST-1379/13</izvorni_sadrzaj>
    <derivirana_varijabla naziv="DomainObject.Predmet.PrimjedbaSuca_1">sssk 3.St-1173/12
       ST-1379/13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VENTILATOR-TVUS d.o.o. za projektiranje i izradu termoventilacijskih uređaja i sistema</izvorni_sadrzaj>
    <derivirana_varijabla naziv="DomainObject.Predmet.ProtustrankaFormated_1">  VENTILATOR-TVUS d.o.o. za projektiranje i izradu termoventilacijskih uređaja i sistema</derivirana_varijabla>
  </DomainObject.Predmet.ProtustrankaFormated>
  <DomainObject.Predmet.ProtustrankaFormatedOIB>
    <izvorni_sadrzaj>  VENTILATOR-TVUS d.o.o. za projektiranje i izradu termoventilacijskih uređaja i sistema, OIB 41150157576</izvorni_sadrzaj>
    <derivirana_varijabla naziv="DomainObject.Predmet.ProtustrankaFormatedOIB_1">  VENTILATOR-TVUS d.o.o. za projektiranje i izradu termoventilacijskih uređaja i sistema, OIB 41150157576</derivirana_varijabla>
  </DomainObject.Predmet.ProtustrankaFormatedOIB>
  <DomainObject.Predmet.ProtustrankaFormatedWithAdress>
    <izvorni_sadrzaj> VENTILATOR-TVUS d.o.o. za projektiranje i izradu termoventilacijskih uređaja i sistema, Stubička 3, Marija Bistrica</izvorni_sadrzaj>
    <derivirana_varijabla naziv="DomainObject.Predmet.ProtustrankaFormatedWithAdress_1"> VENTILATOR-TVUS d.o.o. za projektiranje i izradu termoventilacijskih uređaja i sistema, Stubička 3, Marija Bistrica</derivirana_varijabla>
  </DomainObject.Predmet.ProtustrankaFormatedWithAdress>
  <DomainObject.Predmet.ProtustrankaFormatedWithAdressOIB>
    <izvorni_sadrzaj> VENTILATOR-TVUS d.o.o. za projektiranje i izradu termoventilacijskih uređaja i sistema, OIB 41150157576, Stubička 3, Marija Bistrica</izvorni_sadrzaj>
    <derivirana_varijabla naziv="DomainObject.Predmet.ProtustrankaFormatedWithAdressOIB_1"> VENTILATOR-TVUS d.o.o. za projektiranje i izradu termoventilacijskih uređaja i sistema, OIB 41150157576, Stubička 3, Marija Bistrica</derivirana_varijabla>
  </DomainObject.Predmet.ProtustrankaFormatedWithAdressOIB>
  <DomainObject.Predmet.ProtustrankaWithAdress>
    <izvorni_sadrzaj>VENTILATOR-TVUS d.o.o. za projektiranje i izradu termoventilacijskih uređaja i sistema Stubička 3, Marija Bistrica</izvorni_sadrzaj>
    <derivirana_varijabla naziv="DomainObject.Predmet.ProtustrankaWithAdress_1">VENTILATOR-TVUS d.o.o. za projektiranje i izradu termoventilacijskih uređaja i sistema Stubička 3, Marija Bistrica</derivirana_varijabla>
  </DomainObject.Predmet.ProtustrankaWithAdress>
  <DomainObject.Predmet.ProtustrankaWithAdressOIB>
    <izvorni_sadrzaj>VENTILATOR-TVUS d.o.o. za projektiranje i izradu termoventilacijskih uređaja i sistema, OIB 41150157576, Stubička 3, Marija Bistrica</izvorni_sadrzaj>
    <derivirana_varijabla naziv="DomainObject.Predmet.ProtustrankaWithAdressOIB_1">VENTILATOR-TVUS d.o.o. za projektiranje i izradu termoventilacijskih uređaja i sistema, OIB 41150157576, Stubička 3, Marija Bistrica</derivirana_varijabla>
  </DomainObject.Predmet.ProtustrankaWithAdressOIB>
  <DomainObject.Predmet.ProtustrankaNazivFormated>
    <izvorni_sadrzaj>VENTILATOR-TVUS d.o.o. za projektiranje i izradu termoventilacijskih uređaja i sistema</izvorni_sadrzaj>
    <derivirana_varijabla naziv="DomainObject.Predmet.ProtustrankaNazivFormated_1">VENTILATOR-TVUS d.o.o. za projektiranje i izradu termoventilacijskih uređaja i sistema</derivirana_varijabla>
  </DomainObject.Predmet.ProtustrankaNazivFormated>
  <DomainObject.Predmet.ProtustrankaNazivFormatedOIB>
    <izvorni_sadrzaj>VENTILATOR-TVUS d.o.o. za projektiranje i izradu termoventilacijskih uređaja i sistema, OIB 41150157576</izvorni_sadrzaj>
    <derivirana_varijabla naziv="DomainObject.Predmet.ProtustrankaNazivFormatedOIB_1">VENTILATOR-TVUS d.o.o. za projektiranje i izradu termoventilacijskih uređaja i sistema, OIB 41150157576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JURKOVIĆ zastupanog po punomoćniku MELIHA OKIĆ BULJANOVIĆ; DARKO JAPJEC zastupanog po punomoćniku MELIHA OKIĆ BULJANOVIĆ</izvorni_sadrzaj>
    <derivirana_varijabla naziv="DomainObject.Predmet.StrankaFormated_1">  BRANKO JURKOVIĆ zastupanog po punomoćniku MELIHA OKIĆ BULJANOVIĆ; DARKO JAPJEC zastupanog po punomoćniku MELIHA OKIĆ BULJANOVIĆ</derivirana_varijabla>
  </DomainObject.Predmet.StrankaFormated>
  <DomainObject.Predmet.StrankaFormatedOIB>
    <izvorni_sadrzaj>  BRANKO JURKOVIĆ, OIB 68823429312 zastupanog po punomoćniku MELIHA OKIĆ BULJANOVIĆ; DARKO JAPJEC, OIB 02781985905 zastupanog po punomoćniku MELIHA OKIĆ BULJANOVIĆ</izvorni_sadrzaj>
    <derivirana_varijabla naziv="DomainObject.Predmet.StrankaFormatedOIB_1">  BRANKO JURKOVIĆ, OIB 68823429312 zastupanog po punomoćniku MELIHA OKIĆ BULJANOVIĆ; DARKO JAPJEC, OIB 02781985905 zastupanog po punomoćniku MELIHA OKIĆ BULJANOVIĆ</derivirana_varijabla>
  </DomainObject.Predmet.StrankaFormatedOIB>
  <DomainObject.Predmet.StrankaFormatedWithAdress>
    <izvorni_sadrzaj> BRANKO JURKOVIĆ, PAVUČNJAK 22, 10450 Jastrebarsko zastupanog po punomoćniku MELIHA OKIĆ BULJANOVIĆ; DARKO JAPJEC, DONJOSTUPNIČKA 28, 10255 STUPNIK zastupanog po punomoćniku MELIHA OKIĆ BULJANOVIĆ</izvorni_sadrzaj>
    <derivirana_varijabla naziv="DomainObject.Predmet.StrankaFormatedWithAdress_1"> BRANKO JURKOVIĆ, PAVUČNJAK 22, 10450 Jastrebarsko zastupanog po punomoćniku MELIHA OKIĆ BULJANOVIĆ; DARKO JAPJEC, DONJOSTUPNIČKA 28, 10255 STUPNIK zastupanog po punomoćniku MELIHA OKIĆ BULJANOVIĆ</derivirana_varijabla>
  </DomainObject.Predmet.StrankaFormatedWithAdress>
  <DomainObject.Predmet.StrankaFormatedWithAdressOIB>
    <izvorni_sadrzaj> BRANKO JURKOVIĆ, OIB 68823429312, PAVUČNJAK 22, 10450 Jastrebarsko zastupanog po punomoćniku MELIHA OKIĆ BULJANOVIĆ; DARKO JAPJEC, OIB 02781985905, DONJOSTUPNIČKA 28, 10255 STUPNIK zastupanog po punomoćniku MELIHA OKIĆ BULJANOVIĆ</izvorni_sadrzaj>
    <derivirana_varijabla naziv="DomainObject.Predmet.StrankaFormatedWithAdressOIB_1"> BRANKO JURKOVIĆ, OIB 68823429312, PAVUČNJAK 22, 10450 Jastrebarsko zastupanog po punomoćniku MELIHA OKIĆ BULJANOVIĆ; DARKO JAPJEC, OIB 02781985905, DONJOSTUPNIČKA 28, 10255 STUPNIK zastupanog po punomoćniku MELIHA OKIĆ BULJANOVIĆ</derivirana_varijabla>
  </DomainObject.Predmet.StrankaFormatedWithAdressOIB>
  <DomainObject.Predmet.StrankaWithAdress>
    <izvorni_sadrzaj>BRANKO JURKOVIĆ PAVUČNJAK 22,10450 Jastrebarsko,DARKO JAPJEC DONJOSTUPNIČKA 28,10255 STUPNIK</izvorni_sadrzaj>
    <derivirana_varijabla naziv="DomainObject.Predmet.StrankaWithAdress_1">BRANKO JURKOVIĆ PAVUČNJAK 22,10450 Jastrebarsko,DARKO JAPJEC DONJOSTUPNIČKA 28,10255 STUPNIK</derivirana_varijabla>
  </DomainObject.Predmet.StrankaWithAdress>
  <DomainObject.Predmet.StrankaWithAdressOIB>
    <izvorni_sadrzaj>BRANKO JURKOVIĆ, OIB 68823429312, PAVUČNJAK 22,10450 Jastrebarsko,DARKO JAPJEC, OIB 02781985905, DONJOSTUPNIČKA 28,10255 STUPNIK</izvorni_sadrzaj>
    <derivirana_varijabla naziv="DomainObject.Predmet.StrankaWithAdressOIB_1">BRANKO JURKOVIĆ, OIB 68823429312, PAVUČNJAK 22,10450 Jastrebarsko,DARKO JAPJEC, OIB 02781985905, DONJOSTUPNIČKA 28,10255 STUPNIK</derivirana_varijabla>
  </DomainObject.Predmet.StrankaWithAdressOIB>
  <DomainObject.Predmet.StrankaNazivFormated>
    <izvorni_sadrzaj>BRANKO JURKOVIĆ,DARKO JAPJEC</izvorni_sadrzaj>
    <derivirana_varijabla naziv="DomainObject.Predmet.StrankaNazivFormated_1">BRANKO JURKOVIĆ,DARKO JAPJEC</derivirana_varijabla>
  </DomainObject.Predmet.StrankaNazivFormated>
  <DomainObject.Predmet.StrankaNazivFormatedOIB>
    <izvorni_sadrzaj>BRANKO JURKOVIĆ, OIB 68823429312,DARKO JAPJEC, OIB 02781985905</izvorni_sadrzaj>
    <derivirana_varijabla naziv="DomainObject.Predmet.StrankaNazivFormatedOIB_1">BRANKO JURKOVIĆ, OIB 68823429312,DARKO JAPJEC, OIB 02781985905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BRANKO JURKOVIĆ zastupanog po punomoćniku MELIHA OKIĆ BULJANOVIĆ</item>
      <item>DARKO JAPJEC zastupanog po punomoćniku MELIHA OKIĆ BULJANOVIĆ</item>
    </izvorni_sadrzaj>
    <derivirana_varijabla naziv="DomainObject.Predmet.StrankaListFormated_1">
      <item>BRANKO JURKOVIĆ zastupanog po punomoćniku MELIHA OKIĆ BULJANOVIĆ</item>
      <item>DARKO JAPJEC zastupanog po punomoćniku MELIHA OKIĆ BULJANOVIĆ</item>
    </derivirana_varijabla>
  </DomainObject.Predmet.StrankaListFormated>
  <DomainObject.Predmet.StrankaListFormatedOIB>
    <izvorni_sadrzaj>
      <item>BRANKO JURKOVIĆ, OIB 68823429312 zastupanog po punomoćniku MELIHA OKIĆ BULJANOVIĆ</item>
      <item>DARKO JAPJEC, OIB 02781985905 zastupanog po punomoćniku MELIHA OKIĆ BULJANOVIĆ</item>
    </izvorni_sadrzaj>
    <derivirana_varijabla naziv="DomainObject.Predmet.StrankaListFormatedOIB_1">
      <item>BRANKO JURKOVIĆ, OIB 68823429312 zastupanog po punomoćniku MELIHA OKIĆ BULJANOVIĆ</item>
      <item>DARKO JAPJEC, OIB 02781985905 zastupanog po punomoćniku MELIHA OKIĆ BULJANOVIĆ</item>
    </derivirana_varijabla>
  </DomainObject.Predmet.StrankaListFormatedOIB>
  <DomainObject.Predmet.StrankaListFormatedWithAdress>
    <izvorni_sadrzaj>
      <item>BRANKO JURKOVIĆ, PAVUČNJAK 22, 10450 Jastrebarsko zastupanog po punomoćniku MELIHA OKIĆ BULJANOVIĆ</item>
      <item>DARKO JAPJEC, DONJOSTUPNIČKA 28, 10255 STUPNIK zastupanog po punomoćniku MELIHA OKIĆ BULJANOVIĆ</item>
    </izvorni_sadrzaj>
    <derivirana_varijabla naziv="DomainObject.Predmet.StrankaListFormatedWithAdress_1">
      <item>BRANKO JURKOVIĆ, PAVUČNJAK 22, 10450 Jastrebarsko zastupanog po punomoćniku MELIHA OKIĆ BULJANOVIĆ</item>
      <item>DARKO JAPJEC, DONJOSTUPNIČKA 28, 10255 STUPNIK zastupanog po punomoćniku MELIHA OKIĆ BULJANOVIĆ</item>
    </derivirana_varijabla>
  </DomainObject.Predmet.StrankaListFormatedWithAdress>
  <DomainObject.Predmet.StrankaListFormatedWithAdressOIB>
    <izvorni_sadrzaj>
      <item>BRANKO JURKOVIĆ, OIB 68823429312, PAVUČNJAK 22, 10450 Jastrebarsko zastupanog po punomoćniku MELIHA OKIĆ BULJANOVIĆ</item>
      <item>DARKO JAPJEC, OIB 02781985905, DONJOSTUPNIČKA 28, 10255 STUPNIK zastupanog po punomoćniku MELIHA OKIĆ BULJANOVIĆ</item>
    </izvorni_sadrzaj>
    <derivirana_varijabla naziv="DomainObject.Predmet.StrankaListFormatedWithAdressOIB_1">
      <item>BRANKO JURKOVIĆ, OIB 68823429312, PAVUČNJAK 22, 10450 Jastrebarsko zastupanog po punomoćniku MELIHA OKIĆ BULJANOVIĆ</item>
      <item>DARKO JAPJEC, OIB 02781985905, DONJOSTUPNIČKA 28, 10255 STUPNIK zastupanog po punomoćniku MELIHA OKIĆ BULJANOVIĆ</item>
    </derivirana_varijabla>
  </DomainObject.Predmet.StrankaListFormatedWithAdressOIB>
  <DomainObject.Predmet.StrankaListNazivFormated>
    <izvorni_sadrzaj>
      <item>BRANKO JURKOVIĆ</item>
      <item>DARKO JAPJEC</item>
    </izvorni_sadrzaj>
    <derivirana_varijabla naziv="DomainObject.Predmet.StrankaListNazivFormated_1">
      <item>BRANKO JURKOVIĆ</item>
      <item>DARKO JAPJEC</item>
    </derivirana_varijabla>
  </DomainObject.Predmet.StrankaListNazivFormated>
  <DomainObject.Predmet.StrankaListNazivFormatedOIB>
    <izvorni_sadrzaj>
      <item>BRANKO JURKOVIĆ, OIB 68823429312</item>
      <item>DARKO JAPJEC, OIB 02781985905</item>
    </izvorni_sadrzaj>
    <derivirana_varijabla naziv="DomainObject.Predmet.StrankaListNazivFormatedOIB_1">
      <item>BRANKO JURKOVIĆ, OIB 68823429312</item>
      <item>DARKO JAPJEC, OIB 02781985905</item>
    </derivirana_varijabla>
  </DomainObject.Predmet.StrankaListNazivFormatedOIB>
  <DomainObject.Predmet.ProtuStrankaListFormated>
    <izvorni_sadrzaj>
      <item>VENTILATOR-TVUS d.o.o. za projektiranje i izradu termoventilacijskih uređaja i sistema</item>
    </izvorni_sadrzaj>
    <derivirana_varijabla naziv="DomainObject.Predmet.ProtuStrankaListFormated_1">
      <item>VENTILATOR-TVUS d.o.o. za projektiranje i izradu termoventilacijskih uređaja i sistema</item>
    </derivirana_varijabla>
  </DomainObject.Predmet.ProtuStrankaListFormated>
  <DomainObject.Predmet.ProtuStrankaListFormatedOIB>
    <izvorni_sadrzaj>
      <item>VENTILATOR-TVUS d.o.o. za projektiranje i izradu termoventilacijskih uređaja i sistema, OIB 41150157576</item>
    </izvorni_sadrzaj>
    <derivirana_varijabla naziv="DomainObject.Predmet.ProtuStrankaListFormatedOIB_1">
      <item>VENTILATOR-TVUS d.o.o. za projektiranje i izradu termoventilacijskih uređaja i sistema, OIB 41150157576</item>
    </derivirana_varijabla>
  </DomainObject.Predmet.ProtuStrankaListFormatedOIB>
  <DomainObject.Predmet.ProtuStrankaListFormatedWithAdress>
    <izvorni_sadrzaj>
      <item>VENTILATOR-TVUS d.o.o. za projektiranje i izradu termoventilacijskih uređaja i sistema, Stubička 3, Marija Bistrica</item>
    </izvorni_sadrzaj>
    <derivirana_varijabla naziv="DomainObject.Predmet.ProtuStrankaListFormatedWithAdress_1">
      <item>VENTILATOR-TVUS d.o.o. za projektiranje i izradu termoventilacijskih uređaja i sistema, Stubička 3, Marija Bistrica</item>
    </derivirana_varijabla>
  </DomainObject.Predmet.ProtuStrankaListFormatedWithAdress>
  <DomainObject.Predmet.ProtuStrankaListFormatedWithAdressOIB>
    <izvorni_sadrzaj>
      <item>VENTILATOR-TVUS d.o.o. za projektiranje i izradu termoventilacijskih uređaja i sistema, OIB 41150157576, Stubička 3, Marija Bistrica</item>
    </izvorni_sadrzaj>
    <derivirana_varijabla naziv="DomainObject.Predmet.ProtuStrankaListFormatedWithAdressOIB_1">
      <item>VENTILATOR-TVUS d.o.o. za projektiranje i izradu termoventilacijskih uređaja i sistema, OIB 41150157576, Stubička 3, Marija Bistrica</item>
    </derivirana_varijabla>
  </DomainObject.Predmet.ProtuStrankaListFormatedWithAdressOIB>
  <DomainObject.Predmet.ProtuStrankaListNazivFormated>
    <izvorni_sadrzaj>
      <item>VENTILATOR-TVUS d.o.o. za projektiranje i izradu termoventilacijskih uređaja i sistema</item>
    </izvorni_sadrzaj>
    <derivirana_varijabla naziv="DomainObject.Predmet.ProtuStrankaListNazivFormated_1">
      <item>VENTILATOR-TVUS d.o.o. za projektiranje i izradu termoventilacijskih uređaja i sistema</item>
    </derivirana_varijabla>
  </DomainObject.Predmet.ProtuStrankaListNazivFormated>
  <DomainObject.Predmet.ProtuStrankaListNazivFormatedOIB>
    <izvorni_sadrzaj>
      <item>VENTILATOR-TVUS d.o.o. za projektiranje i izradu termoventilacijskih uređaja i sistema, OIB 41150157576</item>
    </izvorni_sadrzaj>
    <derivirana_varijabla naziv="DomainObject.Predmet.ProtuStrankaListNazivFormatedOIB_1">
      <item>VENTILATOR-TVUS d.o.o. za projektiranje i izradu termoventilacijskih uređaja i sistema, OIB 41150157576</item>
    </derivirana_varijabla>
  </DomainObject.Predmet.ProtuStrankaListNazivFormatedOIB>
  <DomainObject.Predmet.OstaliListFormated>
    <izvorni_sadrzaj>
      <item>MELIHA OKIĆ BULJANOVIĆ punomoćnik sudionika u postupku DARKO JAPJEC; BRANKO JURKOVIĆ</item>
      <item>Darko Petričević</item>
      <item>Centar banka d.d.</item>
      <item>Goran Jedličko</item>
    </izvorni_sadrzaj>
    <derivirana_varijabla naziv="DomainObject.Predmet.OstaliListFormated_1">
      <item>MELIHA OKIĆ BULJANOVIĆ punomoćnik sudionika u postupku DARKO JAPJEC; BRANKO JURKOVIĆ</item>
      <item>Darko Petričević</item>
      <item>Centar banka d.d.</item>
      <item>Goran Jedličko</item>
    </derivirana_varijabla>
  </DomainObject.Predmet.OstaliListFormated>
  <DomainObject.Predmet.OstaliListFormatedOIB>
    <izvorni_sadrzaj>
      <item>MELIHA OKIĆ BULJANOVIĆ punomoćnik sudionika u postupku DARKO JAPJEC; BRANKO JURKOVIĆ</item>
      <item>Darko Petričević</item>
      <item>Centar banka d.d., OIB 89296739230</item>
      <item>Goran Jedličko, OIB 03491070415</item>
    </izvorni_sadrzaj>
    <derivirana_varijabla naziv="DomainObject.Predmet.OstaliListFormatedOIB_1">
      <item>MELIHA OKIĆ BULJANOVIĆ punomoćnik sudionika u postupku DARKO JAPJEC; BRANKO JURKOVIĆ</item>
      <item>Darko Petričević</item>
      <item>Centar banka d.d., OIB 89296739230</item>
      <item>Goran Jedličko, OIB 03491070415</item>
    </derivirana_varijabla>
  </DomainObject.Predmet.OstaliListFormatedOIB>
  <DomainObject.Predmet.OstaliListFormatedWithAdress>
    <izvorni_sadrzaj>
      <item>MELIHA OKIĆ BULJANOVIĆ, BADALIĆEVA 30, 10000 Zagreb punomoćnik sudionika u postupku DARKO JAPJEC; BRANKO JURKOVIĆ</item>
      <item>Darko Petričević, Masarykova 15, 10000 Zagreb</item>
      <item>Centar banka d.d., Amruševa 6, 10000 Zagreb</item>
      <item>Goran Jedličko, Ulica Breza 82, 10000 Zagreb</item>
    </izvorni_sadrzaj>
    <derivirana_varijabla naziv="DomainObject.Predmet.OstaliListFormatedWithAdress_1">
      <item>MELIHA OKIĆ BULJANOVIĆ, BADALIĆEVA 30, 10000 Zagreb punomoćnik sudionika u postupku DARKO JAPJEC; BRANKO JURKOVIĆ</item>
      <item>Darko Petričević, Masarykova 15, 10000 Zagreb</item>
      <item>Centar banka d.d., Amruševa 6, 10000 Zagreb</item>
      <item>Goran Jedličko, Ulica Breza 82, 10000 Zagreb</item>
    </derivirana_varijabla>
  </DomainObject.Predmet.OstaliListFormatedWithAdress>
  <DomainObject.Predmet.OstaliListFormatedWithAdressOIB>
    <izvorni_sadrzaj>
      <item>MELIHA OKIĆ BULJANOVIĆ, BADALIĆEVA 30, 10000 Zagreb punomoćnik sudionika u postupku DARKO JAPJEC; BRANKO JURKOVIĆ</item>
      <item>Darko Petričević, Masarykova 15, 10000 Zagreb</item>
      <item>Centar banka d.d., OIB 89296739230, Amruševa 6, 10000 Zagreb</item>
      <item>Goran Jedličko, OIB 03491070415, Ulica Breza 82, 10000 Zagreb</item>
    </izvorni_sadrzaj>
    <derivirana_varijabla naziv="DomainObject.Predmet.OstaliListFormatedWithAdressOIB_1">
      <item>MELIHA OKIĆ BULJANOVIĆ, BADALIĆEVA 30, 10000 Zagreb punomoćnik sudionika u postupku DARKO JAPJEC; BRANKO JURKOVIĆ</item>
      <item>Darko Petričević, Masarykova 15, 10000 Zagreb</item>
      <item>Centar banka d.d., OIB 89296739230, Amruševa 6, 10000 Zagreb</item>
      <item>Goran Jedličko, OIB 03491070415, Ulica Breza 82, 10000 Zagreb</item>
    </derivirana_varijabla>
  </DomainObject.Predmet.OstaliListFormatedWithAdressOIB>
  <DomainObject.Predmet.OstaliListNazivFormated>
    <izvorni_sadrzaj>
      <item>MELIHA OKIĆ BULJANOVIĆ</item>
      <item>Darko Petričević</item>
      <item>Centar banka d.d.</item>
      <item>Goran Jedličko</item>
    </izvorni_sadrzaj>
    <derivirana_varijabla naziv="DomainObject.Predmet.OstaliListNazivFormated_1">
      <item>MELIHA OKIĆ BULJANOVIĆ</item>
      <item>Darko Petričević</item>
      <item>Centar banka d.d.</item>
      <item>Goran Jedličko</item>
    </derivirana_varijabla>
  </DomainObject.Predmet.OstaliListNazivFormated>
  <DomainObject.Predmet.OstaliListNazivFormatedOIB>
    <izvorni_sadrzaj>
      <item>MELIHA OKIĆ BULJANOVIĆ</item>
      <item>Darko Petričević</item>
      <item>Centar banka d.d., OIB 89296739230</item>
      <item>Goran Jedličko, OIB 03491070415</item>
    </izvorni_sadrzaj>
    <derivirana_varijabla naziv="DomainObject.Predmet.OstaliListNazivFormatedOIB_1">
      <item>MELIHA OKIĆ BULJANOVIĆ</item>
      <item>Darko Petričević</item>
      <item>Centar banka d.d., OIB 89296739230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JURKOVIĆ i dr.</izvorni_sadrzaj>
    <derivirana_varijabla naziv="DomainObject.Predmet.StrankaIDrugi_1">BRANKO JURKOVIĆ i dr.</derivirana_varijabla>
  </DomainObject.Predmet.StrankaIDrugi>
  <DomainObject.Predmet.ProtustrankaIDrugi>
    <izvorni_sadrzaj>VENTILATOR-TVUS d.o.o. za projektiranje i izradu termoventilacijskih uređaja i sistema</izvorni_sadrzaj>
    <derivirana_varijabla naziv="DomainObject.Predmet.ProtustrankaIDrugi_1">VENTILATOR-TVUS d.o.o. za projektiranje i izradu termoventilacijskih uređaja i sistema</derivirana_varijabla>
  </DomainObject.Predmet.ProtustrankaIDrugi>
  <DomainObject.Predmet.StrankaIDrugiAdressOIB>
    <izvorni_sadrzaj>BRANKO JURKOVIĆ, OIB 68823429312, PAVUČNJAK 22, 10450 Jastrebarsko i dr.</izvorni_sadrzaj>
    <derivirana_varijabla naziv="DomainObject.Predmet.StrankaIDrugiAdressOIB_1">BRANKO JURKOVIĆ, OIB 68823429312, PAVUČNJAK 22, 10450 Jastrebarsko i dr.</derivirana_varijabla>
  </DomainObject.Predmet.StrankaIDrugiAdressOIB>
  <DomainObject.Predmet.ProtustrankaIDrugiAdressOIB>
    <izvorni_sadrzaj>VENTILATOR-TVUS d.o.o. za projektiranje i izradu termoventilacijskih uređaja i sistema, OIB 41150157576, Stubička 3, Marija Bistrica</izvorni_sadrzaj>
    <derivirana_varijabla naziv="DomainObject.Predmet.ProtustrankaIDrugiAdressOIB_1">VENTILATOR-TVUS d.o.o. za projektiranje i izradu termoventilacijskih uređaja i sistema, OIB 41150157576, Stubička 3,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JURKOVIĆ</item>
      <item>MELIHA OKIĆ BULJANOVIĆ</item>
      <item>DARKO JAPJEC</item>
      <item>VENTILATOR-TVUS d.o.o. za projektiranje i izradu termoventilacijskih uređaja i sistema</item>
      <item>Darko Petričević</item>
      <item>Centar banka d.d.</item>
      <item>Goran Jedličko</item>
    </izvorni_sadrzaj>
    <derivirana_varijabla naziv="DomainObject.Predmet.SudioniciListNaziv_1">
      <item>BRANKO JURKOVIĆ</item>
      <item>MELIHA OKIĆ BULJANOVIĆ</item>
      <item>DARKO JAPJEC</item>
      <item>VENTILATOR-TVUS d.o.o. za projektiranje i izradu termoventilacijskih uređaja i sistema</item>
      <item>Darko Petričević</item>
      <item>Centar banka d.d.</item>
      <item>Goran Jedličko</item>
    </derivirana_varijabla>
  </DomainObject.Predmet.SudioniciListNaziv>
  <DomainObject.Predmet.SudioniciListAdressOIB>
    <izvorni_sadrzaj>
      <item>BRANKO JURKOVIĆ, OIB 68823429312, PAVUČNJAK 22,10450 Jastrebarsko</item>
      <item>MELIHA OKIĆ BULJANOVIĆ, BADALIĆEVA 30,10000 Zagreb</item>
      <item>DARKO JAPJEC, OIB 02781985905, DONJOSTUPNIČKA 28,10255 STUPNIK</item>
      <item>VENTILATOR-TVUS d.o.o. za projektiranje i izradu termoventilacijskih uređaja i sistema, OIB 41150157576, Stubička 3,Marija Bistrica</item>
      <item>Darko Petričević, Masarykova 15,10000 Zagreb</item>
      <item>Centar banka d.d., OIB 89296739230, Amruševa 6,10000 Zagreb</item>
      <item>Goran Jedličko, OIB 03491070415, Ulica Breza 82,10000 Zagreb</item>
    </izvorni_sadrzaj>
    <derivirana_varijabla naziv="DomainObject.Predmet.SudioniciListAdressOIB_1">
      <item>BRANKO JURKOVIĆ, OIB 68823429312, PAVUČNJAK 22,10450 Jastrebarsko</item>
      <item>MELIHA OKIĆ BULJANOVIĆ, BADALIĆEVA 30,10000 Zagreb</item>
      <item>DARKO JAPJEC, OIB 02781985905, DONJOSTUPNIČKA 28,10255 STUPNIK</item>
      <item>VENTILATOR-TVUS d.o.o. za projektiranje i izradu termoventilacijskih uređaja i sistema, OIB 41150157576, Stubička 3,Marija Bistrica</item>
      <item>Darko Petričević, Masarykova 15,10000 Zagreb</item>
      <item>Centar banka d.d., OIB 89296739230, Amruševa 6,10000 Zagreb</item>
      <item>Goran Jedličko, OIB 03491070415, Ulica Breza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68823429312</item>
      <item>, OIB null</item>
      <item>, OIB 02781985905</item>
      <item>, OIB 41150157576</item>
      <item>, OIB null</item>
      <item>, OIB 89296739230</item>
      <item>, OIB 03491070415</item>
    </izvorni_sadrzaj>
    <derivirana_varijabla naziv="DomainObject.Predmet.SudioniciListNazivOIB_1">
      <item>, OIB 68823429312</item>
      <item>, OIB null</item>
      <item>, OIB 02781985905</item>
      <item>, OIB 41150157576</item>
      <item>, OIB null</item>
      <item>, OIB 89296739230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132</properties:Words>
  <properties:Characters>632</properties:Characters>
  <properties:Lines>31</properties:Lines>
  <properties:Paragraphs>13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2016-05-12T07:57:00Z</dcterms:created>
  <dc:creator>RH-TDU</dc:creator>
  <cp:lastModifiedBy>Ivana Stampf</cp:lastModifiedBy>
  <cp:lastPrinted>2013-03-01T09:51:00Z</cp:lastPrinted>
  <dcterms:modified xmlns:xsi="http://www.w3.org/2001/XMLSchema-instance" xsi:type="dcterms:W3CDTF">2016-05-12T09:26:00Z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