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672a" w14:paraId="36c672a" w:rsidRDefault="00386198" w:rsidP="00825537" w:rsidR="00386198" w:rsidRPr="004D592F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</w:p>
    <w:p w:rsidRDefault="00DF66D9" w:rsidP="00825537" w:rsidR="0065563A">
      <w:pPr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 xml:space="preserve">             </w:t>
      </w:r>
      <w:r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2" id="2"/>
            <wp:cNvGraphicFramePr/>
            <a:graphic>
              <a:graphicData uri="http://schemas.openxmlformats.org/drawingml/2006/picture">
                <pic:pic>
                  <pic:nvPicPr>
                    <pic:cNvPr descr="Opis: GRB-RH-jpg" name="Slika 2" id="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6198" w:rsidP="00825537" w:rsidR="00386198" w:rsidRPr="00706A36">
      <w:pPr>
        <w:rPr>
          <w:rFonts w:cstheme="majorBidi" w:hAnsiTheme="majorBidi" w:asciiTheme="majorBidi"/>
          <w:bCs/>
        </w:rPr>
      </w:pPr>
      <w:r w:rsidRPr="00706A36">
        <w:rPr>
          <w:rFonts w:cstheme="majorBidi" w:hAnsiTheme="majorBidi" w:asciiTheme="majorBidi"/>
          <w:bCs/>
        </w:rPr>
        <w:t>REPUBLIKA HRVATSKA</w:t>
      </w:r>
    </w:p>
    <w:p w:rsidRDefault="00386198" w:rsidP="00825537" w:rsidR="00386198" w:rsidRPr="004D592F">
      <w:pPr>
        <w:rPr>
          <w:rFonts w:cstheme="majorBidi" w:hAnsiTheme="majorBidi" w:asciiTheme="majorBidi"/>
          <w:b/>
          <w:bCs/>
        </w:rPr>
      </w:pPr>
      <w:r w:rsidRPr="00706A36">
        <w:rPr>
          <w:rFonts w:cstheme="majorBidi" w:hAnsiTheme="majorBidi" w:asciiTheme="majorBidi"/>
          <w:bCs/>
        </w:rPr>
        <w:t>TRGOVAČKI SUD U ZADRU</w:t>
      </w:r>
    </w:p>
    <w:p w:rsidRDefault="00345BC5" w:rsidP="00825537" w:rsidR="00345BC5" w:rsidRPr="004D592F">
      <w:p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Dr. Franje Tuđmana 35</w:t>
      </w:r>
    </w:p>
    <w:p w:rsidRDefault="00386198" w:rsidP="00825537" w:rsidR="00386198" w:rsidRPr="00706A36">
      <w:pPr>
        <w:jc w:val="center"/>
        <w:rPr>
          <w:rFonts w:cstheme="majorBidi" w:hAnsiTheme="majorBidi" w:asciiTheme="majorBidi"/>
        </w:rPr>
      </w:pPr>
    </w:p>
    <w:p w:rsidRDefault="00706A36" w:rsidP="00825537" w:rsidR="00386198" w:rsidRPr="00706A36">
      <w:pPr>
        <w:jc w:val="center"/>
        <w:rPr>
          <w:rFonts w:cstheme="majorBidi" w:hAnsiTheme="majorBidi" w:asciiTheme="majorBidi"/>
          <w:bCs/>
        </w:rPr>
      </w:pPr>
      <w:r w:rsidRPr="00706A36">
        <w:rPr>
          <w:rFonts w:cstheme="majorBidi" w:hAnsiTheme="majorBidi" w:asciiTheme="majorBidi"/>
          <w:bCs/>
        </w:rPr>
        <w:t xml:space="preserve">U </w:t>
      </w:r>
      <w:r w:rsidR="00386198" w:rsidRPr="00706A36">
        <w:rPr>
          <w:rFonts w:cstheme="majorBidi" w:hAnsiTheme="majorBidi" w:asciiTheme="majorBidi"/>
          <w:bCs/>
        </w:rPr>
        <w:t xml:space="preserve"> I M E  R E  P U B L I K E  H R V A T S K E </w:t>
      </w:r>
    </w:p>
    <w:p w:rsidRDefault="00386198" w:rsidP="00825537" w:rsidR="00386198" w:rsidRPr="00706A36">
      <w:pPr>
        <w:rPr>
          <w:rFonts w:cstheme="majorBidi" w:hAnsiTheme="majorBidi" w:asciiTheme="majorBidi"/>
          <w:bCs/>
        </w:rPr>
      </w:pPr>
    </w:p>
    <w:p w:rsidRDefault="00386198" w:rsidP="00825537" w:rsidR="00386198" w:rsidRPr="00706A36">
      <w:pPr>
        <w:jc w:val="center"/>
        <w:rPr>
          <w:rFonts w:cstheme="majorBidi" w:hAnsiTheme="majorBidi" w:asciiTheme="majorBidi"/>
          <w:bCs/>
        </w:rPr>
      </w:pPr>
      <w:r w:rsidRPr="00706A36">
        <w:rPr>
          <w:rFonts w:cstheme="majorBidi" w:hAnsiTheme="majorBidi" w:asciiTheme="majorBidi"/>
          <w:bCs/>
        </w:rPr>
        <w:t>R J E Š E N J E</w:t>
      </w:r>
    </w:p>
    <w:p w:rsidRDefault="00386198" w:rsidP="00825537" w:rsidR="00386198" w:rsidRPr="004D592F">
      <w:pPr>
        <w:rPr>
          <w:rFonts w:cstheme="majorBidi" w:hAnsiTheme="majorBidi" w:asciiTheme="majorBidi"/>
        </w:rPr>
      </w:pPr>
    </w:p>
    <w:p w:rsidRDefault="00E51FDF" w:rsidP="00880F0D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ab/>
        <w:t xml:space="preserve">Trgovački sud u Zadru, </w:t>
      </w:r>
      <w:r w:rsidR="00386198" w:rsidRPr="004D592F">
        <w:rPr>
          <w:rFonts w:cstheme="majorBidi" w:hAnsiTheme="majorBidi" w:asciiTheme="majorBidi"/>
        </w:rPr>
        <w:t>po su</w:t>
      </w:r>
      <w:r w:rsidRPr="004D592F">
        <w:rPr>
          <w:rFonts w:cstheme="majorBidi" w:hAnsiTheme="majorBidi" w:asciiTheme="majorBidi"/>
        </w:rPr>
        <w:t>tkinji</w:t>
      </w:r>
      <w:r w:rsidR="00386198" w:rsidRPr="004D592F">
        <w:rPr>
          <w:rFonts w:cstheme="majorBidi" w:hAnsiTheme="majorBidi" w:asciiTheme="majorBidi"/>
        </w:rPr>
        <w:t xml:space="preserve"> A</w:t>
      </w:r>
      <w:r w:rsidRPr="004D592F">
        <w:rPr>
          <w:rFonts w:cstheme="majorBidi" w:hAnsiTheme="majorBidi" w:asciiTheme="majorBidi"/>
        </w:rPr>
        <w:t>ni Markač</w:t>
      </w:r>
      <w:r w:rsidR="00706A36">
        <w:rPr>
          <w:rFonts w:cstheme="majorBidi" w:hAnsiTheme="majorBidi" w:asciiTheme="majorBidi"/>
        </w:rPr>
        <w:t>,</w:t>
      </w:r>
      <w:r w:rsidRPr="004D592F">
        <w:rPr>
          <w:rFonts w:cstheme="majorBidi" w:hAnsiTheme="majorBidi" w:asciiTheme="majorBidi"/>
        </w:rPr>
        <w:t xml:space="preserve"> </w:t>
      </w:r>
      <w:r w:rsidR="00706A36" w:rsidRPr="0009531B">
        <w:t xml:space="preserve">povodom prijedloga vjerovnika Republike Hrvatske, </w:t>
      </w:r>
      <w:r w:rsidR="00706A36">
        <w:t xml:space="preserve">Ministarstva financija, Porezne uprave, Područnog ureda </w:t>
      </w:r>
      <w:r w:rsidR="00327AAA">
        <w:t>Zadar</w:t>
      </w:r>
      <w:r w:rsidR="00706A36">
        <w:t xml:space="preserve">, </w:t>
      </w:r>
      <w:r w:rsidR="00706A36" w:rsidRPr="0009531B">
        <w:t xml:space="preserve">zastupanog po Županijskom državnom odvjetništvu u </w:t>
      </w:r>
      <w:r w:rsidR="00706A36">
        <w:t xml:space="preserve">Zadru, od </w:t>
      </w:r>
      <w:r w:rsidR="00BD7D03">
        <w:t xml:space="preserve">25. svibnja 2018. </w:t>
      </w:r>
      <w:r w:rsidR="00706A36" w:rsidRPr="0009531B">
        <w:t xml:space="preserve">za otvaranje stečajnoga postupka nad </w:t>
      </w:r>
      <w:r w:rsidR="00386198" w:rsidRPr="004D592F">
        <w:rPr>
          <w:rFonts w:cstheme="majorBidi" w:hAnsiTheme="majorBidi" w:asciiTheme="majorBidi"/>
        </w:rPr>
        <w:t>dužnikom</w:t>
      </w:r>
      <w:r w:rsidR="00BD7D03">
        <w:rPr>
          <w:rFonts w:cstheme="majorBidi" w:hAnsiTheme="majorBidi" w:asciiTheme="majorBidi"/>
        </w:rPr>
        <w:t xml:space="preserve"> PRTENJAČA j.d.o.o. za usluge prijevoza, Polača, Polača 247, OIB:77130793678, </w:t>
      </w:r>
      <w:r w:rsidR="00386198" w:rsidRPr="004D592F">
        <w:rPr>
          <w:rFonts w:cstheme="majorBidi" w:hAnsiTheme="majorBidi" w:asciiTheme="majorBidi"/>
        </w:rPr>
        <w:t xml:space="preserve">sukladno čl. </w:t>
      </w:r>
      <w:r w:rsidR="006104B9" w:rsidRPr="004D592F">
        <w:rPr>
          <w:rFonts w:cstheme="majorBidi" w:hAnsiTheme="majorBidi" w:asciiTheme="majorBidi"/>
        </w:rPr>
        <w:t>132</w:t>
      </w:r>
      <w:r w:rsidR="00386198" w:rsidRPr="004D592F">
        <w:rPr>
          <w:rFonts w:cstheme="majorBidi" w:hAnsiTheme="majorBidi" w:asciiTheme="majorBidi"/>
        </w:rPr>
        <w:t>.</w:t>
      </w:r>
      <w:r w:rsidR="00327AAA">
        <w:rPr>
          <w:rFonts w:cstheme="majorBidi" w:hAnsiTheme="majorBidi" w:asciiTheme="majorBidi"/>
        </w:rPr>
        <w:t xml:space="preserve"> </w:t>
      </w:r>
      <w:r w:rsidR="006104B9" w:rsidRPr="004D592F">
        <w:rPr>
          <w:rFonts w:cstheme="majorBidi" w:hAnsiTheme="majorBidi" w:asciiTheme="majorBidi"/>
        </w:rPr>
        <w:t>st. 2.</w:t>
      </w:r>
      <w:r w:rsidR="00386198" w:rsidRPr="004D592F">
        <w:rPr>
          <w:rFonts w:cstheme="majorBidi" w:hAnsiTheme="majorBidi" w:asciiTheme="majorBidi"/>
        </w:rPr>
        <w:t xml:space="preserve"> Stečajnog zakona (Narodne novine br. </w:t>
      </w:r>
      <w:r w:rsidR="006104B9" w:rsidRPr="004D592F">
        <w:rPr>
          <w:rFonts w:cstheme="majorBidi" w:hAnsiTheme="majorBidi" w:asciiTheme="majorBidi"/>
        </w:rPr>
        <w:t>71/</w:t>
      </w:r>
      <w:r w:rsidR="00F00832">
        <w:rPr>
          <w:rFonts w:cstheme="majorBidi" w:hAnsiTheme="majorBidi" w:asciiTheme="majorBidi"/>
        </w:rPr>
        <w:t>20</w:t>
      </w:r>
      <w:r w:rsidR="006104B9" w:rsidRPr="004D592F">
        <w:rPr>
          <w:rFonts w:cstheme="majorBidi" w:hAnsiTheme="majorBidi" w:asciiTheme="majorBidi"/>
        </w:rPr>
        <w:t>15</w:t>
      </w:r>
      <w:r w:rsidR="00F00832">
        <w:rPr>
          <w:rFonts w:cstheme="majorBidi" w:hAnsiTheme="majorBidi" w:asciiTheme="majorBidi"/>
        </w:rPr>
        <w:t xml:space="preserve"> i 104/2017</w:t>
      </w:r>
      <w:r w:rsidR="00386198" w:rsidRPr="004D592F">
        <w:rPr>
          <w:rFonts w:cstheme="majorBidi" w:hAnsiTheme="majorBidi" w:asciiTheme="majorBidi"/>
        </w:rPr>
        <w:t xml:space="preserve">), dana </w:t>
      </w:r>
      <w:r w:rsidR="00327AAA">
        <w:rPr>
          <w:rFonts w:cstheme="majorBidi" w:hAnsiTheme="majorBidi" w:asciiTheme="majorBidi"/>
        </w:rPr>
        <w:t>28. siječnja 2019.</w:t>
      </w:r>
      <w:r w:rsidR="000A1F5A" w:rsidRPr="004D592F">
        <w:rPr>
          <w:rFonts w:cstheme="majorBidi" w:hAnsiTheme="majorBidi" w:asciiTheme="majorBidi"/>
        </w:rPr>
        <w:t>,</w:t>
      </w:r>
    </w:p>
    <w:p w:rsidRDefault="00386198" w:rsidP="00825537" w:rsidR="00386198" w:rsidRPr="004D592F">
      <w:pPr>
        <w:rPr>
          <w:rFonts w:cstheme="majorBidi" w:hAnsiTheme="majorBidi" w:asciiTheme="majorBidi"/>
        </w:rPr>
      </w:pPr>
    </w:p>
    <w:p w:rsidRDefault="00386198" w:rsidP="00825537" w:rsidR="00386198" w:rsidRPr="004D592F">
      <w:pPr>
        <w:jc w:val="center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r i j e š i o  j e</w:t>
      </w:r>
    </w:p>
    <w:p w:rsidRDefault="00386198" w:rsidP="00825537" w:rsidR="00386198" w:rsidRPr="004B6C03">
      <w:pPr>
        <w:jc w:val="both"/>
        <w:rPr>
          <w:rFonts w:cstheme="majorBidi" w:hAnsiTheme="majorBidi" w:asciiTheme="majorBidi"/>
        </w:rPr>
      </w:pPr>
    </w:p>
    <w:p w:rsidRDefault="00654A2D" w:rsidP="00880F0D" w:rsidR="00654A2D" w:rsidRPr="004D592F">
      <w:pPr>
        <w:jc w:val="both"/>
        <w:rPr>
          <w:rFonts w:cstheme="majorBidi" w:hAnsiTheme="majorBidi" w:asciiTheme="majorBidi"/>
        </w:rPr>
      </w:pPr>
      <w:r w:rsidRPr="004B6C03">
        <w:rPr>
          <w:rFonts w:cstheme="majorBidi" w:hAnsiTheme="majorBidi" w:asciiTheme="majorBidi"/>
        </w:rPr>
        <w:t>I.</w:t>
      </w:r>
      <w:r w:rsidRPr="004B6C03">
        <w:rPr>
          <w:rFonts w:cstheme="majorBidi" w:hAnsiTheme="majorBidi" w:asciiTheme="majorBidi"/>
        </w:rPr>
        <w:tab/>
      </w:r>
      <w:r w:rsidR="00386198" w:rsidRPr="004B6C03">
        <w:rPr>
          <w:rFonts w:cstheme="majorBidi" w:hAnsiTheme="majorBidi" w:asciiTheme="majorBidi"/>
        </w:rPr>
        <w:t>Otvara se stečajni postupak nad stečajnim dužnikom</w:t>
      </w:r>
      <w:r w:rsidR="002E346D">
        <w:rPr>
          <w:rFonts w:cstheme="majorBidi" w:hAnsiTheme="majorBidi" w:asciiTheme="majorBidi"/>
        </w:rPr>
        <w:t xml:space="preserve"> PRTENJAČA j.d.o.o. za usluge prijevoza, Polača, Polača 247, OIB:77130793678</w:t>
      </w:r>
      <w:r w:rsidR="00D02221" w:rsidRPr="004B6C03">
        <w:rPr>
          <w:rFonts w:cstheme="majorBidi" w:hAnsiTheme="majorBidi" w:asciiTheme="majorBidi"/>
        </w:rPr>
        <w:t xml:space="preserve">, s danom </w:t>
      </w:r>
      <w:r w:rsidR="00081BCF" w:rsidRPr="004B6C03">
        <w:rPr>
          <w:rFonts w:cstheme="majorBidi" w:hAnsiTheme="majorBidi" w:asciiTheme="majorBidi"/>
        </w:rPr>
        <w:t>2</w:t>
      </w:r>
      <w:r w:rsidR="00B45A4F">
        <w:rPr>
          <w:rFonts w:cstheme="majorBidi" w:hAnsiTheme="majorBidi" w:asciiTheme="majorBidi"/>
        </w:rPr>
        <w:t>8. siječnja 2019. u 9,45</w:t>
      </w:r>
      <w:r w:rsidR="00327AAA">
        <w:rPr>
          <w:rFonts w:cstheme="majorBidi" w:hAnsiTheme="majorBidi" w:asciiTheme="majorBidi"/>
        </w:rPr>
        <w:t xml:space="preserve"> sati </w:t>
      </w:r>
      <w:r w:rsidRPr="004B6C03">
        <w:rPr>
          <w:rFonts w:cstheme="majorBidi" w:hAnsiTheme="majorBidi" w:asciiTheme="majorBidi"/>
          <w:bCs/>
        </w:rPr>
        <w:t>kada</w:t>
      </w:r>
      <w:r w:rsidRPr="004B6C03">
        <w:rPr>
          <w:rFonts w:cstheme="majorBidi" w:hAnsiTheme="majorBidi" w:asciiTheme="majorBidi"/>
        </w:rPr>
        <w:t xml:space="preserve"> će se ovo rješenje objaviti na</w:t>
      </w:r>
      <w:r w:rsidRPr="004D592F">
        <w:rPr>
          <w:rFonts w:cstheme="majorBidi" w:hAnsiTheme="majorBidi" w:asciiTheme="majorBidi"/>
        </w:rPr>
        <w:t xml:space="preserve"> mrežnoj stranici e-Oglasna ploča sudova. </w:t>
      </w:r>
    </w:p>
    <w:p w:rsidRDefault="00654A2D" w:rsidP="00F1126F" w:rsidR="00654A2D" w:rsidRPr="004D592F">
      <w:pPr>
        <w:ind w:hanging="709" w:left="709"/>
        <w:jc w:val="both"/>
        <w:rPr>
          <w:rFonts w:cstheme="majorBidi" w:hAnsiTheme="majorBidi" w:asciiTheme="majorBidi"/>
        </w:rPr>
      </w:pPr>
    </w:p>
    <w:p w:rsidRDefault="00654A2D" w:rsidP="00880F0D" w:rsidR="00386198" w:rsidRPr="00D2218A">
      <w:pPr>
        <w:jc w:val="both"/>
        <w:rPr>
          <w:color w:val="FF0000"/>
        </w:rPr>
      </w:pPr>
      <w:r w:rsidRPr="004D592F">
        <w:rPr>
          <w:rFonts w:cstheme="majorBidi" w:hAnsiTheme="majorBidi" w:asciiTheme="majorBidi"/>
        </w:rPr>
        <w:t>II.</w:t>
      </w:r>
      <w:r w:rsidRPr="004D592F">
        <w:rPr>
          <w:rFonts w:cstheme="majorBidi" w:hAnsiTheme="majorBidi" w:asciiTheme="majorBidi"/>
        </w:rPr>
        <w:tab/>
      </w:r>
      <w:r w:rsidR="00D2218A">
        <w:rPr>
          <w:bCs/>
        </w:rPr>
        <w:t xml:space="preserve">Radojka Danek </w:t>
      </w:r>
      <w:r w:rsidR="00D2218A">
        <w:t>iz Šibenika, P. Preradovića 6, OIB: 78988701424</w:t>
      </w:r>
      <w:r w:rsidR="00E81B9E">
        <w:t xml:space="preserve">, </w:t>
      </w:r>
      <w:r w:rsidR="00386198" w:rsidRPr="004D592F">
        <w:rPr>
          <w:rFonts w:cstheme="majorBidi" w:hAnsiTheme="majorBidi" w:asciiTheme="majorBidi"/>
        </w:rPr>
        <w:t>imenuje se za stečajnog upravitelja.</w:t>
      </w:r>
    </w:p>
    <w:p w:rsidRDefault="00386198" w:rsidP="00013993" w:rsidR="00386198" w:rsidRPr="004D592F">
      <w:pPr>
        <w:jc w:val="both"/>
        <w:rPr>
          <w:rFonts w:cstheme="majorBidi" w:hAnsiTheme="majorBidi" w:asciiTheme="majorBidi"/>
        </w:rPr>
      </w:pPr>
    </w:p>
    <w:p w:rsidRDefault="00654A2D" w:rsidP="00013993" w:rsidR="00F00832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III.</w:t>
      </w:r>
      <w:r w:rsidRPr="004D592F">
        <w:rPr>
          <w:rFonts w:cstheme="majorBidi" w:hAnsiTheme="majorBidi" w:asciiTheme="majorBidi"/>
        </w:rPr>
        <w:tab/>
      </w:r>
      <w:r w:rsidR="00386198" w:rsidRPr="004D592F">
        <w:rPr>
          <w:rFonts w:cstheme="majorBidi" w:hAnsiTheme="majorBidi" w:asciiTheme="majorBidi"/>
        </w:rPr>
        <w:t>Zaključuje se stečajni postupak nad stečajnim dužnikom</w:t>
      </w:r>
      <w:r w:rsidR="00327AAA" w:rsidRPr="00327AAA">
        <w:t xml:space="preserve"> </w:t>
      </w:r>
      <w:r w:rsidR="002E346D">
        <w:rPr>
          <w:rFonts w:cstheme="majorBidi" w:hAnsiTheme="majorBidi" w:asciiTheme="majorBidi"/>
        </w:rPr>
        <w:t>PRTENJAČA j.d.o.o. za usluge prijevoza, Polača, Polača 247, OIB:77130793678.</w:t>
      </w:r>
    </w:p>
    <w:p w:rsidRDefault="002E346D" w:rsidP="00013993" w:rsidR="002E346D" w:rsidRPr="004D592F">
      <w:pPr>
        <w:jc w:val="both"/>
        <w:rPr>
          <w:rFonts w:cstheme="majorBidi" w:hAnsiTheme="majorBidi" w:asciiTheme="majorBidi"/>
        </w:rPr>
      </w:pPr>
    </w:p>
    <w:p w:rsidRDefault="00081BCF" w:rsidP="00654A2D" w:rsidR="00386198" w:rsidRPr="004D592F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</w:t>
      </w:r>
      <w:r w:rsidR="00654A2D" w:rsidRPr="004D592F">
        <w:rPr>
          <w:rFonts w:cstheme="majorBidi" w:hAnsiTheme="majorBidi" w:asciiTheme="majorBidi"/>
        </w:rPr>
        <w:t>V.</w:t>
      </w:r>
      <w:r w:rsidR="00654A2D" w:rsidRPr="004D592F"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>Ovo rješenje objavit će se na</w:t>
      </w:r>
      <w:r w:rsidR="006C1D4F" w:rsidRPr="004D592F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>mrežnoj stranici e-Og</w:t>
      </w:r>
      <w:r w:rsidR="006C1D4F" w:rsidRPr="004D592F">
        <w:rPr>
          <w:rFonts w:cstheme="majorBidi" w:hAnsiTheme="majorBidi" w:asciiTheme="majorBidi"/>
        </w:rPr>
        <w:t>lasn</w:t>
      </w:r>
      <w:r>
        <w:rPr>
          <w:rFonts w:cstheme="majorBidi" w:hAnsiTheme="majorBidi" w:asciiTheme="majorBidi"/>
        </w:rPr>
        <w:t xml:space="preserve">a ploča sudova </w:t>
      </w:r>
      <w:r w:rsidR="00386198" w:rsidRPr="004D592F">
        <w:rPr>
          <w:rFonts w:cstheme="majorBidi" w:hAnsiTheme="majorBidi" w:asciiTheme="majorBidi"/>
        </w:rPr>
        <w:t>i dostav</w:t>
      </w:r>
      <w:r>
        <w:rPr>
          <w:rFonts w:cstheme="majorBidi" w:hAnsiTheme="majorBidi" w:asciiTheme="majorBidi"/>
        </w:rPr>
        <w:t>iti</w:t>
      </w:r>
      <w:r w:rsidR="00386198" w:rsidRPr="004D592F">
        <w:rPr>
          <w:rFonts w:cstheme="majorBidi" w:hAnsiTheme="majorBidi" w:asciiTheme="majorBidi"/>
        </w:rPr>
        <w:t xml:space="preserve"> sudskom registru radi </w:t>
      </w:r>
      <w:r w:rsidR="006104B9" w:rsidRPr="004D592F">
        <w:rPr>
          <w:rFonts w:cstheme="majorBidi" w:hAnsiTheme="majorBidi" w:asciiTheme="majorBidi"/>
        </w:rPr>
        <w:t>upisa činjenice otvaranja stečajnog postupka odmah</w:t>
      </w:r>
      <w:r>
        <w:rPr>
          <w:rFonts w:cstheme="majorBidi" w:hAnsiTheme="majorBidi" w:asciiTheme="majorBidi"/>
        </w:rPr>
        <w:t xml:space="preserve"> po objavi na </w:t>
      </w:r>
      <w:r w:rsidR="004B6C03">
        <w:rPr>
          <w:rFonts w:cstheme="majorBidi" w:hAnsiTheme="majorBidi" w:asciiTheme="majorBidi"/>
        </w:rPr>
        <w:t xml:space="preserve">mrežnoj stranici </w:t>
      </w:r>
      <w:r>
        <w:rPr>
          <w:rFonts w:cstheme="majorBidi" w:hAnsiTheme="majorBidi" w:asciiTheme="majorBidi"/>
        </w:rPr>
        <w:t>e-O</w:t>
      </w:r>
      <w:r w:rsidR="006104B9" w:rsidRPr="004D592F">
        <w:rPr>
          <w:rFonts w:cstheme="majorBidi" w:hAnsiTheme="majorBidi" w:asciiTheme="majorBidi"/>
        </w:rPr>
        <w:t>glasn</w:t>
      </w:r>
      <w:r>
        <w:rPr>
          <w:rFonts w:cstheme="majorBidi" w:hAnsiTheme="majorBidi" w:asciiTheme="majorBidi"/>
        </w:rPr>
        <w:t>a</w:t>
      </w:r>
      <w:r w:rsidR="004B6C03">
        <w:rPr>
          <w:rFonts w:cstheme="majorBidi" w:hAnsiTheme="majorBidi" w:asciiTheme="majorBidi"/>
        </w:rPr>
        <w:t xml:space="preserve"> ploča</w:t>
      </w:r>
      <w:r w:rsidR="006104B9" w:rsidRPr="004D592F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 xml:space="preserve">sudova </w:t>
      </w:r>
      <w:r w:rsidR="006104B9" w:rsidRPr="004D592F">
        <w:rPr>
          <w:rFonts w:cstheme="majorBidi" w:hAnsiTheme="majorBidi" w:asciiTheme="majorBidi"/>
        </w:rPr>
        <w:t xml:space="preserve">i po pravomoćnosti radi </w:t>
      </w:r>
      <w:r w:rsidR="00386198" w:rsidRPr="004D592F">
        <w:rPr>
          <w:rFonts w:cstheme="majorBidi" w:hAnsiTheme="majorBidi" w:asciiTheme="majorBidi"/>
        </w:rPr>
        <w:t>brisanja stečajnog dužnika iz registra.</w:t>
      </w:r>
    </w:p>
    <w:p w:rsidRDefault="0016272F" w:rsidP="00081BCF" w:rsidR="0016272F" w:rsidRPr="00EF12DB">
      <w:pPr>
        <w:jc w:val="both"/>
      </w:pPr>
    </w:p>
    <w:p w:rsidRDefault="00386198" w:rsidP="00825537" w:rsidR="00386198">
      <w:pPr>
        <w:ind w:hanging="705" w:left="705"/>
        <w:jc w:val="center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Obrazloženje</w:t>
      </w:r>
    </w:p>
    <w:p w:rsidRDefault="0016272F" w:rsidP="00825537" w:rsidR="0016272F" w:rsidRPr="004D592F">
      <w:pPr>
        <w:ind w:hanging="705" w:left="705"/>
        <w:jc w:val="center"/>
        <w:rPr>
          <w:rFonts w:cstheme="majorBidi" w:hAnsiTheme="majorBidi" w:asciiTheme="majorBidi"/>
        </w:rPr>
      </w:pPr>
    </w:p>
    <w:p w:rsidRDefault="0016272F" w:rsidP="0016272F" w:rsidR="0016272F" w:rsidRPr="0009531B">
      <w:pPr>
        <w:ind w:firstLine="720"/>
        <w:jc w:val="both"/>
      </w:pPr>
      <w:r w:rsidRPr="0009531B">
        <w:t xml:space="preserve">Financijska agencija, Regionalni centar Split, Podružnica </w:t>
      </w:r>
      <w:r>
        <w:t>Zadar</w:t>
      </w:r>
      <w:r w:rsidR="00F00832">
        <w:t xml:space="preserve"> dostavila je ovom s</w:t>
      </w:r>
      <w:r w:rsidRPr="0009531B">
        <w:t>udu zahtjev za provedbu skraćenoga stečajnog postupka nad uvodno označenim dužnikom na temelju čl. 429</w:t>
      </w:r>
      <w:r>
        <w:t xml:space="preserve">. st. 1. Stečajnog zakona, </w:t>
      </w:r>
      <w:r w:rsidRPr="0009531B">
        <w:t xml:space="preserve">navodeći da isti na dan </w:t>
      </w:r>
      <w:r w:rsidR="002E346D">
        <w:t xml:space="preserve">13. travnja </w:t>
      </w:r>
      <w:r w:rsidR="00327AAA">
        <w:t xml:space="preserve">2018. </w:t>
      </w:r>
      <w:r w:rsidRPr="0009531B">
        <w:t xml:space="preserve">u Očevidniku redoslijeda osnova za plaćanje ima evidentirane neizvršene osnove za plaćanje u neprekinutom razdoblju od 120 dana u ukupnom iznosu od </w:t>
      </w:r>
      <w:r w:rsidR="002E346D">
        <w:t>39.511,26</w:t>
      </w:r>
      <w:r w:rsidR="00327AAA">
        <w:t xml:space="preserve"> k</w:t>
      </w:r>
      <w:r w:rsidR="00706A36">
        <w:t xml:space="preserve">n, </w:t>
      </w:r>
      <w:r w:rsidRPr="0009531B">
        <w:t xml:space="preserve">da nema zaposlenih, da </w:t>
      </w:r>
      <w:r w:rsidR="00D71756">
        <w:t>ima otvoren</w:t>
      </w:r>
      <w:r>
        <w:t xml:space="preserve"> račun u </w:t>
      </w:r>
      <w:r w:rsidR="00327AAA">
        <w:t xml:space="preserve">Privrednoj banci Zagreb d.d., </w:t>
      </w:r>
      <w:r w:rsidR="00706A36">
        <w:t xml:space="preserve">te da nema </w:t>
      </w:r>
      <w:r w:rsidRPr="0009531B">
        <w:t>zaplijenjenih sredstava na ime predujma za namirenje troškova stečajnog postupka u smislu odredbe čl. 112. st. 5. S</w:t>
      </w:r>
      <w:r>
        <w:t xml:space="preserve">tečajnog zakona. </w:t>
      </w:r>
    </w:p>
    <w:p w:rsidRDefault="0016272F" w:rsidP="0016272F" w:rsidR="0016272F" w:rsidRPr="0009531B">
      <w:pPr>
        <w:ind w:firstLine="708"/>
        <w:jc w:val="both"/>
      </w:pPr>
      <w:r w:rsidRPr="0009531B">
        <w:t xml:space="preserve">Nakon izvršenog uvida u </w:t>
      </w:r>
      <w:r>
        <w:t>sudski registar</w:t>
      </w:r>
      <w:r w:rsidRPr="0009531B">
        <w:t>, a postupajući sukladno odredbi čl. 430. S</w:t>
      </w:r>
      <w:r>
        <w:t>tečajnog zakona</w:t>
      </w:r>
      <w:r w:rsidRPr="0009531B">
        <w:t>, ova</w:t>
      </w:r>
      <w:r w:rsidR="00D71756">
        <w:t>j s</w:t>
      </w:r>
      <w:r w:rsidRPr="0009531B">
        <w:t>ud je</w:t>
      </w:r>
      <w:r w:rsidR="00D71756">
        <w:t xml:space="preserve"> </w:t>
      </w:r>
      <w:r w:rsidR="002E346D">
        <w:t>27.</w:t>
      </w:r>
      <w:r w:rsidR="00327AAA">
        <w:t xml:space="preserve"> travnja 2018. </w:t>
      </w:r>
      <w:r w:rsidR="00706A36">
        <w:t>o</w:t>
      </w:r>
      <w:r w:rsidRPr="0009531B">
        <w:t xml:space="preserve">bjavio oglas na mrežnoj stranici e-Oglasna ploča sudova kojim su pozvane osobe ovlaštene za zastupanje dužnika po zakonu u roku od 15 od dana objave oglasa, podnijeti sudu javnobilježnički ovjerovljen popis imovine i obveza na propisanom obrascu te su pozvani vjerovnici najkasnije u roku od 45 dana od dana objave </w:t>
      </w:r>
      <w:r w:rsidRPr="0009531B">
        <w:lastRenderedPageBreak/>
        <w:t>istog predložiti otvaranje stečajnoga postupka nad dužnikom, uz upozorenje o pravnim posljedicama iz čl. 431. S</w:t>
      </w:r>
      <w:r w:rsidR="004B6C03">
        <w:t>tečajnog zakona</w:t>
      </w:r>
      <w:r w:rsidRPr="0009531B">
        <w:t>.</w:t>
      </w:r>
    </w:p>
    <w:p w:rsidRDefault="0016272F" w:rsidP="00A4638D" w:rsidR="00386198" w:rsidRPr="00A4638D">
      <w:pPr>
        <w:ind w:firstLine="708"/>
        <w:jc w:val="both"/>
      </w:pPr>
      <w:r w:rsidRPr="0009531B">
        <w:t>Budući je vjerovnik Republika Hrvatska,</w:t>
      </w:r>
      <w:r w:rsidRPr="006326FB">
        <w:t xml:space="preserve"> </w:t>
      </w:r>
      <w:r>
        <w:t xml:space="preserve">Ministarstvo financija, Porezna uprava, Područni ured </w:t>
      </w:r>
      <w:r w:rsidR="00327AAA">
        <w:t>Zadar</w:t>
      </w:r>
      <w:r>
        <w:t xml:space="preserve">, </w:t>
      </w:r>
      <w:r w:rsidRPr="0009531B">
        <w:t>u propisanom roku podnijela prijedlog za otvaranje stečajnog postupka nad uvodno označenim dužnikom pri čemu je učinila vjerojatnim postoja</w:t>
      </w:r>
      <w:r>
        <w:t xml:space="preserve">nje svoje tražbine prema istome, </w:t>
      </w:r>
      <w:r w:rsidR="004B6C03">
        <w:t>to je s</w:t>
      </w:r>
      <w:r w:rsidRPr="0009531B">
        <w:t>ud obustavio skraćeni stečajni postupak rješenjem posl</w:t>
      </w:r>
      <w:r w:rsidR="00327AAA">
        <w:t xml:space="preserve">ovni broj </w:t>
      </w:r>
      <w:r w:rsidRPr="0009531B">
        <w:t>St-</w:t>
      </w:r>
      <w:r w:rsidR="002E346D">
        <w:t xml:space="preserve">132/2018-7 od 26. lipnja </w:t>
      </w:r>
      <w:r w:rsidR="00327AAA">
        <w:t>2018. s</w:t>
      </w:r>
      <w:r w:rsidRPr="0009531B">
        <w:t xml:space="preserve">ukladno odredbi čl. 433. Stečajnog zakona. Predmetno rješenje postalo je pravomoćno </w:t>
      </w:r>
      <w:r w:rsidR="002E346D">
        <w:t>13. srpnja 2018.,</w:t>
      </w:r>
      <w:r w:rsidR="00327AAA">
        <w:t xml:space="preserve"> </w:t>
      </w:r>
      <w:r>
        <w:t>t</w:t>
      </w:r>
      <w:r w:rsidRPr="0009531B">
        <w:t>e je rješenjem posl</w:t>
      </w:r>
      <w:r w:rsidR="00327AAA">
        <w:t xml:space="preserve">ovni broj </w:t>
      </w:r>
      <w:r w:rsidRPr="0009531B">
        <w:t>St-</w:t>
      </w:r>
      <w:r w:rsidR="002E346D">
        <w:t>266</w:t>
      </w:r>
      <w:r w:rsidR="00327AAA">
        <w:t xml:space="preserve">/2018-3 od </w:t>
      </w:r>
      <w:r w:rsidR="002E346D">
        <w:t xml:space="preserve">9. kolovoza </w:t>
      </w:r>
      <w:r w:rsidR="00327AAA">
        <w:t xml:space="preserve">2018. </w:t>
      </w:r>
      <w:r w:rsidRPr="0009531B">
        <w:t xml:space="preserve">pokrenut prethodni postupak radi utvrđivanja pretpostavki za otvaranje stečajnoga postupka nad dužnikom u smislu odredbi čl. 433. i čl. 115. Stečajnog zakona. </w:t>
      </w:r>
    </w:p>
    <w:p w:rsidRDefault="00386198" w:rsidP="00EF2122" w:rsidR="00C24780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ab/>
      </w:r>
      <w:r w:rsidR="00A4638D">
        <w:rPr>
          <w:rFonts w:cstheme="majorBidi" w:hAnsiTheme="majorBidi" w:asciiTheme="majorBidi"/>
        </w:rPr>
        <w:t xml:space="preserve">Na </w:t>
      </w:r>
      <w:r w:rsidR="00D02221" w:rsidRPr="004D592F">
        <w:rPr>
          <w:rFonts w:cstheme="majorBidi" w:hAnsiTheme="majorBidi" w:asciiTheme="majorBidi"/>
        </w:rPr>
        <w:t xml:space="preserve">ročištu </w:t>
      </w:r>
      <w:r w:rsidR="004D592F">
        <w:rPr>
          <w:rFonts w:cstheme="majorBidi" w:hAnsiTheme="majorBidi" w:asciiTheme="majorBidi"/>
        </w:rPr>
        <w:t>održanom</w:t>
      </w:r>
      <w:r w:rsidR="00BD275A">
        <w:rPr>
          <w:rFonts w:cstheme="majorBidi" w:hAnsiTheme="majorBidi" w:asciiTheme="majorBidi"/>
        </w:rPr>
        <w:t xml:space="preserve"> </w:t>
      </w:r>
      <w:r w:rsidR="002E346D">
        <w:rPr>
          <w:rFonts w:cstheme="majorBidi" w:hAnsiTheme="majorBidi" w:asciiTheme="majorBidi"/>
        </w:rPr>
        <w:t xml:space="preserve">5. rujna </w:t>
      </w:r>
      <w:r w:rsidR="00BD275A">
        <w:rPr>
          <w:rFonts w:cstheme="majorBidi" w:hAnsiTheme="majorBidi" w:asciiTheme="majorBidi"/>
        </w:rPr>
        <w:t xml:space="preserve">2018. </w:t>
      </w:r>
      <w:r w:rsidR="00D02221" w:rsidRPr="004D592F">
        <w:rPr>
          <w:rFonts w:cstheme="majorBidi" w:hAnsiTheme="majorBidi" w:asciiTheme="majorBidi"/>
        </w:rPr>
        <w:t xml:space="preserve">zastupnik dužnika po zakonu </w:t>
      </w:r>
      <w:r w:rsidR="00C24780" w:rsidRPr="004D592F">
        <w:rPr>
          <w:rFonts w:cstheme="majorBidi" w:hAnsiTheme="majorBidi" w:asciiTheme="majorBidi"/>
        </w:rPr>
        <w:t xml:space="preserve">koji je prethodno bio upozoren na dužnost davanja točnih podataka kao i na posljedice suprotnog postupanja, a u smislu čl. 117., 177., 178. i 180. Stečajnog zakona </w:t>
      </w:r>
      <w:r w:rsidR="00D02221" w:rsidRPr="004D592F">
        <w:rPr>
          <w:rFonts w:cstheme="majorBidi" w:hAnsiTheme="majorBidi" w:asciiTheme="majorBidi"/>
        </w:rPr>
        <w:t>naveo je</w:t>
      </w:r>
      <w:r w:rsidR="00BD275A">
        <w:rPr>
          <w:rFonts w:cstheme="majorBidi" w:hAnsiTheme="majorBidi" w:asciiTheme="majorBidi"/>
        </w:rPr>
        <w:t>,</w:t>
      </w:r>
      <w:r w:rsidR="00D02221" w:rsidRPr="004D592F">
        <w:rPr>
          <w:rFonts w:cstheme="majorBidi" w:hAnsiTheme="majorBidi" w:asciiTheme="majorBidi"/>
        </w:rPr>
        <w:t xml:space="preserve"> da dužnik nema u vlasništvu nikakvu </w:t>
      </w:r>
      <w:r w:rsidR="00A4638D">
        <w:rPr>
          <w:rFonts w:cstheme="majorBidi" w:hAnsiTheme="majorBidi" w:asciiTheme="majorBidi"/>
        </w:rPr>
        <w:t>imovinu, kao ni potraživanja prema svojim dužnicima.</w:t>
      </w:r>
      <w:r w:rsidR="00D02221" w:rsidRPr="004D592F">
        <w:rPr>
          <w:rFonts w:cstheme="majorBidi" w:hAnsiTheme="majorBidi" w:asciiTheme="majorBidi"/>
        </w:rPr>
        <w:t xml:space="preserve"> </w:t>
      </w:r>
    </w:p>
    <w:p w:rsidRDefault="006A571E" w:rsidP="00F73E36" w:rsidR="00F73E36">
      <w:pPr>
        <w:ind w:firstLine="708"/>
        <w:jc w:val="both"/>
      </w:pPr>
      <w:r w:rsidRPr="00EF12DB">
        <w:t xml:space="preserve">Obzirom na sadržaj navedenog iskaza zastupnika dužnika po zakonu </w:t>
      </w:r>
      <w:r w:rsidR="00D71756">
        <w:t>s</w:t>
      </w:r>
      <w:r w:rsidRPr="00EF12DB">
        <w:t>ud je zaključio da su ispunjeni uvjeti iz čl. 132. st. 1. S</w:t>
      </w:r>
      <w:r>
        <w:t>tečajnog zakona,</w:t>
      </w:r>
      <w:r w:rsidRPr="00EF12DB">
        <w:t xml:space="preserve"> odnosno da se iz sada raspoložive stečajne mase ne mogu namiriti niti troškovi postupka pa se stoga ni stečajni postu</w:t>
      </w:r>
      <w:r w:rsidR="00D71756">
        <w:t>pak ne može provesti. Stoga je s</w:t>
      </w:r>
      <w:r w:rsidRPr="00EF12DB">
        <w:t>ud postupajući u skladu sa čl. 132. st. 1. S</w:t>
      </w:r>
      <w:r>
        <w:t xml:space="preserve">tečajnog zakona </w:t>
      </w:r>
      <w:r w:rsidRPr="00EF12DB">
        <w:t xml:space="preserve">pozvao osobe zainteresirane za provedbu stečajnog postupka nad uvodno označenim stečajnim dužnikom da predujme dostatan iznos novca za pokriće troškova postupka, a koje </w:t>
      </w:r>
      <w:r w:rsidR="00D71756">
        <w:t>je s</w:t>
      </w:r>
      <w:r>
        <w:t xml:space="preserve">ud procijenio na iznos od </w:t>
      </w:r>
      <w:r w:rsidR="00D71756">
        <w:t>10</w:t>
      </w:r>
      <w:r w:rsidR="00A4638D">
        <w:t xml:space="preserve">.000,00 </w:t>
      </w:r>
      <w:r w:rsidR="00F73E36">
        <w:t>kn.</w:t>
      </w:r>
    </w:p>
    <w:p w:rsidRDefault="009220AB" w:rsidP="00552A67" w:rsidR="00552A67">
      <w:pPr>
        <w:ind w:firstLine="708"/>
        <w:jc w:val="both"/>
      </w:pPr>
      <w:r w:rsidRPr="004D592F">
        <w:rPr>
          <w:rFonts w:cstheme="majorBidi" w:hAnsiTheme="majorBidi" w:asciiTheme="majorBidi"/>
        </w:rPr>
        <w:t xml:space="preserve">Rješenje kojim su zainteresirane osobe pozvane na uplatu predujma objavljeno je na </w:t>
      </w:r>
      <w:r>
        <w:rPr>
          <w:rFonts w:cstheme="majorBidi" w:hAnsiTheme="majorBidi" w:asciiTheme="majorBidi"/>
        </w:rPr>
        <w:t>mrežnoj stranici e-O</w:t>
      </w:r>
      <w:r w:rsidRPr="004D592F">
        <w:rPr>
          <w:rFonts w:cstheme="majorBidi" w:hAnsiTheme="majorBidi" w:asciiTheme="majorBidi"/>
        </w:rPr>
        <w:t>glasn</w:t>
      </w:r>
      <w:r>
        <w:rPr>
          <w:rFonts w:cstheme="majorBidi" w:hAnsiTheme="majorBidi" w:asciiTheme="majorBidi"/>
        </w:rPr>
        <w:t>a ploča</w:t>
      </w:r>
      <w:r w:rsidRPr="004D592F">
        <w:rPr>
          <w:rFonts w:cstheme="majorBidi" w:hAnsiTheme="majorBidi" w:asciiTheme="majorBidi"/>
        </w:rPr>
        <w:t xml:space="preserve"> sud</w:t>
      </w:r>
      <w:r>
        <w:rPr>
          <w:rFonts w:cstheme="majorBidi" w:hAnsiTheme="majorBidi" w:asciiTheme="majorBidi"/>
        </w:rPr>
        <w:t>ov</w:t>
      </w:r>
      <w:r w:rsidRPr="004D592F">
        <w:rPr>
          <w:rFonts w:cstheme="majorBidi" w:hAnsiTheme="majorBidi" w:asciiTheme="majorBidi"/>
        </w:rPr>
        <w:t xml:space="preserve">a </w:t>
      </w:r>
      <w:r w:rsidR="002E346D">
        <w:rPr>
          <w:rFonts w:cstheme="majorBidi" w:hAnsiTheme="majorBidi" w:asciiTheme="majorBidi"/>
        </w:rPr>
        <w:t>31</w:t>
      </w:r>
      <w:r w:rsidR="00BD275A">
        <w:rPr>
          <w:rFonts w:cstheme="majorBidi" w:hAnsiTheme="majorBidi" w:asciiTheme="majorBidi"/>
        </w:rPr>
        <w:t xml:space="preserve">. listopada 2018. </w:t>
      </w:r>
      <w:r w:rsidR="00D71756">
        <w:rPr>
          <w:rFonts w:cstheme="majorBidi" w:hAnsiTheme="majorBidi" w:asciiTheme="majorBidi"/>
        </w:rPr>
        <w:t xml:space="preserve">slijedom čega proizlazi da je </w:t>
      </w:r>
      <w:r w:rsidRPr="004D592F">
        <w:rPr>
          <w:rFonts w:cstheme="majorBidi" w:hAnsiTheme="majorBidi" w:asciiTheme="majorBidi"/>
        </w:rPr>
        <w:t xml:space="preserve">rok za uplatu predujma istekao </w:t>
      </w:r>
      <w:r w:rsidR="002E346D">
        <w:rPr>
          <w:rFonts w:cstheme="majorBidi" w:hAnsiTheme="majorBidi" w:asciiTheme="majorBidi"/>
        </w:rPr>
        <w:t>23</w:t>
      </w:r>
      <w:r w:rsidR="00552A67">
        <w:rPr>
          <w:rFonts w:cstheme="majorBidi" w:hAnsiTheme="majorBidi" w:asciiTheme="majorBidi"/>
        </w:rPr>
        <w:t xml:space="preserve">. studenog </w:t>
      </w:r>
      <w:r w:rsidR="00D71756">
        <w:rPr>
          <w:rFonts w:cstheme="majorBidi" w:hAnsiTheme="majorBidi" w:asciiTheme="majorBidi"/>
        </w:rPr>
        <w:t xml:space="preserve">2018. </w:t>
      </w:r>
    </w:p>
    <w:p w:rsidRDefault="006A571E" w:rsidP="00552A67" w:rsidR="006A571E" w:rsidRPr="00EF12DB">
      <w:pPr>
        <w:ind w:firstLine="708"/>
        <w:jc w:val="both"/>
      </w:pPr>
      <w:r w:rsidRPr="00EF12DB">
        <w:t>Kako u ostavljenom roku nitko od zainteresiranih osoba nije predujmio novac za pokriće troškova vođenja stečajnog postupka, to je odlučeno kao u izreci</w:t>
      </w:r>
      <w:r w:rsidR="00552A67">
        <w:t xml:space="preserve">, obzirom da je odredbom čl. 132. st. 2. Stečajnog zakona propisano da ako </w:t>
      </w:r>
      <w:r w:rsidR="00552A67" w:rsidRPr="001858D2">
        <w:rPr>
          <w:color w:val="000000"/>
        </w:rPr>
        <w:t xml:space="preserve">osobe iz stavka 1. ovoga članka ne predujme traženi iznos, sud će donijeti rješenje o otvaranju i zaključenju stečajnoga postupka. </w:t>
      </w:r>
    </w:p>
    <w:p w:rsidRDefault="006A571E" w:rsidP="00557D34" w:rsidR="006A571E" w:rsidRPr="00557D34">
      <w:pPr>
        <w:ind w:firstLine="708"/>
        <w:jc w:val="both"/>
      </w:pPr>
      <w:r w:rsidRPr="00EF12DB">
        <w:rPr>
          <w:bCs/>
        </w:rPr>
        <w:t>Imenovanje stečajnog upravitelja izvršeno je sukladno odredbi čl. 85. st. 1., a u svezi odredbe čl. 84. st. 1. Stečajnog zakona odnosno metodom slučajnog odabira s liste A stečajni</w:t>
      </w:r>
      <w:r w:rsidR="00D71756">
        <w:rPr>
          <w:bCs/>
        </w:rPr>
        <w:t>h upravitelja za područje ovog s</w:t>
      </w:r>
      <w:r w:rsidRPr="00EF12DB">
        <w:rPr>
          <w:bCs/>
        </w:rPr>
        <w:t>uda kao nadležnog suda</w:t>
      </w:r>
      <w:r w:rsidR="00D71756">
        <w:rPr>
          <w:bCs/>
        </w:rPr>
        <w:t>.</w:t>
      </w:r>
    </w:p>
    <w:p w:rsidRDefault="006A571E" w:rsidP="006A571E" w:rsidR="00A4638D">
      <w:pPr>
        <w:ind w:firstLine="708"/>
        <w:jc w:val="both"/>
      </w:pPr>
      <w:r w:rsidRPr="00EF12DB">
        <w:t xml:space="preserve">Nalog iz točke </w:t>
      </w:r>
      <w:r>
        <w:t>I</w:t>
      </w:r>
      <w:r w:rsidRPr="00EF12DB">
        <w:t>V.</w:t>
      </w:r>
      <w:r w:rsidRPr="00EF12DB">
        <w:rPr>
          <w:b/>
        </w:rPr>
        <w:t xml:space="preserve"> </w:t>
      </w:r>
      <w:r w:rsidRPr="00EF12DB">
        <w:t>ovog rješenja temelji se na odredbi članka 129. stavak 2. i čl. 34. st. 3. Stečajnog zakona, a radi postupanja naveden</w:t>
      </w:r>
      <w:r w:rsidR="00D71756">
        <w:t xml:space="preserve">og tijela </w:t>
      </w:r>
      <w:r w:rsidRPr="00EF12DB">
        <w:t>u skladu sa odredbom čl</w:t>
      </w:r>
      <w:r w:rsidR="00A4638D">
        <w:t>. 131. st. 2. Stečajnog zakona.</w:t>
      </w:r>
    </w:p>
    <w:p w:rsidRDefault="006A571E" w:rsidP="006A571E" w:rsidR="006A571E" w:rsidRPr="00EF12DB">
      <w:pPr>
        <w:ind w:firstLine="708"/>
        <w:jc w:val="both"/>
      </w:pPr>
      <w:r w:rsidRPr="00EF12DB">
        <w:t>Slijedom navedenog odlučeno je kao u izreci rješenja.</w:t>
      </w:r>
    </w:p>
    <w:p w:rsidRDefault="00386198" w:rsidP="0072725E" w:rsidR="00386198" w:rsidRPr="004D592F">
      <w:pPr>
        <w:jc w:val="both"/>
        <w:rPr>
          <w:rFonts w:cstheme="majorBidi" w:hAnsiTheme="majorBidi" w:asciiTheme="majorBidi"/>
        </w:rPr>
      </w:pPr>
    </w:p>
    <w:p w:rsidRDefault="00386198" w:rsidP="00557D34" w:rsidR="00F7059A" w:rsidRPr="004D592F">
      <w:pPr>
        <w:ind w:hanging="705" w:left="705"/>
        <w:jc w:val="center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U Zadru</w:t>
      </w:r>
      <w:r w:rsidR="00552A67">
        <w:rPr>
          <w:rFonts w:cstheme="majorBidi" w:hAnsiTheme="majorBidi" w:asciiTheme="majorBidi"/>
        </w:rPr>
        <w:t xml:space="preserve"> 28. siječnja 2019.</w:t>
      </w:r>
      <w:r w:rsidRPr="004D592F">
        <w:rPr>
          <w:rFonts w:cstheme="majorBidi" w:hAnsiTheme="majorBidi" w:asciiTheme="majorBidi"/>
        </w:rPr>
        <w:t xml:space="preserve"> </w:t>
      </w:r>
    </w:p>
    <w:p w:rsidRDefault="003F7CD2" w:rsidP="00F7390B" w:rsidR="003F7CD2">
      <w:pPr>
        <w:jc w:val="right"/>
        <w:rPr>
          <w:rFonts w:cstheme="majorBidi" w:hAnsiTheme="majorBidi" w:asciiTheme="majorBidi"/>
        </w:rPr>
      </w:pPr>
    </w:p>
    <w:p w:rsidRDefault="00D2218A" w:rsidP="00D2218A" w:rsidR="00D2218A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 </w:t>
      </w:r>
      <w:r w:rsidRPr="006F3E15">
        <w:t>Sutkinja</w:t>
      </w:r>
    </w:p>
    <w:p w:rsidRDefault="00D2218A" w:rsidP="00D2218A" w:rsidR="00D2218A" w:rsidRPr="006F3E15">
      <w:r>
        <w:t>Martina Kalmeta</w:t>
      </w:r>
      <w:r w:rsidRPr="006F3E15">
        <w:t xml:space="preserve">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</w:t>
      </w:r>
      <w:r>
        <w:t xml:space="preserve">  </w:t>
      </w:r>
      <w:r w:rsidRPr="006F3E15">
        <w:t>Ana Markač, v.r.</w:t>
      </w:r>
    </w:p>
    <w:p w:rsidRDefault="00386198" w:rsidP="00D2218A" w:rsidR="00386198" w:rsidRPr="004D592F">
      <w:pPr>
        <w:jc w:val="center"/>
        <w:rPr>
          <w:rFonts w:cstheme="majorBidi" w:hAnsiTheme="majorBidi" w:asciiTheme="majorBidi"/>
        </w:rPr>
      </w:pPr>
    </w:p>
    <w:p w:rsidRDefault="00386198" w:rsidP="00622B35" w:rsidR="00386198" w:rsidRPr="004D592F">
      <w:pPr>
        <w:ind w:firstLine="708" w:left="4956"/>
        <w:rPr>
          <w:rFonts w:cstheme="majorBidi" w:hAnsiTheme="majorBidi" w:asciiTheme="majorBidi"/>
        </w:rPr>
      </w:pPr>
    </w:p>
    <w:p w:rsidRDefault="00386198" w:rsidP="00825537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UPUTA O PRAVNOM LIJEKU:</w:t>
      </w:r>
    </w:p>
    <w:p w:rsidRDefault="00386198" w:rsidP="0029546C" w:rsidR="0029546C" w:rsidRPr="004D592F">
      <w:pPr>
        <w:ind w:firstLine="705"/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ab/>
      </w:r>
      <w:r w:rsidR="0029546C" w:rsidRPr="004D592F">
        <w:rPr>
          <w:rFonts w:cstheme="majorBidi" w:hAnsiTheme="majorBidi" w:asciiTheme="majorBidi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</w:t>
      </w:r>
      <w:r w:rsidR="00F7390B">
        <w:rPr>
          <w:rFonts w:cstheme="majorBidi" w:hAnsiTheme="majorBidi" w:asciiTheme="majorBidi"/>
        </w:rPr>
        <w:t>tečajnog zakona</w:t>
      </w:r>
      <w:r w:rsidR="0029546C" w:rsidRPr="004D592F">
        <w:rPr>
          <w:rFonts w:cstheme="majorBidi" w:hAnsiTheme="majorBidi" w:asciiTheme="majorBidi"/>
        </w:rPr>
        <w:t>).</w:t>
      </w:r>
    </w:p>
    <w:p w:rsidRDefault="0029546C" w:rsidP="00552A67" w:rsidR="00D71756">
      <w:pPr>
        <w:ind w:firstLine="705"/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Žalba se podnosi ovom sudu za Visoki trgovački sud Republike Hrvatske u 2 (dva) primjerka u roku od 8 (osam) dana od prijema rješenja, odnosno od isteka </w:t>
      </w:r>
      <w:r w:rsidR="009220AB">
        <w:rPr>
          <w:rFonts w:cstheme="majorBidi" w:hAnsiTheme="majorBidi" w:asciiTheme="majorBidi"/>
        </w:rPr>
        <w:t>osmog dana od dana objave na e-O</w:t>
      </w:r>
      <w:r w:rsidRPr="004D592F">
        <w:rPr>
          <w:rFonts w:cstheme="majorBidi" w:hAnsiTheme="majorBidi" w:asciiTheme="majorBidi"/>
        </w:rPr>
        <w:t>glasnoj ploči sud</w:t>
      </w:r>
      <w:r w:rsidR="009220AB">
        <w:rPr>
          <w:rFonts w:cstheme="majorBidi" w:hAnsiTheme="majorBidi" w:asciiTheme="majorBidi"/>
        </w:rPr>
        <w:t>ova</w:t>
      </w:r>
      <w:r w:rsidRPr="004D592F">
        <w:rPr>
          <w:rFonts w:cstheme="majorBidi" w:hAnsiTheme="majorBidi" w:asciiTheme="majorBidi"/>
        </w:rPr>
        <w:t>.</w:t>
      </w:r>
    </w:p>
    <w:p w:rsidRDefault="00386198" w:rsidP="0029546C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lastRenderedPageBreak/>
        <w:t>Dostaviti: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Stečajnom dužniku</w:t>
      </w:r>
      <w:r w:rsidR="00B05CF9" w:rsidRPr="004D592F">
        <w:rPr>
          <w:rFonts w:cstheme="majorBidi" w:hAnsiTheme="majorBidi" w:asciiTheme="majorBidi"/>
        </w:rPr>
        <w:t>,</w:t>
      </w:r>
      <w:r w:rsidRPr="004D592F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Stečajnom upravitelju uz </w:t>
      </w:r>
      <w:r w:rsidR="0016272F">
        <w:rPr>
          <w:rFonts w:cstheme="majorBidi" w:hAnsiTheme="majorBidi" w:asciiTheme="majorBidi"/>
        </w:rPr>
        <w:t xml:space="preserve">izjavu i potvrdu </w:t>
      </w:r>
      <w:r w:rsidRPr="004D592F">
        <w:rPr>
          <w:rFonts w:cstheme="majorBidi" w:hAnsiTheme="majorBidi" w:asciiTheme="majorBidi"/>
        </w:rPr>
        <w:t>o imenovanju</w:t>
      </w:r>
      <w:r w:rsidR="00B05CF9" w:rsidRPr="004D592F">
        <w:rPr>
          <w:rFonts w:cstheme="majorBidi" w:hAnsiTheme="majorBidi" w:asciiTheme="majorBidi"/>
        </w:rPr>
        <w:t>,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FINA</w:t>
      </w:r>
      <w:r w:rsidR="00942352" w:rsidRPr="004D592F">
        <w:rPr>
          <w:rFonts w:cstheme="majorBidi" w:hAnsiTheme="majorBidi" w:asciiTheme="majorBidi"/>
        </w:rPr>
        <w:t>,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ŽDO </w:t>
      </w:r>
      <w:r w:rsidR="00B05CF9" w:rsidRPr="004D592F">
        <w:rPr>
          <w:rFonts w:cstheme="majorBidi" w:hAnsiTheme="majorBidi" w:asciiTheme="majorBidi"/>
        </w:rPr>
        <w:t>–</w:t>
      </w:r>
      <w:r w:rsidRPr="004D592F">
        <w:rPr>
          <w:rFonts w:cstheme="majorBidi" w:hAnsiTheme="majorBidi" w:asciiTheme="majorBidi"/>
        </w:rPr>
        <w:t xml:space="preserve"> Zadar</w:t>
      </w:r>
      <w:r w:rsidR="00B05CF9" w:rsidRPr="004D592F">
        <w:rPr>
          <w:rFonts w:cstheme="majorBidi" w:hAnsiTheme="majorBidi" w:asciiTheme="majorBidi"/>
        </w:rPr>
        <w:t>,</w:t>
      </w:r>
    </w:p>
    <w:p w:rsidRDefault="00386198" w:rsidP="009220AB" w:rsidR="00386198" w:rsidRPr="009220AB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Poreznoj upravi </w:t>
      </w:r>
      <w:r w:rsidR="0016272F">
        <w:rPr>
          <w:rFonts w:cstheme="majorBidi" w:hAnsiTheme="majorBidi" w:asciiTheme="majorBidi"/>
        </w:rPr>
        <w:t>Zadar,</w:t>
      </w:r>
    </w:p>
    <w:p w:rsidRDefault="00386198" w:rsidP="00F00368" w:rsidR="00B05CF9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Registru suda </w:t>
      </w:r>
      <w:r w:rsidR="00B05CF9" w:rsidRPr="004D592F">
        <w:rPr>
          <w:rFonts w:cstheme="majorBidi" w:hAnsiTheme="majorBidi" w:asciiTheme="majorBidi"/>
        </w:rPr>
        <w:t>odmah</w:t>
      </w:r>
      <w:r w:rsidRPr="004D592F">
        <w:rPr>
          <w:rFonts w:cstheme="majorBidi" w:hAnsiTheme="majorBidi" w:asciiTheme="majorBidi"/>
        </w:rPr>
        <w:t xml:space="preserve"> i po pravomoćnosti</w:t>
      </w:r>
      <w:r w:rsidR="00B05CF9" w:rsidRPr="004D592F">
        <w:rPr>
          <w:rFonts w:cstheme="majorBidi" w:hAnsiTheme="majorBidi" w:asciiTheme="majorBidi"/>
        </w:rPr>
        <w:t>,</w:t>
      </w:r>
      <w:r w:rsidRPr="004D592F">
        <w:rPr>
          <w:rFonts w:cstheme="majorBidi" w:hAnsiTheme="majorBidi" w:asciiTheme="majorBidi"/>
        </w:rPr>
        <w:t xml:space="preserve"> </w:t>
      </w:r>
    </w:p>
    <w:p w:rsidRDefault="0016272F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e-O</w:t>
      </w:r>
      <w:r w:rsidR="00386198" w:rsidRPr="004D592F">
        <w:rPr>
          <w:rFonts w:cstheme="majorBidi" w:hAnsiTheme="majorBidi" w:asciiTheme="majorBidi"/>
        </w:rPr>
        <w:t>glasna ploča</w:t>
      </w:r>
      <w:r w:rsidR="00D855AC">
        <w:rPr>
          <w:rFonts w:cstheme="majorBidi" w:hAnsiTheme="majorBidi" w:asciiTheme="majorBidi"/>
        </w:rPr>
        <w:t xml:space="preserve"> sudova</w:t>
      </w:r>
      <w:r w:rsidR="00B05CF9" w:rsidRPr="004D592F">
        <w:rPr>
          <w:rFonts w:cstheme="majorBidi" w:hAnsiTheme="majorBidi" w:asciiTheme="majorBidi"/>
        </w:rPr>
        <w:t>,</w:t>
      </w:r>
      <w:r w:rsidR="00386198" w:rsidRPr="004D592F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Pisarnica suda-ovdje</w:t>
      </w:r>
      <w:r w:rsidR="00B05CF9" w:rsidRPr="004D592F">
        <w:rPr>
          <w:rFonts w:cstheme="majorBidi" w:hAnsiTheme="majorBidi" w:asciiTheme="majorBidi"/>
        </w:rPr>
        <w:t>,</w:t>
      </w:r>
    </w:p>
    <w:p w:rsidRDefault="00386198" w:rsidP="00971E2F" w:rsidR="009220AB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      </w:t>
      </w:r>
      <w:r w:rsidR="00D71756">
        <w:rPr>
          <w:rFonts w:cstheme="majorBidi" w:hAnsiTheme="majorBidi" w:asciiTheme="majorBidi"/>
        </w:rPr>
        <w:t>9</w:t>
      </w:r>
      <w:r w:rsidRPr="004D592F">
        <w:rPr>
          <w:rFonts w:cstheme="majorBidi" w:hAnsiTheme="majorBidi" w:asciiTheme="majorBidi"/>
        </w:rPr>
        <w:t xml:space="preserve">. </w:t>
      </w:r>
      <w:r w:rsidR="00552A67">
        <w:rPr>
          <w:rFonts w:cstheme="majorBidi" w:hAnsiTheme="majorBidi" w:asciiTheme="majorBidi"/>
        </w:rPr>
        <w:t xml:space="preserve">  </w:t>
      </w:r>
      <w:r w:rsidRPr="004D592F">
        <w:rPr>
          <w:rFonts w:cstheme="majorBidi" w:hAnsiTheme="majorBidi" w:asciiTheme="majorBidi"/>
        </w:rPr>
        <w:t>U spis</w:t>
      </w:r>
      <w:r w:rsidR="00B05CF9" w:rsidRPr="004D592F">
        <w:rPr>
          <w:rFonts w:cstheme="majorBidi" w:hAnsiTheme="majorBidi" w:asciiTheme="majorBidi"/>
        </w:rPr>
        <w:t>.</w:t>
      </w:r>
    </w:p>
    <w:p w:rsidRDefault="009220AB" w:rsidP="009220AB" w:rsidR="009220AB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  </w:t>
      </w:r>
    </w:p>
    <w:p w:rsidRDefault="009220AB" w:rsidP="009220AB" w:rsidR="009220AB" w:rsidRPr="004D592F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   </w:t>
      </w:r>
    </w:p>
    <w:sectPr w:rsidSect="0058009C" w:rsidR="009220AB" w:rsidRPr="004D592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993" w:right="1417" w:top="13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0381" w:rsidR="00DD0381">
      <w:r>
        <w:separator/>
      </w:r>
    </w:p>
  </w:endnote>
  <w:endnote w:id="0" w:type="continuationSeparator">
    <w:p w:rsidRDefault="00DD0381" w:rsidR="00DD03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0381" w:rsidR="00DD0381">
      <w:r>
        <w:separator/>
      </w:r>
    </w:p>
  </w:footnote>
  <w:footnote w:id="0" w:type="continuationSeparator">
    <w:p w:rsidRDefault="00DD0381" w:rsidR="00DD03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66D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80F0D" w:rsidP="00552A67" w:rsidR="00552A67" w:rsidRPr="00BA5150">
    <w:pPr>
      <w:jc w:val="right"/>
    </w:pPr>
    <w:r w:rsidRPr="0093600F">
      <w:t>P</w:t>
    </w:r>
    <w:r>
      <w:t>oslovni broj 2</w:t>
    </w:r>
    <w:r w:rsidRPr="0093600F">
      <w:t xml:space="preserve"> St-</w:t>
    </w:r>
    <w:r w:rsidR="00BD7D03">
      <w:t>266/2018-14</w:t>
    </w:r>
  </w:p>
  <w:p w:rsidRDefault="0016272F" w:rsidP="0016272F" w:rsidR="0016272F" w:rsidRPr="00BA5150">
    <w:pPr>
      <w:jc w:val="right"/>
    </w:pPr>
  </w:p>
  <w:p w:rsidRDefault="00386198" w:rsidP="00081BCF" w:rsidR="00386198" w:rsidRPr="004C2B0A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880F0D" w:rsidR="00E51FDF" w:rsidRPr="00BA5150">
    <w:pPr>
      <w:jc w:val="right"/>
    </w:pPr>
    <w:r w:rsidRPr="0093600F">
      <w:t>P</w:t>
    </w:r>
    <w:r>
      <w:t>oslovni broj 2</w:t>
    </w:r>
    <w:r w:rsidRPr="0093600F">
      <w:t xml:space="preserve"> St-</w:t>
    </w:r>
    <w:r w:rsidR="00BD7D03">
      <w:t>266/2018-14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13993"/>
    <w:rsid w:val="00015DEB"/>
    <w:rsid w:val="00040296"/>
    <w:rsid w:val="0006522B"/>
    <w:rsid w:val="00081BCF"/>
    <w:rsid w:val="000859B2"/>
    <w:rsid w:val="000964E5"/>
    <w:rsid w:val="000A1F5A"/>
    <w:rsid w:val="000D155F"/>
    <w:rsid w:val="00117181"/>
    <w:rsid w:val="001441EB"/>
    <w:rsid w:val="001457F0"/>
    <w:rsid w:val="001540AB"/>
    <w:rsid w:val="001605CA"/>
    <w:rsid w:val="0016272F"/>
    <w:rsid w:val="00187596"/>
    <w:rsid w:val="00215D49"/>
    <w:rsid w:val="00227E5A"/>
    <w:rsid w:val="0023474F"/>
    <w:rsid w:val="00253644"/>
    <w:rsid w:val="00280E12"/>
    <w:rsid w:val="00281249"/>
    <w:rsid w:val="0029546C"/>
    <w:rsid w:val="002A25D5"/>
    <w:rsid w:val="002A357D"/>
    <w:rsid w:val="002C3F74"/>
    <w:rsid w:val="002E142C"/>
    <w:rsid w:val="002E346D"/>
    <w:rsid w:val="00327AAA"/>
    <w:rsid w:val="00341947"/>
    <w:rsid w:val="00345BC5"/>
    <w:rsid w:val="003466FE"/>
    <w:rsid w:val="00347F8C"/>
    <w:rsid w:val="00353B45"/>
    <w:rsid w:val="003572C6"/>
    <w:rsid w:val="00386198"/>
    <w:rsid w:val="003A0F96"/>
    <w:rsid w:val="003A2FFB"/>
    <w:rsid w:val="003A4B29"/>
    <w:rsid w:val="003B7793"/>
    <w:rsid w:val="003E0078"/>
    <w:rsid w:val="003F769A"/>
    <w:rsid w:val="003F7CD2"/>
    <w:rsid w:val="00403476"/>
    <w:rsid w:val="004215A1"/>
    <w:rsid w:val="00437E5E"/>
    <w:rsid w:val="00441E2C"/>
    <w:rsid w:val="00454E5B"/>
    <w:rsid w:val="00482F52"/>
    <w:rsid w:val="004B1AD4"/>
    <w:rsid w:val="004B6C03"/>
    <w:rsid w:val="004C2B0A"/>
    <w:rsid w:val="004D592F"/>
    <w:rsid w:val="004D7B96"/>
    <w:rsid w:val="004E0166"/>
    <w:rsid w:val="004F2EAE"/>
    <w:rsid w:val="0050703D"/>
    <w:rsid w:val="00520474"/>
    <w:rsid w:val="00540A6A"/>
    <w:rsid w:val="00552A67"/>
    <w:rsid w:val="00554974"/>
    <w:rsid w:val="00557D34"/>
    <w:rsid w:val="00560032"/>
    <w:rsid w:val="00566BE9"/>
    <w:rsid w:val="00577A9F"/>
    <w:rsid w:val="0058009C"/>
    <w:rsid w:val="005A3DFA"/>
    <w:rsid w:val="006104B9"/>
    <w:rsid w:val="00622B35"/>
    <w:rsid w:val="00626D21"/>
    <w:rsid w:val="006420EF"/>
    <w:rsid w:val="00645943"/>
    <w:rsid w:val="00645C80"/>
    <w:rsid w:val="00654A2D"/>
    <w:rsid w:val="0065563A"/>
    <w:rsid w:val="00656BED"/>
    <w:rsid w:val="00667CB9"/>
    <w:rsid w:val="00692F03"/>
    <w:rsid w:val="006A2D75"/>
    <w:rsid w:val="006A571E"/>
    <w:rsid w:val="006B13B2"/>
    <w:rsid w:val="006C1D4F"/>
    <w:rsid w:val="006D1A44"/>
    <w:rsid w:val="00704B62"/>
    <w:rsid w:val="00706A36"/>
    <w:rsid w:val="007138A2"/>
    <w:rsid w:val="00715A33"/>
    <w:rsid w:val="0072725E"/>
    <w:rsid w:val="00734852"/>
    <w:rsid w:val="00754ACC"/>
    <w:rsid w:val="00780AA8"/>
    <w:rsid w:val="007C13A9"/>
    <w:rsid w:val="007D2590"/>
    <w:rsid w:val="007E2061"/>
    <w:rsid w:val="007E7809"/>
    <w:rsid w:val="0080120F"/>
    <w:rsid w:val="00812A15"/>
    <w:rsid w:val="008227EA"/>
    <w:rsid w:val="00825537"/>
    <w:rsid w:val="008275AD"/>
    <w:rsid w:val="00830C45"/>
    <w:rsid w:val="00854BFC"/>
    <w:rsid w:val="0086586A"/>
    <w:rsid w:val="00875BF2"/>
    <w:rsid w:val="0087616C"/>
    <w:rsid w:val="00880F0D"/>
    <w:rsid w:val="00893718"/>
    <w:rsid w:val="00896E93"/>
    <w:rsid w:val="008A7855"/>
    <w:rsid w:val="008A7CD9"/>
    <w:rsid w:val="008F0D7C"/>
    <w:rsid w:val="009037AE"/>
    <w:rsid w:val="00911CB8"/>
    <w:rsid w:val="009220AB"/>
    <w:rsid w:val="0093600F"/>
    <w:rsid w:val="00942352"/>
    <w:rsid w:val="00951F73"/>
    <w:rsid w:val="00957A63"/>
    <w:rsid w:val="00960D51"/>
    <w:rsid w:val="00971E2F"/>
    <w:rsid w:val="009A2757"/>
    <w:rsid w:val="009B1ED8"/>
    <w:rsid w:val="009C40AB"/>
    <w:rsid w:val="009D30D7"/>
    <w:rsid w:val="009D3372"/>
    <w:rsid w:val="009D7018"/>
    <w:rsid w:val="009F1AC6"/>
    <w:rsid w:val="00A06A48"/>
    <w:rsid w:val="00A27918"/>
    <w:rsid w:val="00A4638D"/>
    <w:rsid w:val="00A67590"/>
    <w:rsid w:val="00A800F5"/>
    <w:rsid w:val="00A80D29"/>
    <w:rsid w:val="00A9426A"/>
    <w:rsid w:val="00AB4171"/>
    <w:rsid w:val="00AB483A"/>
    <w:rsid w:val="00AC5741"/>
    <w:rsid w:val="00AD7687"/>
    <w:rsid w:val="00AF299B"/>
    <w:rsid w:val="00B033D7"/>
    <w:rsid w:val="00B05CF9"/>
    <w:rsid w:val="00B20829"/>
    <w:rsid w:val="00B45A4F"/>
    <w:rsid w:val="00B45C7F"/>
    <w:rsid w:val="00B45E69"/>
    <w:rsid w:val="00B604A8"/>
    <w:rsid w:val="00B85A8A"/>
    <w:rsid w:val="00BA5150"/>
    <w:rsid w:val="00BB0D8F"/>
    <w:rsid w:val="00BD275A"/>
    <w:rsid w:val="00BD5992"/>
    <w:rsid w:val="00BD7D03"/>
    <w:rsid w:val="00C24780"/>
    <w:rsid w:val="00C3177F"/>
    <w:rsid w:val="00C35145"/>
    <w:rsid w:val="00C94376"/>
    <w:rsid w:val="00CA31D7"/>
    <w:rsid w:val="00CB6BD1"/>
    <w:rsid w:val="00CC3666"/>
    <w:rsid w:val="00CC3BD1"/>
    <w:rsid w:val="00CD3597"/>
    <w:rsid w:val="00CE7D3D"/>
    <w:rsid w:val="00D02221"/>
    <w:rsid w:val="00D2218A"/>
    <w:rsid w:val="00D268E0"/>
    <w:rsid w:val="00D376EA"/>
    <w:rsid w:val="00D44545"/>
    <w:rsid w:val="00D470A9"/>
    <w:rsid w:val="00D5631D"/>
    <w:rsid w:val="00D6238B"/>
    <w:rsid w:val="00D6373B"/>
    <w:rsid w:val="00D67C25"/>
    <w:rsid w:val="00D7083B"/>
    <w:rsid w:val="00D71756"/>
    <w:rsid w:val="00D855AC"/>
    <w:rsid w:val="00DC0DCC"/>
    <w:rsid w:val="00DC32C2"/>
    <w:rsid w:val="00DD0381"/>
    <w:rsid w:val="00DF0663"/>
    <w:rsid w:val="00DF66D9"/>
    <w:rsid w:val="00E06BFD"/>
    <w:rsid w:val="00E17BE4"/>
    <w:rsid w:val="00E51FDF"/>
    <w:rsid w:val="00E776FF"/>
    <w:rsid w:val="00E81B3E"/>
    <w:rsid w:val="00E81B9E"/>
    <w:rsid w:val="00E93CD4"/>
    <w:rsid w:val="00EA42B5"/>
    <w:rsid w:val="00EA565A"/>
    <w:rsid w:val="00ED1690"/>
    <w:rsid w:val="00EE00E0"/>
    <w:rsid w:val="00EF2122"/>
    <w:rsid w:val="00EF5BFE"/>
    <w:rsid w:val="00F00368"/>
    <w:rsid w:val="00F00832"/>
    <w:rsid w:val="00F1126F"/>
    <w:rsid w:val="00F20F1A"/>
    <w:rsid w:val="00F25254"/>
    <w:rsid w:val="00F30506"/>
    <w:rsid w:val="00F649B6"/>
    <w:rsid w:val="00F7059A"/>
    <w:rsid w:val="00F7390B"/>
    <w:rsid w:val="00F73E36"/>
    <w:rsid w:val="00F76731"/>
    <w:rsid w:val="00F85CB1"/>
    <w:rsid w:val="00F92206"/>
    <w:rsid w:val="00FC2EE6"/>
    <w:rsid w:val="00FD5C98"/>
    <w:rsid w:val="00FE66C5"/>
    <w:rsid w:val="00FE712B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66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6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6D9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6D9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6D9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66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6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6D9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6D9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6D9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5203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St-266/2018</izvorni_sadrzaj>
    <derivirana_varijabla naziv="DomainObject.Predmet.OznakaBroj_1">St-266/2018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PRTENJAČA j.d.o.o. za usluge prijevoza</izvorni_sadrzaj>
    <derivirana_varijabla naziv="DomainObject.Predmet.ProtustrankaFormated_1">  PRTENJAČA j.d.o.o. za usluge prijevoza</derivirana_varijabla>
  </DomainObject.Predmet.ProtustrankaFormated>
  <DomainObject.Predmet.ProtustrankaFormatedOIB>
    <izvorni_sadrzaj>  PRTENJAČA j.d.o.o. za usluge prijevoza, OIB 77130793678</izvorni_sadrzaj>
    <derivirana_varijabla naziv="DomainObject.Predmet.ProtustrankaFormatedOIB_1">  PRTENJAČA j.d.o.o. za usluge prijevoza, OIB 77130793678</derivirana_varijabla>
  </DomainObject.Predmet.ProtustrankaFormatedOIB>
  <DomainObject.Predmet.ProtustrankaFormatedWithAdress>
    <izvorni_sadrzaj> PRTENJAČA j.d.o.o. za usluge prijevoza, Polača 247, 23210 Polača</izvorni_sadrzaj>
    <derivirana_varijabla naziv="DomainObject.Predmet.ProtustrankaFormatedWithAdress_1"> PRTENJAČA j.d.o.o. za usluge prijevoza, Polača 247, 23210 Polača</derivirana_varijabla>
  </DomainObject.Predmet.ProtustrankaFormatedWithAdress>
  <DomainObject.Predmet.ProtustrankaFormatedWithAdressOIB>
    <izvorni_sadrzaj> PRTENJAČA j.d.o.o. za usluge prijevoza, OIB 77130793678, Polača 247, 23210 Polača</izvorni_sadrzaj>
    <derivirana_varijabla naziv="DomainObject.Predmet.ProtustrankaFormatedWithAdressOIB_1"> PRTENJAČA j.d.o.o. za usluge prijevoza, OIB 77130793678, Polača 247, 23210 Polača</derivirana_varijabla>
  </DomainObject.Predmet.ProtustrankaFormatedWithAdressOIB>
  <DomainObject.Predmet.ProtustrankaWithAdress>
    <izvorni_sadrzaj>PRTENJAČA j.d.o.o. za usluge prijevoza Polača 247, 23210 Polača</izvorni_sadrzaj>
    <derivirana_varijabla naziv="DomainObject.Predmet.ProtustrankaWithAdress_1">PRTENJAČA j.d.o.o. za usluge prijevoza Polača 247, 23210 Polača</derivirana_varijabla>
  </DomainObject.Predmet.ProtustrankaWithAdress>
  <DomainObject.Predmet.ProtustrankaWithAdressOIB>
    <izvorni_sadrzaj>PRTENJAČA j.d.o.o. za usluge prijevoza, OIB 77130793678, Polača 247, 23210 Polača</izvorni_sadrzaj>
    <derivirana_varijabla naziv="DomainObject.Predmet.ProtustrankaWithAdressOIB_1">PRTENJAČA j.d.o.o. za usluge prijevoza, OIB 77130793678, Polača 247, 23210 Polača</derivirana_varijabla>
  </DomainObject.Predmet.ProtustrankaWithAdressOIB>
  <DomainObject.Predmet.ProtustrankaNazivFormated>
    <izvorni_sadrzaj>PRTENJAČA j.d.o.o. za usluge prijevoza</izvorni_sadrzaj>
    <derivirana_varijabla naziv="DomainObject.Predmet.ProtustrankaNazivFormated_1">PRTENJAČA j.d.o.o. za usluge prijevoza</derivirana_varijabla>
  </DomainObject.Predmet.ProtustrankaNazivFormated>
  <DomainObject.Predmet.ProtustrankaNazivFormatedOIB>
    <izvorni_sadrzaj>PRTENJAČA j.d.o.o. za usluge prijevoza, OIB 77130793678</izvorni_sadrzaj>
    <derivirana_varijabla naziv="DomainObject.Predmet.ProtustrankaNazivFormatedOIB_1">PRTENJAČA j.d.o.o. za usluge prijevoza, OIB 77130793678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PRTENJAČA j.d.o.o. za usluge prijevoza</item>
    </izvorni_sadrzaj>
    <derivirana_varijabla naziv="DomainObject.Predmet.ProtuStrankaListFormated_1">
      <item>PRTENJAČA j.d.o.o. za usluge prijevoza</item>
    </derivirana_varijabla>
  </DomainObject.Predmet.ProtuStrankaListFormated>
  <DomainObject.Predmet.ProtuStrankaListFormatedOIB>
    <izvorni_sadrzaj>
      <item>PRTENJAČA j.d.o.o. za usluge prijevoza, OIB 77130793678</item>
    </izvorni_sadrzaj>
    <derivirana_varijabla naziv="DomainObject.Predmet.ProtuStrankaListFormatedOIB_1">
      <item>PRTENJAČA j.d.o.o. za usluge prijevoza, OIB 77130793678</item>
    </derivirana_varijabla>
  </DomainObject.Predmet.ProtuStrankaListFormatedOIB>
  <DomainObject.Predmet.ProtuStrankaListFormatedWithAdress>
    <izvorni_sadrzaj>
      <item>PRTENJAČA j.d.o.o. za usluge prijevoza, Polača 247, 23210 Polača</item>
    </izvorni_sadrzaj>
    <derivirana_varijabla naziv="DomainObject.Predmet.ProtuStrankaListFormatedWithAdress_1">
      <item>PRTENJAČA j.d.o.o. za usluge prijevoza, Polača 247, 23210 Polača</item>
    </derivirana_varijabla>
  </DomainObject.Predmet.ProtuStrankaListFormatedWithAdress>
  <DomainObject.Predmet.ProtuStrankaListFormatedWithAdressOIB>
    <izvorni_sadrzaj>
      <item>PRTENJAČA j.d.o.o. za usluge prijevoza, OIB 77130793678, Polača 247, 23210 Polača</item>
    </izvorni_sadrzaj>
    <derivirana_varijabla naziv="DomainObject.Predmet.ProtuStrankaListFormatedWithAdressOIB_1">
      <item>PRTENJAČA j.d.o.o. za usluge prijevoza, OIB 77130793678, Polača 247, 23210 Polača</item>
    </derivirana_varijabla>
  </DomainObject.Predmet.ProtuStrankaListFormatedWithAdressOIB>
  <DomainObject.Predmet.ProtuStrankaListNazivFormated>
    <izvorni_sadrzaj>
      <item>PRTENJAČA j.d.o.o. za usluge prijevoza</item>
    </izvorni_sadrzaj>
    <derivirana_varijabla naziv="DomainObject.Predmet.ProtuStrankaListNazivFormated_1">
      <item>PRTENJAČA j.d.o.o. za usluge prijevoza</item>
    </derivirana_varijabla>
  </DomainObject.Predmet.ProtuStrankaListNazivFormated>
  <DomainObject.Predmet.ProtuStrankaListNazivFormatedOIB>
    <izvorni_sadrzaj>
      <item>PRTENJAČA j.d.o.o. za usluge prijevoza, OIB 77130793678</item>
    </izvorni_sadrzaj>
    <derivirana_varijabla naziv="DomainObject.Predmet.ProtuStrankaListNazivFormatedOIB_1">
      <item>PRTENJAČA j.d.o.o. za usluge prijevoza, OIB 77130793678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PRTENJAČA j.d.o.o. za usluge prijevoza</izvorni_sadrzaj>
    <derivirana_varijabla naziv="DomainObject.Predmet.ProtustrankaIDrugi_1">PRTENJAČA j.d.o.o. za usluge prijevoza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PRTENJAČA j.d.o.o. za usluge prijevoza, OIB 77130793678, Polača 247, 23210 Polača</izvorni_sadrzaj>
    <derivirana_varijabla naziv="DomainObject.Predmet.ProtustrankaIDrugiAdressOIB_1">PRTENJAČA j.d.o.o. za usluge prijevoza, OIB 77130793678, Polača 247, 23210 Polača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PRTENJAČA j.d.o.o. za usluge prijevoza</item>
      <item>Financijska agencija, Podružnica Zadar</item>
    </izvorni_sadrzaj>
    <derivirana_varijabla naziv="DomainObject.Predmet.SudioniciListNaziv_1">
      <item>PRTENJAČA j.d.o.o. za usluge prijevoza</item>
      <item>Financijska agencija, Podružnica Zadar</item>
    </derivirana_varijabla>
  </DomainObject.Predmet.SudioniciListNaziv>
  <DomainObject.Predmet.SudioniciListAdressOIB>
    <izvorni_sadrzaj>
      <item>PRTENJAČA j.d.o.o. za usluge prijevoza, OIB 77130793678, Polača 247,23210 Polača</item>
      <item>Financijska agencija, Podružnica Zadar, OIB 85821130368</item>
    </izvorni_sadrzaj>
    <derivirana_varijabla naziv="DomainObject.Predmet.SudioniciListAdressOIB_1">
      <item>PRTENJAČA j.d.o.o. za usluge prijevoza, OIB 77130793678, Polača 247,23210 Polača</item>
      <item>Financijska agencija, Podružnica Zadar,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77130793678</item>
      <item>, OIB 85821130368</item>
    </izvorni_sadrzaj>
    <derivirana_varijabla naziv="DomainObject.Predmet.SudioniciListNazivOIB_1">
      <item>, OIB 77130793678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St-266/2018-9</izvorni_sadrzaj>
    <derivirana_varijabla naziv="DomainObject.PredzadnjaOdlukaIzPredmeta.Oznaka_1">St-266/2018-9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632E64-596F-4A60-AE00-6141CAC027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946</properties:Words>
  <properties:Characters>5173</properties:Characters>
  <properties:Lines>112</properties:Lines>
  <properties:Paragraphs>38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2019-01-25T17:33:00Z</dcterms:created>
  <dc:creator>Ardena Bajlo</dc:creator>
  <cp:lastModifiedBy>Martina Kalmeta</cp:lastModifiedBy>
  <cp:lastPrinted>2019-01-28T07:32:00Z</cp:lastPrinted>
  <dcterms:modified xmlns:xsi="http://www.w3.org/2001/XMLSchema-instance" xsi:type="dcterms:W3CDTF">2019-01-28T08:17:00Z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(St-266-18 PRTENJAČA  j.d.o.o.  -otvaranje i zaključenje, bez priv. st. upr. + obustava skraćenog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