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d8a1" w14:paraId="14ed8a1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6646D8">
        <w:t>32/17-4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6646D8" w:rsidP="00485A06" w:rsidR="006646D8">
      <w:pPr>
        <w:pStyle w:val="Bezproreda"/>
        <w:jc w:val="both"/>
      </w:pPr>
    </w:p>
    <w:p w:rsidRDefault="00485A06" w:rsidP="006646D8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6646D8">
        <w:t xml:space="preserve">Filipa </w:t>
      </w:r>
      <w:proofErr w:type="spellStart"/>
      <w:r w:rsidR="006646D8">
        <w:t>Đorđievski</w:t>
      </w:r>
      <w:proofErr w:type="spellEnd"/>
      <w:r w:rsidR="006646D8">
        <w:t xml:space="preserve"> iz Zagreba, </w:t>
      </w:r>
      <w:proofErr w:type="spellStart"/>
      <w:r w:rsidR="006646D8">
        <w:t>Ivanićgradska</w:t>
      </w:r>
      <w:proofErr w:type="spellEnd"/>
      <w:r w:rsidR="006646D8">
        <w:t xml:space="preserve"> 66, OIB: 42731305782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6646D8">
        <w:t>30</w:t>
      </w:r>
      <w:r w:rsidR="001A6E18">
        <w:t>. studenog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</w:t>
      </w:r>
      <w:r w:rsidR="006646D8">
        <w:t>žalba</w:t>
      </w:r>
      <w:r>
        <w:t xml:space="preserve"> </w:t>
      </w:r>
      <w:r w:rsidR="006646D8">
        <w:t xml:space="preserve">Filipa </w:t>
      </w:r>
      <w:proofErr w:type="spellStart"/>
      <w:r w:rsidR="006646D8">
        <w:t>Đorđievski</w:t>
      </w:r>
      <w:proofErr w:type="spellEnd"/>
      <w:r w:rsidR="006646D8">
        <w:t xml:space="preserve"> (nazvana prigovor) od 31. svibnja 2017. kao </w:t>
      </w:r>
      <w:r w:rsidR="00150669">
        <w:t>nedopušten</w:t>
      </w:r>
      <w:r w:rsidR="006646D8">
        <w:t>a.</w:t>
      </w: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6646D8">
        <w:t xml:space="preserve">Filip </w:t>
      </w:r>
      <w:proofErr w:type="spellStart"/>
      <w:r w:rsidR="006646D8">
        <w:t>Đorđievski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6646D8">
        <w:t>07. veljače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6646D8">
      <w:pPr>
        <w:pStyle w:val="Bezproreda"/>
        <w:jc w:val="both"/>
      </w:pPr>
      <w:r>
        <w:tab/>
        <w:t xml:space="preserve">Zaključkom od </w:t>
      </w:r>
      <w:r w:rsidR="006646D8">
        <w:t>25. svibnja</w:t>
      </w:r>
      <w:r w:rsidR="000664E6">
        <w:t xml:space="preserve"> 2017</w:t>
      </w:r>
      <w:r>
        <w:t xml:space="preserve">. </w:t>
      </w:r>
      <w:r w:rsidR="006646D8">
        <w:t xml:space="preserve">Filip </w:t>
      </w:r>
      <w:proofErr w:type="spellStart"/>
      <w:r w:rsidR="006646D8">
        <w:t>Đorđievski</w:t>
      </w:r>
      <w:proofErr w:type="spellEnd"/>
      <w:r>
        <w:t xml:space="preserve"> pozvan je da predujmi troškove postupka u iznosu od </w:t>
      </w:r>
      <w:r w:rsidR="006646D8">
        <w:t>3</w:t>
      </w:r>
      <w:r w:rsidR="007376BE">
        <w:t>.</w:t>
      </w:r>
      <w:r w:rsidR="001A6E18">
        <w:t xml:space="preserve">000,00 kuna, u roku od </w:t>
      </w:r>
      <w:r w:rsidR="006646D8">
        <w:t>8 dana.</w:t>
      </w:r>
    </w:p>
    <w:p w:rsidRDefault="006646D8" w:rsidP="00485A06" w:rsidR="006646D8">
      <w:pPr>
        <w:pStyle w:val="Bezproreda"/>
        <w:jc w:val="both"/>
      </w:pPr>
      <w:r>
        <w:tab/>
        <w:t>Protiv tog zaključka izjavljen je pravovremeni prigovor, koji sadržajno predstavlja žalbu.</w:t>
      </w:r>
    </w:p>
    <w:p w:rsidRDefault="006646D8" w:rsidP="00485A06" w:rsidR="006646D8">
      <w:pPr>
        <w:pStyle w:val="Bezproreda"/>
        <w:jc w:val="both"/>
      </w:pPr>
      <w:r>
        <w:tab/>
        <w:t xml:space="preserve">Sukladno čl. 26. st. 2. Zakona o stečaju potrošača zaključkom sud, između ostalog, odlučuje o upravljanju postupkom i protiv zaključka sukladno čl. 27. st. 7. ZSP nije dopušten pravni lijek. </w:t>
      </w:r>
    </w:p>
    <w:p w:rsidRDefault="006646D8" w:rsidP="006646D8" w:rsidR="00150669">
      <w:pPr>
        <w:pStyle w:val="Bezproreda"/>
        <w:ind w:firstLine="708"/>
        <w:jc w:val="both"/>
      </w:pPr>
      <w:r>
        <w:t xml:space="preserve">Stoga je žalbu (prigovor) valjalo odbaciti a primjenom čl. 358.Zakona o parničnom postupku koji se u ovom izvanparničnom postupku primjenjuje </w:t>
      </w:r>
      <w:proofErr w:type="spellStart"/>
      <w:r>
        <w:t>podredno</w:t>
      </w:r>
      <w:proofErr w:type="spellEnd"/>
      <w:r>
        <w:t xml:space="preserve">. 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6646D8">
        <w:t>30</w:t>
      </w:r>
      <w:r w:rsidR="001A6E18">
        <w:t>. studenog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A6E18">
        <w:t xml:space="preserve">,v.r. </w:t>
      </w:r>
      <w:r w:rsidR="00593166">
        <w:t xml:space="preserve">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6646D8">
        <w:t xml:space="preserve">Filip </w:t>
      </w:r>
      <w:proofErr w:type="spellStart"/>
      <w:r w:rsidR="006646D8">
        <w:t>Đorđievski</w:t>
      </w:r>
      <w:proofErr w:type="spellEnd"/>
    </w:p>
    <w:p w:rsidRDefault="00B27C31" w:rsidP="001A6E18" w:rsidR="001A6E18" w:rsidRPr="00590FB7">
      <w:pPr>
        <w:pStyle w:val="Bezproreda"/>
      </w:pPr>
      <w:r>
        <w:t>2. e-oglasna ploča - 8 dana.</w:t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</w:p>
    <w:p w:rsidRDefault="001A6E18" w:rsidP="00590FB7" w:rsidR="001A6E18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1A6E18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1A6E18"/>
    <w:rsid w:val="00485A06"/>
    <w:rsid w:val="004B3529"/>
    <w:rsid w:val="00593166"/>
    <w:rsid w:val="005D2071"/>
    <w:rsid w:val="005F1484"/>
    <w:rsid w:val="006646D8"/>
    <w:rsid w:val="007376BE"/>
    <w:rsid w:val="00896E51"/>
    <w:rsid w:val="00B27C31"/>
    <w:rsid w:val="00C2506B"/>
    <w:rsid w:val="00C753E0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C75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C75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Sp-32/2017</izvorni_sadrzaj>
    <derivirana_varijabla naziv="DomainObject.Predmet.OznakaBroj_1">Sp-32/2017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Đorđievski</izvorni_sadrzaj>
    <derivirana_varijabla naziv="DomainObject.Predmet.StrankaFormated_1">  Filip Đorđievski</derivirana_varijabla>
  </DomainObject.Predmet.StrankaFormated>
  <DomainObject.Predmet.StrankaFormatedOIB>
    <izvorni_sadrzaj>  Filip Đorđievski, OIB 42731305782</izvorni_sadrzaj>
    <derivirana_varijabla naziv="DomainObject.Predmet.StrankaFormatedOIB_1">  Filip Đorđievski, OIB 42731305782</derivirana_varijabla>
  </DomainObject.Predmet.StrankaFormatedOIB>
  <DomainObject.Predmet.StrankaFormatedWithAdress>
    <izvorni_sadrzaj> Filip Đorđievski, Ivanićgradska 66, 10000 Zagreb</izvorni_sadrzaj>
    <derivirana_varijabla naziv="DomainObject.Predmet.StrankaFormatedWithAdress_1"> Filip Đorđievski, Ivanićgradska 66, 10000 Zagreb</derivirana_varijabla>
  </DomainObject.Predmet.StrankaFormatedWithAdress>
  <DomainObject.Predmet.StrankaFormatedWithAdressOIB>
    <izvorni_sadrzaj> Filip Đorđievski, OIB 42731305782, Ivanićgradska 66, 10000 Zagreb</izvorni_sadrzaj>
    <derivirana_varijabla naziv="DomainObject.Predmet.StrankaFormatedWithAdressOIB_1"> Filip Đorđievski, OIB 42731305782, Ivanićgradska 66, 10000 Zagreb</derivirana_varijabla>
  </DomainObject.Predmet.StrankaFormatedWithAdressOIB>
  <DomainObject.Predmet.StrankaWithAdress>
    <izvorni_sadrzaj>Filip Đorđievski Ivanićgradska 66,10000 Zagreb</izvorni_sadrzaj>
    <derivirana_varijabla naziv="DomainObject.Predmet.StrankaWithAdress_1">Filip Đorđievski Ivanićgradska 66,10000 Zagreb</derivirana_varijabla>
  </DomainObject.Predmet.StrankaWithAdress>
  <DomainObject.Predmet.StrankaWithAdressOIB>
    <izvorni_sadrzaj>Filip Đorđievski, OIB 42731305782, Ivanićgradska 66,10000 Zagreb</izvorni_sadrzaj>
    <derivirana_varijabla naziv="DomainObject.Predmet.StrankaWithAdressOIB_1">Filip Đorđievski, OIB 42731305782, Ivanićgradska 66,10000 Zagreb</derivirana_varijabla>
  </DomainObject.Predmet.StrankaWithAdressOIB>
  <DomainObject.Predmet.StrankaNazivFormated>
    <izvorni_sadrzaj>Filip Đorđievski</izvorni_sadrzaj>
    <derivirana_varijabla naziv="DomainObject.Predmet.StrankaNazivFormated_1">Filip Đorđievski</derivirana_varijabla>
  </DomainObject.Predmet.StrankaNazivFormated>
  <DomainObject.Predmet.StrankaNazivFormatedOIB>
    <izvorni_sadrzaj>Filip Đorđievski, OIB 42731305782</izvorni_sadrzaj>
    <derivirana_varijabla naziv="DomainObject.Predmet.StrankaNazivFormatedOIB_1">Filip Đorđievski, OIB 42731305782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Filip Đorđievski</item>
    </izvorni_sadrzaj>
    <derivirana_varijabla naziv="DomainObject.Predmet.StrankaListFormated_1">
      <item>Filip Đorđievski</item>
    </derivirana_varijabla>
  </DomainObject.Predmet.StrankaListFormated>
  <DomainObject.Predmet.StrankaListFormatedOIB>
    <izvorni_sadrzaj>
      <item>Filip Đorđievski, OIB 42731305782</item>
    </izvorni_sadrzaj>
    <derivirana_varijabla naziv="DomainObject.Predmet.StrankaListFormatedOIB_1">
      <item>Filip Đorđievski, OIB 42731305782</item>
    </derivirana_varijabla>
  </DomainObject.Predmet.StrankaListFormatedOIB>
  <DomainObject.Predmet.StrankaListFormatedWithAdress>
    <izvorni_sadrzaj>
      <item>Filip Đorđievski, Ivanićgradska 66, 10000 Zagreb</item>
    </izvorni_sadrzaj>
    <derivirana_varijabla naziv="DomainObject.Predmet.StrankaListFormatedWithAdress_1">
      <item>Filip Đorđievski, Ivanićgradska 66, 10000 Zagreb</item>
    </derivirana_varijabla>
  </DomainObject.Predmet.StrankaListFormatedWithAdress>
  <DomainObject.Predmet.StrankaListFormatedWithAdressOIB>
    <izvorni_sadrzaj>
      <item>Filip Đorđievski, OIB 42731305782, Ivanićgradska 66, 10000 Zagreb</item>
    </izvorni_sadrzaj>
    <derivirana_varijabla naziv="DomainObject.Predmet.StrankaListFormatedWithAdressOIB_1">
      <item>Filip Đorđievski, OIB 42731305782, Ivanićgradska 66, 10000 Zagreb</item>
    </derivirana_varijabla>
  </DomainObject.Predmet.StrankaListFormatedWithAdressOIB>
  <DomainObject.Predmet.StrankaListNazivFormated>
    <izvorni_sadrzaj>
      <item>Filip Đorđievski</item>
    </izvorni_sadrzaj>
    <derivirana_varijabla naziv="DomainObject.Predmet.StrankaListNazivFormated_1">
      <item>Filip Đorđievski</item>
    </derivirana_varijabla>
  </DomainObject.Predmet.StrankaListNazivFormated>
  <DomainObject.Predmet.StrankaListNazivFormatedOIB>
    <izvorni_sadrzaj>
      <item>Filip Đorđievski, OIB 42731305782</item>
    </izvorni_sadrzaj>
    <derivirana_varijabla naziv="DomainObject.Predmet.StrankaListNazivFormatedOIB_1">
      <item>Filip Đorđievski, OIB 42731305782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Filip Đorđievski</izvorni_sadrzaj>
    <derivirana_varijabla naziv="DomainObject.Predmet.StrankaIDrugi_1">Filip Đorđievski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Filip Đorđievski, OIB 42731305782, Ivanićgradska 66, 10000 Zagreb</izvorni_sadrzaj>
    <derivirana_varijabla naziv="DomainObject.Predmet.StrankaIDrugiAdressOIB_1">Filip Đorđievski, OIB 42731305782, Ivanićgradska 66,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Đorđievski</item>
    </izvorni_sadrzaj>
    <derivirana_varijabla naziv="DomainObject.Predmet.SudioniciListNaziv_1">
      <item>Filip Đorđievski</item>
    </derivirana_varijabla>
  </DomainObject.Predmet.SudioniciListNaziv>
  <DomainObject.Predmet.SudioniciListAdressOIB>
    <izvorni_sadrzaj>
      <item>Filip Đorđievski, OIB 42731305782, Ivanićgradska 66,10000 Zagreb</item>
    </izvorni_sadrzaj>
    <derivirana_varijabla naziv="DomainObject.Predmet.SudioniciListAdressOIB_1">
      <item>Filip Đorđievski, OIB 42731305782, Ivanićgradska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42731305782</item>
    </izvorni_sadrzaj>
    <derivirana_varijabla naziv="DomainObject.Predmet.SudioniciListNazivOIB_1">
      <item>, OIB 42731305782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1379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2017-11-30T11:25:00Z</dcterms:created>
  <dc:creator>Veronika Kolačko</dc:creator>
  <cp:lastModifiedBy>Jelena Pavić</cp:lastModifiedBy>
  <cp:lastPrinted>2017-11-30T11:25:00Z</cp:lastPrinted>
  <dcterms:modified xmlns:xsi="http://www.w3.org/2001/XMLSchema-instance" xsi:type="dcterms:W3CDTF">2017-11-30T11:38:00Z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