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00fa" w14:paraId="5f100fa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AC029E" w:rsidP="000E261F" w:rsidR="000E261F" w:rsidRPr="00180EFA">
      <w:pPr>
        <w:jc w:val="right"/>
      </w:pPr>
      <w:r w:rsidRPr="00864A6C">
        <w:t>87. St-675/2019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>
      <w:pPr>
        <w:jc w:val="center"/>
      </w:pPr>
      <w:r w:rsidRPr="00180EFA">
        <w:t>R J E Š E N J E</w:t>
      </w:r>
    </w:p>
    <w:p w:rsidRDefault="00C16C9F" w:rsidP="000E261F" w:rsidR="00C16C9F" w:rsidRPr="00180EFA">
      <w:pPr>
        <w:jc w:val="center"/>
      </w:pP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AC029E" w:rsidRPr="00864A6C">
        <w:t>AIRPORT CARWASH d.o.o., OIB 52001836053, Velika Gorica, Šandora Breščenskog 4, kojeg zastupa punomoćnik Tomislav Profozić, odvjetnik u Zagrebu, za otvaranje stečajnog postupka nad dužnikom AIRPORT CARWASH d.o.o., OIB 52001836053, Velika Gorica, Šandora Breščenskog 4</w:t>
      </w:r>
      <w:r w:rsidR="0053656C" w:rsidRPr="0053656C">
        <w:t xml:space="preserve">, </w:t>
      </w:r>
      <w:r w:rsidR="00AC029E">
        <w:t>2. srpnja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AC029E" w:rsidRPr="00864A6C">
        <w:t>AIRPORT CARWASH d.o.o., OIB 52001836053, Velika Gorica, Šandora Breščenskog 4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AC029E">
        <w:t>2</w:t>
      </w:r>
      <w:r w:rsidR="000D084F">
        <w:t>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C029E">
        <w:t>675</w:t>
      </w:r>
      <w:r w:rsidR="00D50767">
        <w:t>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337D09" w:rsidP="00337D09" w:rsidR="00337D09" w:rsidRPr="00B231D0">
      <w:pPr>
        <w:ind w:firstLine="709"/>
        <w:jc w:val="both"/>
      </w:pPr>
      <w:r w:rsidRPr="00B231D0">
        <w:t>Dužnik je po osobi ovlaštenoj za zast</w:t>
      </w:r>
      <w:r>
        <w:t>upanje po zakonu podnio sudu 13. ožujka 2019</w:t>
      </w:r>
      <w:r w:rsidRPr="00B231D0">
        <w:t>. prijedlog za otvaranje stečajnog postupka sukladno odredbama čl. 16. i čl. 109. Stečajnog zakona (“Narodne novine” broj 71/15 i 104/17; dalje: SZ). U prijedlogu u bitnome navodi kako kod dužnika postoji stečajni razlog nesposobnosti za plaćanje u prilog koje tvrdnje je dostavio Potvrdu Financijske agencije o blokadi računa i novčanih sredstava te je dostavio popis imovine i obveza dužnika u skladu s odredbama čl. 17. SZ-a.</w:t>
      </w:r>
    </w:p>
    <w:p w:rsidRDefault="008C5EDB" w:rsidP="008E6F22" w:rsidR="008C5EDB">
      <w:pPr>
        <w:pStyle w:val="Tijeloteksta"/>
      </w:pPr>
    </w:p>
    <w:p w:rsidRDefault="008C5EDB" w:rsidP="00337D09" w:rsidR="009E1CC5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</w:t>
      </w:r>
    </w:p>
    <w:p w:rsidRDefault="006948F8" w:rsidP="009E1CC5" w:rsidR="006948F8" w:rsidRPr="008C5EDB">
      <w:pPr>
        <w:ind w:firstLine="708"/>
        <w:jc w:val="both"/>
      </w:pPr>
    </w:p>
    <w:p w:rsidRDefault="00337D09" w:rsidP="00D06323" w:rsidR="00337D09">
      <w:pPr>
        <w:pStyle w:val="Tijeloteksta"/>
        <w:ind w:firstLine="708"/>
      </w:pPr>
    </w:p>
    <w:p w:rsidRDefault="00337D09" w:rsidP="00D06323" w:rsidR="00337D09">
      <w:pPr>
        <w:pStyle w:val="Tijeloteksta"/>
        <w:ind w:firstLine="708"/>
      </w:pPr>
    </w:p>
    <w:p w:rsidRDefault="00337D09" w:rsidP="00D06323" w:rsidR="00337D09">
      <w:pPr>
        <w:pStyle w:val="Tijeloteksta"/>
        <w:ind w:firstLine="708"/>
      </w:pPr>
      <w:r>
        <w:t>Iz dostavljenog popisa imovine i ob</w:t>
      </w:r>
      <w:r w:rsidR="000C4B10">
        <w:t>veza proizlazi, kao i dužnikovog podneska od 12. lipnja 2019. proizlazi da dužnik nema nikakve imovine.</w:t>
      </w:r>
    </w:p>
    <w:p w:rsidRDefault="00C53462" w:rsidP="000C4B10" w:rsidR="00C53462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C53462" w:rsidR="00C53462">
      <w:pPr>
        <w:jc w:val="both"/>
      </w:pPr>
      <w:r>
        <w:tab/>
      </w:r>
      <w:r w:rsidR="00C53462">
        <w:t>U smislu odredbe čl. 132. st. 1. SZ-a osobe koje imaju pravni interes za provedbom stečajnoga postupka pozvane su predujmiti troškove prethodnoga i otvorenoga stečajnog post</w:t>
      </w:r>
      <w:r w:rsidR="000C4B10">
        <w:t>upka u ukupnom iznosu 2</w:t>
      </w:r>
      <w:r w:rsidR="000D084F">
        <w:t>.120,00</w:t>
      </w:r>
      <w:r w:rsidR="00C53462">
        <w:t xml:space="preserve"> kn. Po ocjeni ovoga suda troškovi otvorenoga stečajnog postupka odnosno troškovi knjigovodstva iznosili </w:t>
      </w:r>
      <w:r w:rsidR="00E26395">
        <w:t xml:space="preserve">bi </w:t>
      </w:r>
      <w:r w:rsidR="00C53462">
        <w:t xml:space="preserve">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 Slijedom navedenog, ukupni troškovi utemeljeni na trajanju stečajnog postupka od </w:t>
      </w:r>
      <w:r w:rsidR="00E26395">
        <w:t>6 mjeseci iznosi bi 7.120,00 kn</w:t>
      </w:r>
      <w:r w:rsidR="00C53462">
        <w:t xml:space="preserve">. </w:t>
      </w:r>
    </w:p>
    <w:p w:rsidRDefault="00D62E93" w:rsidP="00C53462" w:rsidR="00D62E93">
      <w:pPr>
        <w:jc w:val="both"/>
      </w:pPr>
    </w:p>
    <w:p w:rsidRDefault="00C53462" w:rsidP="00C53462" w:rsidR="00C53462">
      <w:pPr>
        <w:ind w:firstLine="708"/>
        <w:jc w:val="both"/>
      </w:pPr>
      <w:r>
        <w:t xml:space="preserve">Imajući u vidu da je FINA u skladu s odredbom čl. 112. st. 5. SZ-a na ime predujma za namirenje troškova stečajnog postupka zaplijenila 5.000,00 kn </w:t>
      </w:r>
      <w:r w:rsidR="00E26395">
        <w:t>(list 20</w:t>
      </w:r>
      <w:r w:rsidR="000D084F">
        <w:t xml:space="preserve">. spisa), predujam od </w:t>
      </w:r>
      <w:r w:rsidR="00E26395">
        <w:t>7</w:t>
      </w:r>
      <w:r w:rsidR="000D084F">
        <w:t>.120,00</w:t>
      </w:r>
      <w:r>
        <w:t xml:space="preserve"> kn je umanjen za zaplijenjeni iznos.</w:t>
      </w:r>
    </w:p>
    <w:p w:rsidRDefault="00C53462" w:rsidP="00C53462" w:rsidR="00C53462">
      <w:pPr>
        <w:jc w:val="both"/>
      </w:pPr>
    </w:p>
    <w:p w:rsidRDefault="009B1748" w:rsidP="00C53462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>
      <w:r w:rsidRPr="00B9015B">
        <w:t xml:space="preserve">        </w:t>
      </w:r>
    </w:p>
    <w:p w:rsidRDefault="00C16C9F" w:rsidP="00065B42" w:rsidR="00C16C9F" w:rsidRPr="00B9015B"/>
    <w:p w:rsidRDefault="000D084F" w:rsidP="00852270" w:rsidR="00852270">
      <w:pPr>
        <w:pStyle w:val="Tijeloteksta"/>
        <w:jc w:val="center"/>
      </w:pPr>
      <w:r>
        <w:t xml:space="preserve">Zagreb, </w:t>
      </w:r>
      <w:r w:rsidR="00E26395">
        <w:t>2. srpnja</w:t>
      </w:r>
      <w:r w:rsidR="00852270" w:rsidRPr="00180EFA">
        <w:t xml:space="preserve"> 2019.</w:t>
      </w:r>
    </w:p>
    <w:p w:rsidRDefault="00C16C9F" w:rsidP="00852270" w:rsidR="00C16C9F" w:rsidRPr="00180EFA">
      <w:pPr>
        <w:pStyle w:val="Tijeloteksta"/>
        <w:jc w:val="center"/>
      </w:pPr>
    </w:p>
    <w:p w:rsidRDefault="00852270" w:rsidP="00852270" w:rsidR="00852270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 xml:space="preserve">Protiv ovog rješenja nezadovoljna stranka može izjaviti žalbu Visokom trgovačkom sudu Republike Hrvatske u roku od 8 dana od dostave rješenja, a izjavljuje se putem ovog suda u </w:t>
      </w:r>
      <w:r w:rsidRPr="00180EFA">
        <w:lastRenderedPageBreak/>
        <w:t>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16C9F" w:rsidP="00852270" w:rsidR="00C16C9F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B123CC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AC029E" w:rsidRPr="00864A6C">
      <w:t>87. St-675/2019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C4B10"/>
    <w:rsid w:val="000D084F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37D09"/>
    <w:rsid w:val="00341F35"/>
    <w:rsid w:val="00355B2C"/>
    <w:rsid w:val="00364741"/>
    <w:rsid w:val="003754C1"/>
    <w:rsid w:val="00382D55"/>
    <w:rsid w:val="00385419"/>
    <w:rsid w:val="00396798"/>
    <w:rsid w:val="003A3460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656C"/>
    <w:rsid w:val="00537C4F"/>
    <w:rsid w:val="00546170"/>
    <w:rsid w:val="005543BD"/>
    <w:rsid w:val="00566C71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65ABA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A51A9"/>
    <w:rsid w:val="00AC029E"/>
    <w:rsid w:val="00AD13D9"/>
    <w:rsid w:val="00AD146E"/>
    <w:rsid w:val="00AD6DF5"/>
    <w:rsid w:val="00B01E1E"/>
    <w:rsid w:val="00B07A7E"/>
    <w:rsid w:val="00B123CC"/>
    <w:rsid w:val="00B21D28"/>
    <w:rsid w:val="00B62E90"/>
    <w:rsid w:val="00B76B04"/>
    <w:rsid w:val="00B9015B"/>
    <w:rsid w:val="00B93ACD"/>
    <w:rsid w:val="00BC0799"/>
    <w:rsid w:val="00BC2D3A"/>
    <w:rsid w:val="00BC67EF"/>
    <w:rsid w:val="00BE39D6"/>
    <w:rsid w:val="00BE5577"/>
    <w:rsid w:val="00BF01D0"/>
    <w:rsid w:val="00BF0DDB"/>
    <w:rsid w:val="00C16C9F"/>
    <w:rsid w:val="00C20964"/>
    <w:rsid w:val="00C21966"/>
    <w:rsid w:val="00C23ADD"/>
    <w:rsid w:val="00C249C4"/>
    <w:rsid w:val="00C35230"/>
    <w:rsid w:val="00C40A44"/>
    <w:rsid w:val="00C53462"/>
    <w:rsid w:val="00C82A0F"/>
    <w:rsid w:val="00C90682"/>
    <w:rsid w:val="00CC1DE7"/>
    <w:rsid w:val="00D06323"/>
    <w:rsid w:val="00D24310"/>
    <w:rsid w:val="00D34FE2"/>
    <w:rsid w:val="00D35AFE"/>
    <w:rsid w:val="00D50767"/>
    <w:rsid w:val="00D56CB4"/>
    <w:rsid w:val="00D62E93"/>
    <w:rsid w:val="00D677F7"/>
    <w:rsid w:val="00D803A5"/>
    <w:rsid w:val="00D81DBD"/>
    <w:rsid w:val="00DD339F"/>
    <w:rsid w:val="00DE0F86"/>
    <w:rsid w:val="00E02E86"/>
    <w:rsid w:val="00E0682D"/>
    <w:rsid w:val="00E24B5E"/>
    <w:rsid w:val="00E26395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5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A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5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A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St-675/2019-12</izvorni_sadrzaj>
    <derivirana_varijabla naziv="DomainObject.Oznaka_1">St-675/2019-12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St-675/2019</izvorni_sadrzaj>
    <derivirana_varijabla naziv="DomainObject.Predmet.OznakaBroj_1">St-675/2019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AIRPORT CARWASH d.o.o. zastupanog po punomoćniku Tomislav Profozić; Ivan Krištof; Matija Čolakić</izvorni_sadrzaj>
    <derivirana_varijabla naziv="DomainObject.Predmet.ProtustrankaFormated_1">  AIRPORT CARWASH d.o.o. zastupanog po punomoćniku Tomislav Profozić; Ivan Krištof; Matija Čolakić</derivirana_varijabla>
  </DomainObject.Predmet.ProtustrankaFormated>
  <DomainObject.Predmet.ProtustrankaFormatedOIB>
    <izvorni_sadrzaj>  AIRPORT CARWASH d.o.o., OIB 52001836053 zastupanog po punomoćniku Tomislav Profozić; Ivan Krištof; Matija Čolakić</izvorni_sadrzaj>
    <derivirana_varijabla naziv="DomainObject.Predmet.ProtustrankaFormatedOIB_1">  AIRPORT CARWASH d.o.o., OIB 52001836053 zastupanog po punomoćniku Tomislav Profozić; Ivan Krištof; Matija Čolakić</derivirana_varijabla>
  </DomainObject.Predmet.ProtustrankaFormatedOIB>
  <DomainObject.Predmet.ProtustrankaFormatedWithAdress>
    <izvorni_sadrzaj> AIRPORT CARWASH d.o.o., Šandora Breščenskog 4, 10410 Velika Gorica zastupanog po punomoćniku Tomislav Profozić; Ivan Krištof; Matija Čolakić</izvorni_sadrzaj>
    <derivirana_varijabla naziv="DomainObject.Predmet.ProtustrankaFormatedWithAdress_1"> AIRPORT CARWASH d.o.o., Šandora Breščenskog 4, 10410 Velika Gorica zastupanog po punomoćniku Tomislav Profozić; Ivan Krištof; Matija Čolakić</derivirana_varijabla>
  </DomainObject.Predmet.ProtustrankaFormatedWithAdress>
  <DomainObject.Predmet.ProtustrankaFormatedWithAdressOIB>
    <izvorni_sadrzaj> AIRPORT CARWASH d.o.o., OIB 52001836053, Šandora Breščenskog 4, 10410 Velika Gorica zastupanog po punomoćniku Tomislav Profozić; Ivan Krištof; Matija Čolakić</izvorni_sadrzaj>
    <derivirana_varijabla naziv="DomainObject.Predmet.ProtustrankaFormatedWithAdressOIB_1"> AIRPORT CARWASH d.o.o., OIB 52001836053, Šandora Breščenskog 4, 10410 Velika Gorica zastupanog po punomoćniku Tomislav Profozić; Ivan Krištof; Matija Čolakić</derivirana_varijabla>
  </DomainObject.Predmet.ProtustrankaFormatedWithAdressOIB>
  <DomainObject.Predmet.ProtustrankaWithAdress>
    <izvorni_sadrzaj>AIRPORT CARWASH d.o.o. Šandora Breščenskog 4, 10410 Velika Gorica</izvorni_sadrzaj>
    <derivirana_varijabla naziv="DomainObject.Predmet.ProtustrankaWithAdress_1">AIRPORT CARWASH d.o.o. Šandora Breščenskog 4, 10410 Velika Gorica</derivirana_varijabla>
  </DomainObject.Predmet.ProtustrankaWithAdress>
  <DomainObject.Predmet.ProtustrankaWithAdressOIB>
    <izvorni_sadrzaj>AIRPORT CARWASH d.o.o., OIB 52001836053, Šandora Breščenskog 4, 10410 Velika Gorica</izvorni_sadrzaj>
    <derivirana_varijabla naziv="DomainObject.Predmet.ProtustrankaWithAdressOIB_1">AIRPORT CARWASH d.o.o., OIB 52001836053, Šandora Breščenskog 4, 10410 Velika Gorica</derivirana_varijabla>
  </DomainObject.Predmet.ProtustrankaWithAdressOIB>
  <DomainObject.Predmet.ProtustrankaNazivFormated>
    <izvorni_sadrzaj>AIRPORT CARWASH d.o.o.</izvorni_sadrzaj>
    <derivirana_varijabla naziv="DomainObject.Predmet.ProtustrankaNazivFormated_1">AIRPORT CARWASH d.o.o.</derivirana_varijabla>
  </DomainObject.Predmet.ProtustrankaNazivFormated>
  <DomainObject.Predmet.ProtustrankaNazivFormatedOIB>
    <izvorni_sadrzaj>AIRPORT CARWASH d.o.o., OIB 52001836053</izvorni_sadrzaj>
    <derivirana_varijabla naziv="DomainObject.Predmet.ProtustrankaNazivFormatedOIB_1">AIRPORT CARWASH d.o.o., OIB 52001836053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AIRPORT CARWASH d.o.o.</izvorni_sadrzaj>
    <derivirana_varijabla naziv="DomainObject.Predmet.StrankaFormated_1">  AIRPORT CARWASH d.o.o.</derivirana_varijabla>
  </DomainObject.Predmet.StrankaFormated>
  <DomainObject.Predmet.StrankaFormatedOIB>
    <izvorni_sadrzaj>  AIRPORT CARWASH d.o.o., OIB 52001836053</izvorni_sadrzaj>
    <derivirana_varijabla naziv="DomainObject.Predmet.StrankaFormatedOIB_1">  AIRPORT CARWASH d.o.o., OIB 52001836053</derivirana_varijabla>
  </DomainObject.Predmet.StrankaFormatedOIB>
  <DomainObject.Predmet.StrankaFormatedWithAdress>
    <izvorni_sadrzaj> AIRPORT CARWASH d.o.o., Šandora Breščenskog 4, 10410 Velika Gorica</izvorni_sadrzaj>
    <derivirana_varijabla naziv="DomainObject.Predmet.StrankaFormatedWithAdress_1"> AIRPORT CARWASH d.o.o., Šandora Breščenskog 4, 10410 Velika Gorica</derivirana_varijabla>
  </DomainObject.Predmet.StrankaFormatedWithAdress>
  <DomainObject.Predmet.StrankaFormatedWithAdressOIB>
    <izvorni_sadrzaj> AIRPORT CARWASH d.o.o., OIB 52001836053, Šandora Breščenskog 4, 10410 Velika Gorica</izvorni_sadrzaj>
    <derivirana_varijabla naziv="DomainObject.Predmet.StrankaFormatedWithAdressOIB_1"> AIRPORT CARWASH d.o.o., OIB 52001836053, Šandora Breščenskog 4, 10410 Velika Gorica</derivirana_varijabla>
  </DomainObject.Predmet.StrankaFormatedWithAdressOIB>
  <DomainObject.Predmet.StrankaWithAdress>
    <izvorni_sadrzaj>AIRPORT CARWASH d.o.o. Šandora Breščenskog 4,10410 Velika Gorica</izvorni_sadrzaj>
    <derivirana_varijabla naziv="DomainObject.Predmet.StrankaWithAdress_1">AIRPORT CARWASH d.o.o. Šandora Breščenskog 4,10410 Velika Gorica</derivirana_varijabla>
  </DomainObject.Predmet.StrankaWithAdress>
  <DomainObject.Predmet.StrankaWithAdressOIB>
    <izvorni_sadrzaj>AIRPORT CARWASH d.o.o., OIB 52001836053, Šandora Breščenskog 4,10410 Velika Gorica</izvorni_sadrzaj>
    <derivirana_varijabla naziv="DomainObject.Predmet.StrankaWithAdressOIB_1">AIRPORT CARWASH d.o.o., OIB 52001836053, Šandora Breščenskog 4,10410 Velika Gorica</derivirana_varijabla>
  </DomainObject.Predmet.StrankaWithAdressOIB>
  <DomainObject.Predmet.StrankaNazivFormated>
    <izvorni_sadrzaj>AIRPORT CARWASH d.o.o.</izvorni_sadrzaj>
    <derivirana_varijabla naziv="DomainObject.Predmet.StrankaNazivFormated_1">AIRPORT CARWASH d.o.o.</derivirana_varijabla>
  </DomainObject.Predmet.StrankaNazivFormated>
  <DomainObject.Predmet.StrankaNazivFormatedOIB>
    <izvorni_sadrzaj>AIRPORT CARWASH d.o.o., OIB 52001836053</izvorni_sadrzaj>
    <derivirana_varijabla naziv="DomainObject.Predmet.StrankaNazivFormatedOIB_1">AIRPORT CARWASH d.o.o., OIB 52001836053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AIRPORT CARWASH d.o.o.</item>
    </izvorni_sadrzaj>
    <derivirana_varijabla naziv="DomainObject.Predmet.StrankaListFormated_1">
      <item>AIRPORT CARWASH d.o.o.</item>
    </derivirana_varijabla>
  </DomainObject.Predmet.StrankaListFormated>
  <DomainObject.Predmet.StrankaListFormatedOIB>
    <izvorni_sadrzaj>
      <item>AIRPORT CARWASH d.o.o., OIB 52001836053</item>
    </izvorni_sadrzaj>
    <derivirana_varijabla naziv="DomainObject.Predmet.StrankaListFormatedOIB_1">
      <item>AIRPORT CARWASH d.o.o., OIB 52001836053</item>
    </derivirana_varijabla>
  </DomainObject.Predmet.StrankaListFormatedOIB>
  <DomainObject.Predmet.StrankaListFormatedWithAdress>
    <izvorni_sadrzaj>
      <item>AIRPORT CARWASH d.o.o., Šandora Breščenskog 4, 10410 Velika Gorica</item>
    </izvorni_sadrzaj>
    <derivirana_varijabla naziv="DomainObject.Predmet.StrankaListFormatedWithAdress_1">
      <item>AIRPORT CARWASH d.o.o., Šandora Breščenskog 4, 10410 Velika Gorica</item>
    </derivirana_varijabla>
  </DomainObject.Predmet.StrankaListFormatedWithAdress>
  <DomainObject.Predmet.StrankaListFormatedWithAdressOIB>
    <izvorni_sadrzaj>
      <item>AIRPORT CARWASH d.o.o., OIB 52001836053, Šandora Breščenskog 4, 10410 Velika Gorica</item>
    </izvorni_sadrzaj>
    <derivirana_varijabla naziv="DomainObject.Predmet.StrankaListFormatedWithAdressOIB_1">
      <item>AIRPORT CARWASH d.o.o., OIB 52001836053, Šandora Breščenskog 4, 10410 Velika Gorica</item>
    </derivirana_varijabla>
  </DomainObject.Predmet.StrankaListFormatedWithAdressOIB>
  <DomainObject.Predmet.StrankaListNazivFormated>
    <izvorni_sadrzaj>
      <item>AIRPORT CARWASH d.o.o.</item>
    </izvorni_sadrzaj>
    <derivirana_varijabla naziv="DomainObject.Predmet.StrankaListNazivFormated_1">
      <item>AIRPORT CARWASH d.o.o.</item>
    </derivirana_varijabla>
  </DomainObject.Predmet.StrankaListNazivFormated>
  <DomainObject.Predmet.StrankaListNazivFormatedOIB>
    <izvorni_sadrzaj>
      <item>AIRPORT CARWASH d.o.o., OIB 52001836053</item>
    </izvorni_sadrzaj>
    <derivirana_varijabla naziv="DomainObject.Predmet.StrankaListNazivFormatedOIB_1">
      <item>AIRPORT CARWASH d.o.o., OIB 52001836053</item>
    </derivirana_varijabla>
  </DomainObject.Predmet.StrankaListNazivFormatedOIB>
  <DomainObject.Predmet.ProtuStrankaListFormated>
    <izvorni_sadrzaj>
      <item>AIRPORT CARWASH d.o.o. zastupanog po punomoćniku Tomislav Profozić; Ivan Krištof; Matija Čolakić</item>
    </izvorni_sadrzaj>
    <derivirana_varijabla naziv="DomainObject.Predmet.ProtuStrankaListFormated_1">
      <item>AIRPORT CARWASH d.o.o. zastupanog po punomoćniku Tomislav Profozić; Ivan Krištof; Matija Čolakić</item>
    </derivirana_varijabla>
  </DomainObject.Predmet.ProtuStrankaListFormated>
  <DomainObject.Predmet.ProtuStrankaListFormatedOIB>
    <izvorni_sadrzaj>
      <item>AIRPORT CARWASH d.o.o., OIB 52001836053 zastupanog po punomoćniku Tomislav Profozić; Ivan Krištof; Matija Čolakić</item>
    </izvorni_sadrzaj>
    <derivirana_varijabla naziv="DomainObject.Predmet.ProtuStrankaListFormatedOIB_1">
      <item>AIRPORT CARWASH d.o.o., OIB 52001836053 zastupanog po punomoćniku Tomislav Profozić; Ivan Krištof; Matija Čolakić</item>
    </derivirana_varijabla>
  </DomainObject.Predmet.ProtuStrankaListFormatedOIB>
  <DomainObject.Predmet.ProtuStrankaListFormatedWithAdress>
    <izvorni_sadrzaj>
      <item>AIRPORT CARWASH d.o.o., Šandora Breščenskog 4, 10410 Velika Gorica zastupanog po punomoćniku Tomislav Profozić; Ivan Krištof; Matija Čolakić</item>
    </izvorni_sadrzaj>
    <derivirana_varijabla naziv="DomainObject.Predmet.ProtuStrankaListFormatedWithAdress_1">
      <item>AIRPORT CARWASH d.o.o., Šandora Breščenskog 4, 10410 Velika Gorica zastupanog po punomoćniku Tomislav Profozić; Ivan Krištof; Matija Čolakić</item>
    </derivirana_varijabla>
  </DomainObject.Predmet.ProtuStrankaListFormatedWithAdress>
  <DomainObject.Predmet.ProtuStrankaListFormatedWithAdressOIB>
    <izvorni_sadrzaj>
      <item>AIRPORT CARWASH d.o.o., OIB 52001836053, Šandora Breščenskog 4, 10410 Velika Gorica zastupanog po punomoćniku Tomislav Profozić; Ivan Krištof; Matija Čolakić</item>
    </izvorni_sadrzaj>
    <derivirana_varijabla naziv="DomainObject.Predmet.ProtuStrankaListFormatedWithAdressOIB_1">
      <item>AIRPORT CARWASH d.o.o., OIB 52001836053, Šandora Breščenskog 4, 10410 Velika Gorica zastupanog po punomoćniku Tomislav Profozić; Ivan Krištof; Matija Čolakić</item>
    </derivirana_varijabla>
  </DomainObject.Predmet.ProtuStrankaListFormatedWithAdressOIB>
  <DomainObject.Predmet.ProtuStrankaListNazivFormated>
    <izvorni_sadrzaj>
      <item>AIRPORT CARWASH d.o.o.</item>
    </izvorni_sadrzaj>
    <derivirana_varijabla naziv="DomainObject.Predmet.ProtuStrankaListNazivFormated_1">
      <item>AIRPORT CARWASH d.o.o.</item>
    </derivirana_varijabla>
  </DomainObject.Predmet.ProtuStrankaListNazivFormated>
  <DomainObject.Predmet.ProtuStrankaListNazivFormatedOIB>
    <izvorni_sadrzaj>
      <item>AIRPORT CARWASH d.o.o., OIB 52001836053</item>
    </izvorni_sadrzaj>
    <derivirana_varijabla naziv="DomainObject.Predmet.ProtuStrankaListNazivFormatedOIB_1">
      <item>AIRPORT CARWASH d.o.o., OIB 52001836053</item>
    </derivirana_varijabla>
  </DomainObject.Predmet.ProtuStrankaListNazivFormatedOIB>
  <DomainObject.Predmet.OstaliListFormated>
    <izvorni_sadrzaj>
      <item>Tomislav Profozić punomoćnik sudionika u postupku AIRPORT CARWASH d.o.o.</item>
      <item>Ivan Krištof punomoćnik sudionika u postupku AIRPORT CARWASH d.o.o.</item>
      <item>Matija Čolakić punomoćnik sudionika u postupku AIRPORT CARWASH d.o.o.</item>
    </izvorni_sadrzaj>
    <derivirana_varijabla naziv="DomainObject.Predmet.OstaliListFormated_1">
      <item>Tomislav Profozić punomoćnik sudionika u postupku AIRPORT CARWASH d.o.o.</item>
      <item>Ivan Krištof punomoćnik sudionika u postupku AIRPORT CARWASH d.o.o.</item>
      <item>Matija Čolakić punomoćnik sudionika u postupku AIRPORT CARWASH d.o.o.</item>
    </derivirana_varijabla>
  </DomainObject.Predmet.OstaliListFormated>
  <DomainObject.Predmet.OstaliListFormatedOIB>
    <izvorni_sadrzaj>
      <item>Tomislav Profozić punomoćnik sudionika u postupku AIRPORT CARWASH d.o.o.</item>
      <item>Ivan Krištof, OIB 58457175940 punomoćnik sudionika u postupku AIRPORT CARWASH d.o.o.</item>
      <item>Matija Čolakić, OIB 82098304315 punomoćnik sudionika u postupku AIRPORT CARWASH d.o.o.</item>
    </izvorni_sadrzaj>
    <derivirana_varijabla naziv="DomainObject.Predmet.OstaliListFormatedOIB_1">
      <item>Tomislav Profozić punomoćnik sudionika u postupku AIRPORT CARWASH d.o.o.</item>
      <item>Ivan Krištof, OIB 58457175940 punomoćnik sudionika u postupku AIRPORT CARWASH d.o.o.</item>
      <item>Matija Čolakić, OIB 82098304315 punomoćnik sudionika u postupku AIRPORT CARWASH d.o.o.</item>
    </derivirana_varijabla>
  </DomainObject.Predmet.OstaliListFormatedOIB>
  <DomainObject.Predmet.OstaliListFormatedWithAdress>
    <izvorni_sadrzaj>
      <item>Tomislav Profozić, Trnjanska cesta 59, 10000 Zagreb punomoćnik sudionika u postupku AIRPORT CARWASH d.o.o.</item>
      <item>Ivan Krištof, Lukšić Gornji 32, 10000 Zagreb punomoćnik sudionika u postupku AIRPORT CARWASH d.o.o.</item>
      <item>Matija Čolakić, Dobriše Cesarića 19, 10000 Zagreb punomoćnik sudionika u postupku AIRPORT CARWASH d.o.o.</item>
    </izvorni_sadrzaj>
    <derivirana_varijabla naziv="DomainObject.Predmet.OstaliListFormatedWithAdress_1">
      <item>Tomislav Profozić, Trnjanska cesta 59, 10000 Zagreb punomoćnik sudionika u postupku AIRPORT CARWASH d.o.o.</item>
      <item>Ivan Krištof, Lukšić Gornji 32, 10000 Zagreb punomoćnik sudionika u postupku AIRPORT CARWASH d.o.o.</item>
      <item>Matija Čolakić, Dobriše Cesarića 19, 10000 Zagreb punomoćnik sudionika u postupku AIRPORT CARWASH d.o.o.</item>
    </derivirana_varijabla>
  </DomainObject.Predmet.OstaliListFormatedWithAdress>
  <DomainObject.Predmet.OstaliListFormatedWithAdressOIB>
    <izvorni_sadrzaj>
      <item>Tomislav Profozić, Trnjanska cesta 59, 10000 Zagreb punomoćnik sudionika u postupku AIRPORT CARWASH d.o.o.</item>
      <item>Ivan Krištof, OIB 58457175940, Lukšić Gornji 32, 10000 Zagreb punomoćnik sudionika u postupku AIRPORT CARWASH d.o.o.</item>
      <item>Matija Čolakić, OIB 82098304315, Dobriše Cesarića 19, 10000 Zagreb punomoćnik sudionika u postupku AIRPORT CARWASH d.o.o.</item>
    </izvorni_sadrzaj>
    <derivirana_varijabla naziv="DomainObject.Predmet.OstaliListFormatedWithAdressOIB_1">
      <item>Tomislav Profozić, Trnjanska cesta 59, 10000 Zagreb punomoćnik sudionika u postupku AIRPORT CARWASH d.o.o.</item>
      <item>Ivan Krištof, OIB 58457175940, Lukšić Gornji 32, 10000 Zagreb punomoćnik sudionika u postupku AIRPORT CARWASH d.o.o.</item>
      <item>Matija Čolakić, OIB 82098304315, Dobriše Cesarića 19, 10000 Zagreb punomoćnik sudionika u postupku AIRPORT CARWASH d.o.o.</item>
    </derivirana_varijabla>
  </DomainObject.Predmet.OstaliListFormatedWithAdressOIB>
  <DomainObject.Predmet.OstaliListNazivFormated>
    <izvorni_sadrzaj>
      <item>Tomislav Profozić</item>
      <item>Ivan Krištof</item>
      <item>Matija Čolakić</item>
    </izvorni_sadrzaj>
    <derivirana_varijabla naziv="DomainObject.Predmet.OstaliListNazivFormated_1">
      <item>Tomislav Profozić</item>
      <item>Ivan Krištof</item>
      <item>Matija Čolakić</item>
    </derivirana_varijabla>
  </DomainObject.Predmet.OstaliListNazivFormated>
  <DomainObject.Predmet.OstaliListNazivFormatedOIB>
    <izvorni_sadrzaj>
      <item>Tomislav Profozić</item>
      <item>Ivan Krištof, OIB 58457175940</item>
      <item>Matija Čolakić, OIB 82098304315</item>
    </izvorni_sadrzaj>
    <derivirana_varijabla naziv="DomainObject.Predmet.OstaliListNazivFormatedOIB_1">
      <item>Tomislav Profozić</item>
      <item>Ivan Krištof, OIB 58457175940</item>
      <item>Matija Čolakić, OIB 82098304315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St-675/2019-12</izvorni_sadrzaj>
    <derivirana_varijabla naziv="DomainObject.PoslovniBrojDokumenta_1">St-675/2019-12</derivirana_varijabla>
  </DomainObject.PoslovniBrojDokumenta>
  <DomainObject.Predmet.StrankaIDrugi>
    <izvorni_sadrzaj>AIRPORT CARWASH d.o.o.</izvorni_sadrzaj>
    <derivirana_varijabla naziv="DomainObject.Predmet.StrankaIDrugi_1">AIRPORT CARWASH d.o.o.</derivirana_varijabla>
  </DomainObject.Predmet.StrankaIDrugi>
  <DomainObject.Predmet.ProtustrankaIDrugi>
    <izvorni_sadrzaj>AIRPORT CARWASH d.o.o.</izvorni_sadrzaj>
    <derivirana_varijabla naziv="DomainObject.Predmet.ProtustrankaIDrugi_1">AIRPORT CARWASH d.o.o.</derivirana_varijabla>
  </DomainObject.Predmet.ProtustrankaIDrugi>
  <DomainObject.Predmet.StrankaIDrugiAdressOIB>
    <izvorni_sadrzaj>AIRPORT CARWASH d.o.o., OIB 52001836053, Šandora Breščenskog 4, 10410 Velika Gorica</izvorni_sadrzaj>
    <derivirana_varijabla naziv="DomainObject.Predmet.StrankaIDrugiAdressOIB_1">AIRPORT CARWASH d.o.o., OIB 52001836053, Šandora Breščenskog 4, 10410 Velika Gorica</derivirana_varijabla>
  </DomainObject.Predmet.StrankaIDrugiAdressOIB>
  <DomainObject.Predmet.ProtustrankaIDrugiAdressOIB>
    <izvorni_sadrzaj>AIRPORT CARWASH d.o.o., OIB 52001836053, Šandora Breščenskog 4, 10410 Velika Gorica</izvorni_sadrzaj>
    <derivirana_varijabla naziv="DomainObject.Predmet.ProtustrankaIDrugiAdressOIB_1">AIRPORT CARWASH d.o.o., OIB 52001836053, Šandora Breščenskog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AIRPORT CARWASH d.o.o.</item>
      <item>AIRPORT CARWASH d.o.o.</item>
      <item>Tomislav Profozić</item>
      <item>Ivan Krištof</item>
      <item>Matija Čolakić</item>
    </izvorni_sadrzaj>
    <derivirana_varijabla naziv="DomainObject.Predmet.SudioniciListNaziv_1">
      <item>AIRPORT CARWASH d.o.o.</item>
      <item>AIRPORT CARWASH d.o.o.</item>
      <item>Tomislav Profozić</item>
      <item>Ivan Krištof</item>
      <item>Matija Čolakić</item>
    </derivirana_varijabla>
  </DomainObject.Predmet.SudioniciListNaziv>
  <DomainObject.Predmet.SudioniciListAdressOIB>
    <izvorni_sadrzaj>
      <item>AIRPORT CARWASH d.o.o., OIB 52001836053, Šandora Breščenskog 4,10410 Velika Gorica</item>
      <item>AIRPORT CARWASH d.o.o., OIB 52001836053, Šandora Breščenskog 4,10410 Velika Gorica</item>
      <item>Tomislav Profozić, Trnjanska cesta 59,10000 Zagreb</item>
      <item>Ivan Krištof, OIB 58457175940, Lukšić Gornji 32,10000 Zagreb</item>
      <item>Matija Čolakić, OIB 82098304315, Dobriše Cesarića 19,10000 Zagreb</item>
    </izvorni_sadrzaj>
    <derivirana_varijabla naziv="DomainObject.Predmet.SudioniciListAdressOIB_1">
      <item>AIRPORT CARWASH d.o.o., OIB 52001836053, Šandora Breščenskog 4,10410 Velika Gorica</item>
      <item>AIRPORT CARWASH d.o.o., OIB 52001836053, Šandora Breščenskog 4,10410 Velika Gorica</item>
      <item>Tomislav Profozić, Trnjanska cesta 59,10000 Zagreb</item>
      <item>Ivan Krištof, OIB 58457175940, Lukšić Gornji 32,10000 Zagreb</item>
      <item>Matija Čolakić, OIB 82098304315, Dobriše Cesarića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52001836053</item>
      <item>, OIB 52001836053</item>
      <item>, OIB null</item>
      <item>, OIB 58457175940</item>
      <item>, OIB 82098304315</item>
    </izvorni_sadrzaj>
    <derivirana_varijabla naziv="DomainObject.Predmet.SudioniciListNazivOIB_1">
      <item>, OIB 52001836053</item>
      <item>, OIB 52001836053</item>
      <item>, OIB null</item>
      <item>, OIB 58457175940</item>
      <item>, OIB 82098304315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St-675/2019-9</izvorni_sadrzaj>
    <derivirana_varijabla naziv="DomainObject.PredzadnjaOdlukaIzPredmeta.Oznaka_1">St-675/2019-9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A448D-417E-4583-9C5E-E56A81B4D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755</properties:Words>
  <properties:Characters>4054</properties:Characters>
  <properties:Lines>101</properties:Lines>
  <properties:Paragraphs>26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Tanja Štraubert</cp:lastModifiedBy>
  <cp:lastPrinted>2019-07-03T08:57:00Z</cp:lastPrinted>
  <dcterms:modified xmlns:xsi="http://www.w3.org/2001/XMLSchema-instance" xsi:type="dcterms:W3CDTF">2019-07-03T08:57:00Z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St-675/2019-12 / Odluka - Rješenje (Rj_-_poziv_predujam_po_čl._132._SZ_-_zaplijenjen_predujam._sz_-_zaplijenjen_predujam)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