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1cf6" w14:paraId="11b1cf6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5011C" w:rsidP="007755BF" w:rsidR="007755BF" w:rsidRPr="004D3099">
      <w:r>
        <w:t xml:space="preserve">   </w:t>
      </w:r>
      <w:r w:rsidR="007755BF" w:rsidRPr="004D3099">
        <w:t xml:space="preserve">REPUBLIKA HRVATSKA </w:t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D5011C" w:rsidP="007755BF" w:rsidR="00D5011C">
      <w:r>
        <w:t xml:space="preserve">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  <w:r w:rsidR="007755BF">
        <w:tab/>
      </w:r>
      <w:r w:rsidR="007755BF">
        <w:tab/>
      </w:r>
      <w:r w:rsidR="007755BF">
        <w:tab/>
      </w:r>
    </w:p>
    <w:p w:rsidRDefault="007755BF" w:rsidP="007755BF" w:rsidR="007755BF" w:rsidRPr="004D3099">
      <w:r>
        <w:tab/>
        <w:t xml:space="preserve">      </w:t>
      </w:r>
    </w:p>
    <w:p w:rsidRDefault="007755BF" w:rsidP="007755B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F234B9" w:rsidR="00F234B9">
      <w:pPr>
        <w:jc w:val="both"/>
      </w:pPr>
      <w:r>
        <w:tab/>
      </w:r>
      <w:r w:rsidR="009F24FA" w:rsidRPr="009F24FA">
        <w:t>Trgovački sud u Pazinu, po stečajnom sucu Ivanu Dujiću, u stečajnom postupku nad Stečajnom masom iza CONZADA d.o.o. u stečaju Rijeka, Vatroslava Lisinskog 2, OIB 09845674173, 1. kolovoza 2018.</w:t>
      </w:r>
    </w:p>
    <w:p w:rsidRDefault="009F24FA" w:rsidP="00F234B9" w:rsidR="009F24FA">
      <w:pPr>
        <w:jc w:val="both"/>
      </w:pPr>
    </w:p>
    <w:p w:rsidRDefault="007755BF" w:rsidP="00F234B9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9F24FA" w:rsidRPr="009F24FA">
        <w:t>Stečajn</w:t>
      </w:r>
      <w:r w:rsidR="009F24FA">
        <w:t>e</w:t>
      </w:r>
      <w:r w:rsidR="009F24FA" w:rsidRPr="009F24FA">
        <w:t xml:space="preserve"> mas</w:t>
      </w:r>
      <w:r w:rsidR="009F24FA">
        <w:t>e</w:t>
      </w:r>
      <w:r w:rsidR="009F24FA" w:rsidRPr="009F24FA">
        <w:t xml:space="preserve"> iza CONZADA d.</w:t>
      </w:r>
      <w:r w:rsidR="009F24FA">
        <w:t>o</w:t>
      </w:r>
      <w:r w:rsidR="009F24FA" w:rsidRPr="009F24FA">
        <w:t>.o. u stečaju Rijeka, Vatroslava Lisinskog 2, OIB 09845674173</w:t>
      </w:r>
      <w:r w:rsidR="00D2107D">
        <w:t xml:space="preserve">, </w:t>
      </w:r>
      <w:r>
        <w:t>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F234B9" w:rsidRPr="00F234B9">
        <w:t>Loris</w:t>
      </w:r>
      <w:r w:rsidR="00F234B9">
        <w:t>a</w:t>
      </w:r>
      <w:r w:rsidR="00F234B9" w:rsidRPr="00F234B9">
        <w:t xml:space="preserve"> Rak</w:t>
      </w:r>
      <w:r w:rsidR="00F234B9">
        <w:t>a</w:t>
      </w:r>
      <w:r w:rsidR="00F234B9" w:rsidRPr="00F234B9">
        <w:t xml:space="preserve"> iz Rijeke, Zagrebačka 18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F234B9">
        <w:t>1</w:t>
      </w:r>
      <w:r w:rsidR="009F24FA">
        <w:t>65</w:t>
      </w:r>
      <w:r w:rsidR="00B24413">
        <w:t>-1</w:t>
      </w:r>
      <w:r w:rsidR="004A6C97">
        <w:t>8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AD61ED" w:rsidP="007755BF" w:rsidR="007755BF" w:rsidRPr="00E25754">
      <w:pPr>
        <w:jc w:val="center"/>
      </w:pPr>
      <w:r>
        <w:t>21</w:t>
      </w:r>
      <w:r w:rsidR="001B037E">
        <w:t xml:space="preserve">. </w:t>
      </w:r>
      <w:r>
        <w:t>rujna</w:t>
      </w:r>
      <w:r w:rsidR="007755BF">
        <w:t xml:space="preserve"> 201</w:t>
      </w:r>
      <w:r>
        <w:t>8</w:t>
      </w:r>
      <w:r w:rsidR="0048065A">
        <w:t xml:space="preserve">. u </w:t>
      </w:r>
      <w:r w:rsidR="009F24FA">
        <w:t>10</w:t>
      </w:r>
      <w:r w:rsidR="007755BF" w:rsidRPr="00E25754">
        <w:t>:</w:t>
      </w:r>
      <w:r w:rsidR="009F24FA">
        <w:t>0</w:t>
      </w:r>
      <w:r w:rsidR="0048065A">
        <w:t>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48065A">
        <w:t>1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</w:r>
      <w:r w:rsidR="00AD61ED">
        <w:t>Na prijedlog stečajnog upravitelja, a t</w:t>
      </w:r>
      <w:r>
        <w:t>emeljem odredbe čl. 257. st. 5. i 6. S</w:t>
      </w:r>
      <w:r w:rsidR="005A454D">
        <w:t>tečajnog zakona</w:t>
      </w:r>
      <w:r w:rsidR="00AD61ED">
        <w:t>,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B24413">
        <w:t xml:space="preserve"> </w:t>
      </w:r>
      <w:r w:rsidR="009F24FA" w:rsidRPr="009F24FA">
        <w:t>1. kolovoza 2018.</w:t>
      </w:r>
    </w:p>
    <w:p w:rsidRDefault="005A454D" w:rsidP="007755BF" w:rsidR="005A454D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755BF" w:rsidP="007755BF" w:rsidR="0048065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</w:p>
    <w:p w:rsidRDefault="007755BF" w:rsidP="007755BF" w:rsidR="007755BF">
      <w:pPr>
        <w:jc w:val="both"/>
      </w:pPr>
      <w:r w:rsidRPr="004D3099">
        <w:t xml:space="preserve"> </w:t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  <w:t xml:space="preserve">       </w:t>
      </w:r>
      <w:r w:rsidR="0048065A" w:rsidRPr="0048065A">
        <w:t>Ivan Dujić</w:t>
      </w:r>
      <w:r w:rsidR="00A77111">
        <w:t>, v.r.</w:t>
      </w: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 xml:space="preserve">Protiv ove odluke može </w:t>
      </w:r>
      <w:r w:rsidR="00AD61ED">
        <w:t xml:space="preserve">se </w:t>
      </w:r>
      <w:r>
        <w:t>podnijeti žalb</w:t>
      </w:r>
      <w:r w:rsidR="00AD61ED">
        <w:t>a</w:t>
      </w:r>
      <w:r>
        <w:t xml:space="preserve">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9F24FA" w:rsidP="009F24FA" w:rsidR="00500701">
      <w:pPr>
        <w:jc w:val="both"/>
      </w:pPr>
      <w:r w:rsidRPr="009F24FA">
        <w:t>-  stečajni upravitelj Dubravka Stašić</w:t>
      </w:r>
    </w:p>
    <w:sectPr w:rsidSect="00D5011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09B" w:rsidP="007755BF" w:rsidR="007D709B">
      <w:r>
        <w:separator/>
      </w:r>
    </w:p>
  </w:endnote>
  <w:endnote w:id="0" w:type="continuationSeparator">
    <w:p w:rsidRDefault="007D709B" w:rsidP="007755BF" w:rsidR="007D7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09B" w:rsidP="007755BF" w:rsidR="007D709B">
      <w:r>
        <w:separator/>
      </w:r>
    </w:p>
  </w:footnote>
  <w:footnote w:id="0" w:type="continuationSeparator">
    <w:p w:rsidRDefault="007D709B" w:rsidP="007755BF" w:rsidR="007D70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711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1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5011C">
      <w:tab/>
    </w:r>
    <w:r w:rsidR="009F24FA">
      <w:t xml:space="preserve">   </w:t>
    </w:r>
    <w:r w:rsidR="009F24FA" w:rsidRPr="009F24FA">
      <w:t>10 St-165/2018-37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F234B9">
      <w:t>10 St-1</w:t>
    </w:r>
    <w:r w:rsidR="009F24FA">
      <w:t>65</w:t>
    </w:r>
    <w:r w:rsidR="00F234B9">
      <w:t>/201</w:t>
    </w:r>
    <w:r w:rsidR="009F24FA">
      <w:t>8-37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051576"/>
    <w:rsid w:val="00136270"/>
    <w:rsid w:val="001B037E"/>
    <w:rsid w:val="00200D44"/>
    <w:rsid w:val="00211318"/>
    <w:rsid w:val="003642F5"/>
    <w:rsid w:val="003B7D5E"/>
    <w:rsid w:val="003E3795"/>
    <w:rsid w:val="0048065A"/>
    <w:rsid w:val="004A6C97"/>
    <w:rsid w:val="004C1792"/>
    <w:rsid w:val="00554328"/>
    <w:rsid w:val="005A454D"/>
    <w:rsid w:val="005D0C37"/>
    <w:rsid w:val="006206FF"/>
    <w:rsid w:val="00647441"/>
    <w:rsid w:val="007755BF"/>
    <w:rsid w:val="007D709B"/>
    <w:rsid w:val="007E0595"/>
    <w:rsid w:val="008456A8"/>
    <w:rsid w:val="00873046"/>
    <w:rsid w:val="00913164"/>
    <w:rsid w:val="00971521"/>
    <w:rsid w:val="00985388"/>
    <w:rsid w:val="009C1C85"/>
    <w:rsid w:val="009D56EE"/>
    <w:rsid w:val="009F24FA"/>
    <w:rsid w:val="00A427F5"/>
    <w:rsid w:val="00A77111"/>
    <w:rsid w:val="00A94F9A"/>
    <w:rsid w:val="00AD61ED"/>
    <w:rsid w:val="00B01642"/>
    <w:rsid w:val="00B24413"/>
    <w:rsid w:val="00C21AC1"/>
    <w:rsid w:val="00C43056"/>
    <w:rsid w:val="00C91F89"/>
    <w:rsid w:val="00CA4F74"/>
    <w:rsid w:val="00CD5ECA"/>
    <w:rsid w:val="00CE1FEB"/>
    <w:rsid w:val="00D2107D"/>
    <w:rsid w:val="00D5011C"/>
    <w:rsid w:val="00ED657D"/>
    <w:rsid w:val="00F03438"/>
    <w:rsid w:val="00F234B9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11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11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11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11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11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11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11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11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upis stečajne mase</izvorni_sadrzaj>
    <derivirana_varijabla naziv="DomainObject.Predmet.Opis_1">novi broj radi odluke o prijedlogu
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CONZADA d.o.o. u stečaju, RIJEKA (ranije: Rovinj)</izvorni_sadrzaj>
    <derivirana_varijabla naziv="DomainObject.Predmet.ProtustrankaFormated_1">  Stečajna masa iza CONZADA d.o.o. u stečaju, RIJEKA (ranije: Rovinj)</derivirana_varijabla>
  </DomainObject.Predmet.ProtustrankaFormated>
  <DomainObject.Predmet.ProtustrankaFormatedOIB>
    <izvorni_sadrzaj>  Stečajna masa iza CONZADA d.o.o. u stečaju, RIJEKA (ranije: Rovinj), OIB 09845674173</izvorni_sadrzaj>
    <derivirana_varijabla naziv="DomainObject.Predmet.ProtustrankaFormatedOIB_1">  Stečajna masa iza CONZADA d.o.o. u stečaju, RIJEKA (ranije: Rovinj), OIB 09845674173</derivirana_varijabla>
  </DomainObject.Predmet.ProtustrankaFormatedOIB>
  <DomainObject.Predmet.ProtustrankaFormatedWithAdress>
    <izvorni_sadrzaj> Stečajna masa iza CONZADA d.o.o. u stečaju, RIJEKA (ranije: Rovinj), Vatroslava Lisinskog 2, 51000 Rijeka</izvorni_sadrzaj>
    <derivirana_varijabla naziv="DomainObject.Predmet.ProtustrankaFormatedWithAdress_1"> Stečajna masa iza CONZADA d.o.o. u stečaju, RIJEKA (ranije: Rovinj), Vatroslava Lisinskog 2, 51000 Rijeka</derivirana_varijabla>
  </DomainObject.Predmet.ProtustrankaFormatedWithAdress>
  <DomainObject.Predmet.ProtustrankaFormatedWithAdressOIB>
    <izvorni_sadrzaj> Stečajna masa iza CONZADA d.o.o. u stečaju, RIJEKA (ranije: Rovinj), OIB 09845674173, Vatroslava Lisinskog 2, 51000 Rijeka</izvorni_sadrzaj>
    <derivirana_varijabla naziv="DomainObject.Predmet.ProtustrankaFormatedWithAdressOIB_1"> Stečajna masa iza CONZADA d.o.o. u stečaju, RIJEKA (ranije: Rovinj), OIB 09845674173, Vatroslava Lisinskog 2, 51000 Rijeka</derivirana_varijabla>
  </DomainObject.Predmet.ProtustrankaFormatedWithAdressOIB>
  <DomainObject.Predmet.ProtustrankaWithAdress>
    <izvorni_sadrzaj>Stečajna masa iza CONZADA d.o.o. u stečaju, RIJEKA (ranije: Rovinj) Vatroslava Lisinskog 2, 51000 Rijeka</izvorni_sadrzaj>
    <derivirana_varijabla naziv="DomainObject.Predmet.ProtustrankaWithAdress_1">Stečajna masa iza CONZADA d.o.o. u stečaju, RIJEKA (ranije: Rovinj) Vatroslava Lisinskog 2, 51000 Rijeka</derivirana_varijabla>
  </DomainObject.Predmet.ProtustrankaWithAdress>
  <DomainObject.Predmet.ProtustrankaWithAdressOIB>
    <izvorni_sadrzaj>Stečajna masa iza CONZADA d.o.o. u stečaju, RIJEKA (ranije: Rovinj), OIB 09845674173, Vatroslava Lisinskog 2, 51000 Rijeka</izvorni_sadrzaj>
    <derivirana_varijabla naziv="DomainObject.Predmet.ProtustrankaWithAdressOIB_1">Stečajna masa iza CONZADA d.o.o. u stečaju, RIJEKA (ranije: Rovinj), OIB 09845674173, Vatroslava Lisinskog 2, 51000 Rijeka</derivirana_varijabla>
  </DomainObject.Predmet.ProtustrankaWithAdressOIB>
  <DomainObject.Predmet.ProtustrankaNazivFormated>
    <izvorni_sadrzaj>Stečajna masa iza CONZADA d.o.o. u stečaju, RIJEKA (ranije: Rovinj)</izvorni_sadrzaj>
    <derivirana_varijabla naziv="DomainObject.Predmet.ProtustrankaNazivFormated_1">Stečajna masa iza CONZADA d.o.o. u stečaju, RIJEKA (ranije: Rovinj)</derivirana_varijabla>
  </DomainObject.Predmet.ProtustrankaNazivFormated>
  <DomainObject.Predmet.ProtustrankaNazivFormatedOIB>
    <izvorni_sadrzaj>Stečajna masa iza CONZADA d.o.o. u stečaju, RIJEKA (ranije: Rovinj), OIB 09845674173</izvorni_sadrzaj>
    <derivirana_varijabla naziv="DomainObject.Predmet.ProtustrankaNazivFormatedOIB_1">Stečajna masa iza CONZADA d.o.o. u stečaju, RIJEKA (ranije: Rovinj), OIB 09845674173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Massimiliano Conzada, Feltre, Italija; Maria Teresa Dalla Corte, Feltre, Italija</izvorni_sadrzaj>
    <derivirana_varijabla naziv="DomainObject.Predmet.StrankaFormated_1">  Massimiliano Conzada, Feltre, Italija; Maria Teresa Dalla Corte, Feltre, Italija</derivirana_varijabla>
  </DomainObject.Predmet.StrankaFormated>
  <DomainObject.Predmet.StrankaFormatedOIB>
    <izvorni_sadrzaj>  Massimiliano Conzada, Feltre, Italija, OIB 33269268585; Maria Teresa Dalla Corte, Feltre, Italija, OIB 77696146618</izvorni_sadrzaj>
    <derivirana_varijabla naziv="DomainObject.Predmet.StrankaFormatedOIB_1">  Massimiliano Conzada, Feltre, Italija, OIB 33269268585; Maria Teresa Dalla Corte, Feltre, Italija, OIB 77696146618</derivirana_varijabla>
  </DomainObject.Predmet.StrankaFormatedOIB>
  <DomainObject.Predmet.StrankaFormatedWithAdress>
    <izvorni_sadrzaj> Massimiliano Conzada, Feltre, Italija, Salita A. Dal Corno 1, Feltre; Maria Teresa Dalla Corte, Feltre, Italija, Salita A. Dal Corno 1, Feltre</izvorni_sadrzaj>
    <derivirana_varijabla naziv="DomainObject.Predmet.StrankaFormatedWithAdress_1"> Massimiliano Conzada, Feltre, Italija, Salita A. Dal Corno 1, Feltre; Maria Teresa Dalla Corte, Feltre, Italija, Salita A. Dal Corno 1, Feltre</derivirana_varijabla>
  </DomainObject.Predmet.StrankaFormatedWithAdress>
  <DomainObject.Predmet.StrankaFormatedWithAdressOIB>
    <izvorni_sadrzaj> Massimiliano Conzada, Feltre, Italija, OIB 33269268585, Salita A. Dal Corno 1, Feltre; Maria Teresa Dalla Corte, Feltre, Italija, OIB 77696146618, Salita A. Dal Corno 1, Feltre</izvorni_sadrzaj>
    <derivirana_varijabla naziv="DomainObject.Predmet.StrankaFormatedWithAdressOIB_1"> Massimiliano Conzada, Feltre, Italija, OIB 33269268585, Salita A. Dal Corno 1, Feltre; Maria Teresa Dalla Corte, Feltre, Italija, OIB 77696146618, Salita A. Dal Corno 1, Feltre</derivirana_varijabla>
  </DomainObject.Predmet.StrankaFormatedWithAdressOIB>
  <DomainObject.Predmet.StrankaWithAdress>
    <izvorni_sadrzaj>Massimiliano Conzada, Feltre, Italija Salita A. Dal Corno 1,Feltre,Maria Teresa Dalla Corte, Feltre, Italija Salita A. Dal Corno 1,Feltre</izvorni_sadrzaj>
    <derivirana_varijabla naziv="DomainObject.Predmet.StrankaWithAdress_1">Massimiliano Conzada, Feltre, Italija Salita A. Dal Corno 1,Feltre,Maria Teresa Dalla Corte, Feltre, Italija Salita A. Dal Corno 1,Feltre</derivirana_varijabla>
  </DomainObject.Predmet.StrankaWithAdress>
  <DomainObject.Predmet.StrankaWithAdressOIB>
    <izvorni_sadrzaj>Massimiliano Conzada, Feltre, Italija, OIB 33269268585, Salita A. Dal Corno 1,Feltre,Maria Teresa Dalla Corte, Feltre, Italija, OIB 77696146618, Salita A. Dal Corno 1,Feltre</izvorni_sadrzaj>
    <derivirana_varijabla naziv="DomainObject.Predmet.StrankaWithAdressOIB_1">Massimiliano Conzada, Feltre, Italija, OIB 33269268585, Salita A. Dal Corno 1,Feltre,Maria Teresa Dalla Corte, Feltre, Italija, OIB 77696146618, Salita A. Dal Corno 1,Feltre</derivirana_varijabla>
  </DomainObject.Predmet.StrankaWithAdressOIB>
  <DomainObject.Predmet.StrankaNazivFormated>
    <izvorni_sadrzaj>Massimiliano Conzada, Feltre, Italija,Maria Teresa Dalla Corte, Feltre, Italija</izvorni_sadrzaj>
    <derivirana_varijabla naziv="DomainObject.Predmet.StrankaNazivFormated_1">Massimiliano Conzada, Feltre, Italija,Maria Teresa Dalla Corte, Feltre, Italija</derivirana_varijabla>
  </DomainObject.Predmet.StrankaNazivFormated>
  <DomainObject.Predmet.StrankaNazivFormatedOIB>
    <izvorni_sadrzaj>Massimiliano Conzada, Feltre, Italija, OIB 33269268585,Maria Teresa Dalla Corte, Feltre, Italija, OIB 77696146618</izvorni_sadrzaj>
    <derivirana_varijabla naziv="DomainObject.Predmet.StrankaNazivFormatedOIB_1">Massimiliano Conzada, Feltre, Italija, OIB 33269268585,Maria Teresa Dalla Corte, Feltre, Italija, OIB 77696146618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5316.26</izvorni_sadrzaj>
    <derivirana_varijabla naziv="DomainObject.Predmet.TrenutnaVrijednost_1">5316.26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Massimiliano Conzada, Feltre, Italija</item>
      <item>Maria Teresa Dalla Corte, Feltre, Italija</item>
    </izvorni_sadrzaj>
    <derivirana_varijabla naziv="DomainObject.Predmet.StrankaListFormated_1">
      <item>Massimiliano Conzada, Feltre, Italija</item>
      <item>Maria Teresa Dalla Corte, Feltre, Italija</item>
    </derivirana_varijabla>
  </DomainObject.Predmet.StrankaListFormated>
  <DomainObject.Predmet.StrankaListFormatedOIB>
    <izvorni_sadrzaj>
      <item>Massimiliano Conzada, Feltre, Italija, OIB 33269268585</item>
      <item>Maria Teresa Dalla Corte, Feltre, Italija, OIB 77696146618</item>
    </izvorni_sadrzaj>
    <derivirana_varijabla naziv="DomainObject.Predmet.StrankaListFormatedOIB_1">
      <item>Massimiliano Conzada, Feltre, Italija, OIB 33269268585</item>
      <item>Maria Teresa Dalla Corte, Feltre, Italija, OIB 77696146618</item>
    </derivirana_varijabla>
  </DomainObject.Predmet.StrankaListFormatedOIB>
  <DomainObject.Predmet.StrankaListFormatedWithAdress>
    <izvorni_sadrzaj>
      <item>Massimiliano Conzada, Feltre, Italija, Salita A. Dal Corno 1, Feltre</item>
      <item>Maria Teresa Dalla Corte, Feltre, Italija, Salita A. Dal Corno 1, Feltre</item>
    </izvorni_sadrzaj>
    <derivirana_varijabla naziv="DomainObject.Predmet.StrankaListFormatedWithAdress_1">
      <item>Massimiliano Conzada, Feltre, Italija, Salita A. Dal Corno 1, Feltre</item>
      <item>Maria Teresa Dalla Corte, Feltre, Italija, Salita A. Dal Corno 1, Feltre</item>
    </derivirana_varijabla>
  </DomainObject.Predmet.StrankaListFormatedWithAdress>
  <DomainObject.Predmet.StrankaListFormatedWithAdressOIB>
    <izvorni_sadrzaj>
      <item>Massimiliano Conzada, Feltre, Italija, OIB 33269268585, Salita A. Dal Corno 1, Feltre</item>
      <item>Maria Teresa Dalla Corte, Feltre, Italija, OIB 77696146618, Salita A. Dal Corno 1, Feltre</item>
    </izvorni_sadrzaj>
    <derivirana_varijabla naziv="DomainObject.Predmet.StrankaListFormatedWithAdressOIB_1">
      <item>Massimiliano Conzada, Feltre, Italija, OIB 33269268585, Salita A. Dal Corno 1, Feltre</item>
      <item>Maria Teresa Dalla Corte, Feltre, Italija, OIB 77696146618, Salita A. Dal Corno 1, Feltre</item>
    </derivirana_varijabla>
  </DomainObject.Predmet.StrankaListFormatedWithAdressOIB>
  <DomainObject.Predmet.StrankaListNazivFormated>
    <izvorni_sadrzaj>
      <item>Massimiliano Conzada, Feltre, Italija</item>
      <item>Maria Teresa Dalla Corte, Feltre, Italija</item>
    </izvorni_sadrzaj>
    <derivirana_varijabla naziv="DomainObject.Predmet.StrankaListNazivFormated_1">
      <item>Massimiliano Conzada, Feltre, Italija</item>
      <item>Maria Teresa Dalla Corte, Feltre, Italija</item>
    </derivirana_varijabla>
  </DomainObject.Predmet.StrankaListNazivFormated>
  <DomainObject.Predmet.StrankaListNazivFormatedOIB>
    <izvorni_sadrzaj>
      <item>Massimiliano Conzada, Feltre, Italija, OIB 33269268585</item>
      <item>Maria Teresa Dalla Corte, Feltre, Italija, OIB 77696146618</item>
    </izvorni_sadrzaj>
    <derivirana_varijabla naziv="DomainObject.Predmet.StrankaListNazivFormatedOIB_1">
      <item>Massimiliano Conzada, Feltre, Italija, OIB 33269268585</item>
      <item>Maria Teresa Dalla Corte, Feltre, Italija, OIB 77696146618</item>
    </derivirana_varijabla>
  </DomainObject.Predmet.StrankaListNazivFormatedOIB>
  <DomainObject.Predmet.ProtuStrankaListFormated>
    <izvorni_sadrzaj>
      <item>Stečajna masa iza CONZADA d.o.o. u stečaju, RIJEKA (ranije: Rovinj)</item>
    </izvorni_sadrzaj>
    <derivirana_varijabla naziv="DomainObject.Predmet.ProtuStrankaListFormated_1">
      <item>Stečajna masa iza CONZADA d.o.o. u stečaju, RIJEKA (ranije: Rovinj)</item>
    </derivirana_varijabla>
  </DomainObject.Predmet.ProtuStrankaListFormated>
  <DomainObject.Predmet.ProtuStrankaListFormatedOIB>
    <izvorni_sadrzaj>
      <item>Stečajna masa iza CONZADA d.o.o. u stečaju, RIJEKA (ranije: Rovinj), OIB 09845674173</item>
    </izvorni_sadrzaj>
    <derivirana_varijabla naziv="DomainObject.Predmet.ProtuStrankaListFormatedOIB_1">
      <item>Stečajna masa iza CONZADA d.o.o. u stečaju, RIJEKA (ranije: Rovinj), OIB 09845674173</item>
    </derivirana_varijabla>
  </DomainObject.Predmet.ProtuStrankaListFormatedOIB>
  <DomainObject.Predmet.ProtuStrankaListFormatedWithAdress>
    <izvorni_sadrzaj>
      <item>Stečajna masa iza CONZADA d.o.o. u stečaju, RIJEKA (ranije: Rovinj), Vatroslava Lisinskog 2, 51000 Rijeka</item>
    </izvorni_sadrzaj>
    <derivirana_varijabla naziv="DomainObject.Predmet.ProtuStrankaListFormatedWithAdress_1">
      <item>Stečajna masa iza CONZADA d.o.o. u stečaju, RIJEKA (ranije: Rovinj), Vatroslava Lisinskog 2, 51000 Rijeka</item>
    </derivirana_varijabla>
  </DomainObject.Predmet.ProtuStrankaListFormatedWithAdress>
  <DomainObject.Predmet.ProtuStrankaListFormatedWithAdressOIB>
    <izvorni_sadrzaj>
      <item>Stečajna masa iza CONZADA d.o.o. u stečaju, RIJEKA (ranije: Rovinj), OIB 09845674173, Vatroslava Lisinskog 2, 51000 Rijeka</item>
    </izvorni_sadrzaj>
    <derivirana_varijabla naziv="DomainObject.Predmet.ProtuStrankaListFormatedWithAdressOIB_1">
      <item>Stečajna masa iza CONZADA d.o.o. u stečaju, RIJEKA (ranije: Rovinj), OIB 09845674173, Vatroslava Lisinskog 2, 51000 Rijeka</item>
    </derivirana_varijabla>
  </DomainObject.Predmet.ProtuStrankaListFormatedWithAdressOIB>
  <DomainObject.Predmet.ProtuStrankaListNazivFormated>
    <izvorni_sadrzaj>
      <item>Stečajna masa iza CONZADA d.o.o. u stečaju, RIJEKA (ranije: Rovinj)</item>
    </izvorni_sadrzaj>
    <derivirana_varijabla naziv="DomainObject.Predmet.ProtuStrankaListNazivFormated_1">
      <item>Stečajna masa iza CONZADA d.o.o. u stečaju, RIJEKA (ranije: Rovinj)</item>
    </derivirana_varijabla>
  </DomainObject.Predmet.ProtuStrankaListNazivFormated>
  <DomainObject.Predmet.ProtuStrankaListNazivFormatedOIB>
    <izvorni_sadrzaj>
      <item>Stečajna masa iza CONZADA d.o.o. u stečaju, RIJEKA (ranije: Rovinj), OIB 09845674173</item>
    </izvorni_sadrzaj>
    <derivirana_varijabla naziv="DomainObject.Predmet.ProtuStrankaListNazivFormatedOIB_1">
      <item>Stečajna masa iza CONZADA d.o.o. u stečaju, RIJEKA (ranije: Rovinj), OIB 09845674173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</item>
    </izvorni_sadrzaj>
    <derivirana_varijabla naziv="DomainObject.Predmet.OstaliListFormatedOIB_1">
      <item>ZOU Dejan Jakac i Marina Mraković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II istarske brigade 14/1, 52420 Buzet</item>
    </izvorni_sadrzaj>
    <derivirana_varijabla naziv="DomainObject.Predmet.OstaliListFormatedWithAdressOIB_1">
      <item>ZOU Dejan Jakac i Marina Mraković,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</item>
    </izvorni_sadrzaj>
    <derivirana_varijabla naziv="DomainObject.Predmet.OstaliListNazivFormatedOIB_1">
      <item>ZOU Dejan Jakac i Marina Mraković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Massimiliano Conzada, Feltre, Italija i dr.</izvorni_sadrzaj>
    <derivirana_varijabla naziv="DomainObject.Predmet.StrankaIDrugi_1">Massimiliano Conzada, Feltre, Italija i dr.</derivirana_varijabla>
  </DomainObject.Predmet.StrankaIDrugi>
  <DomainObject.Predmet.ProtustrankaIDrugi>
    <izvorni_sadrzaj>Stečajna masa iza CONZADA d.o.o. u stečaju, RIJEKA (ranije: Rovinj)</izvorni_sadrzaj>
    <derivirana_varijabla naziv="DomainObject.Predmet.ProtustrankaIDrugi_1">Stečajna masa iza CONZADA d.o.o. u stečaju, RIJEKA (ranije: Rovinj)</derivirana_varijabla>
  </DomainObject.Predmet.ProtustrankaIDrugi>
  <DomainObject.Predmet.StrankaIDrugiAdressOIB>
    <izvorni_sadrzaj>Massimiliano Conzada, Feltre, Italija, OIB 33269268585, Salita A. Dal Corno 1, Feltre i dr.</izvorni_sadrzaj>
    <derivirana_varijabla naziv="DomainObject.Predmet.StrankaIDrugiAdressOIB_1">Massimiliano Conzada, Feltre, Italija, OIB 33269268585, Salita A. Dal Corno 1, Feltre i dr.</derivirana_varijabla>
  </DomainObject.Predmet.StrankaIDrugiAdressOIB>
  <DomainObject.Predmet.ProtustrankaIDrugiAdressOIB>
    <izvorni_sadrzaj>Stečajna masa iza CONZADA d.o.o. u stečaju, RIJEKA (ranije: Rovinj), OIB 09845674173, Vatroslava Lisinskog 2, 51000 Rijeka</izvorni_sadrzaj>
    <derivirana_varijabla naziv="DomainObject.Predmet.ProtustrankaIDrugiAdressOIB_1">Stečajna masa iza CONZADA d.o.o. u stečaju, RIJEKA (ranije: Rovinj), OIB 09845674173, Vatroslava Lisinskog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CONZADA d.o.o. u stečaju, RIJEKA (ranije: Rovinj)</item>
      <item>Massimiliano Conzada, Feltre, Italija</item>
      <item>Maria Teresa Dalla Corte, Feltre, Italija</item>
      <item>ZOU Dejan Jakac i Marina Mraković</item>
    </izvorni_sadrzaj>
    <derivirana_varijabla naziv="DomainObject.Predmet.SudioniciListNaziv_1">
      <item>Stečajna masa iza CONZADA d.o.o. u stečaju, RIJEKA (ranije: Rovinj)</item>
      <item>Massimiliano Conzada, Feltre, Italija</item>
      <item>Maria Teresa Dalla Corte, Feltre, Italija</item>
      <item>ZOU Dejan Jakac i Marina Mraković</item>
    </derivirana_varijabla>
  </DomainObject.Predmet.SudioniciListNaziv>
  <DomainObject.Predmet.SudioniciListAdressOIB>
    <izvorni_sadrzaj>
      <item>Stečajna masa iza CONZADA d.o.o. u stečaju, RIJEKA (ranije: Rovinj), OIB 09845674173, Vatroslava Lisinskog 2,51000 Rijeka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izvorni_sadrzaj>
    <derivirana_varijabla naziv="DomainObject.Predmet.SudioniciListAdressOIB_1">
      <item>Stečajna masa iza CONZADA d.o.o. u stečaju, RIJEKA (ranije: Rovinj), OIB 09845674173, Vatroslava Lisinskog 2,51000 Rijeka</item>
      <item>Massimiliano Conzada, Feltre, Italija, OIB 33269268585, Salita A. Dal Corno 1,Feltre</item>
      <item>Maria Teresa Dalla Corte, Feltre, Italija, OIB 77696146618, Salita A. Dal Corno 1,Feltre</item>
      <item>ZOU Dejan Jakac i Marina Mraković,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09845674173</item>
      <item>, OIB 33269268585</item>
      <item>, OIB 77696146618</item>
      <item>, OIB null</item>
    </izvorni_sadrzaj>
    <derivirana_varijabla naziv="DomainObject.Predmet.SudioniciListNazivOIB_1">
      <item>, OIB 09845674173</item>
      <item>, OIB 33269268585</item>
      <item>, OIB 77696146618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1799</properties:Characters>
  <properties:Lines>58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2018-08-01T08:31:00Z</dcterms:created>
  <dc:creator>Jasmina Matika</dc:creator>
  <cp:lastModifiedBy>Sanja Lakošeljac</cp:lastModifiedBy>
  <dcterms:modified xmlns:xsi="http://www.w3.org/2001/XMLSchema-instance" xsi:type="dcterms:W3CDTF">2018-08-01T08:33:00Z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(St-165-18 -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