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72de" w14:paraId="a4e72de" w:rsidRDefault="00EF1976" w:rsidP="0073588E" w:rsidR="00EF1976" w:rsidRPr="009913AF">
      <w:pPr>
        <w15:collapsed w:val="false"/>
      </w:pPr>
      <w:bookmarkStart w:name="_GoBack" w:id="0"/>
      <w:bookmarkEnd w:id="0"/>
    </w:p>
    <w:p w:rsidRDefault="00EF1976" w:rsidP="0073588E" w:rsidR="00EF1976" w:rsidRPr="009913AF"/>
    <w:p w:rsidRDefault="0073588E" w:rsidP="0073588E" w:rsidR="0073588E" w:rsidRPr="009913AF">
      <w:r w:rsidRPr="009913AF">
        <w:tab/>
      </w:r>
      <w:r w:rsidRPr="009913AF">
        <w:tab/>
      </w:r>
      <w:r w:rsidRPr="009913AF">
        <w:tab/>
      </w:r>
    </w:p>
    <w:p w:rsidRDefault="0073588E" w:rsidP="0073588E" w:rsidR="0073588E" w:rsidRPr="009913AF">
      <w:pPr>
        <w:jc w:val="center"/>
        <w:rPr>
          <w:bCs/>
        </w:rPr>
      </w:pPr>
      <w:r w:rsidRPr="009913AF">
        <w:tab/>
      </w:r>
      <w:r w:rsidRPr="009913AF">
        <w:tab/>
      </w:r>
    </w:p>
    <w:p w:rsidRDefault="0098719A" w:rsidP="0073588E" w:rsidR="0098719A" w:rsidRPr="009913AF">
      <w:pPr>
        <w:jc w:val="center"/>
        <w:rPr>
          <w:bCs/>
        </w:rPr>
      </w:pPr>
    </w:p>
    <w:p w:rsidRDefault="00757C33" w:rsidP="0073588E" w:rsidR="00757C33" w:rsidRPr="009913AF">
      <w:pPr>
        <w:jc w:val="center"/>
        <w:rPr>
          <w:bCs/>
        </w:rPr>
      </w:pPr>
    </w:p>
    <w:p w:rsidRDefault="00757C33" w:rsidP="0073588E" w:rsidR="00757C33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sucu Veri Jelenović, u stečajnom postupku nad dužnikom </w:t>
      </w:r>
      <w:r w:rsidR="007D12D8">
        <w:rPr>
          <w:bCs/>
        </w:rPr>
        <w:t>BITECHNI</w:t>
      </w:r>
      <w:r w:rsidR="007D12D8">
        <w:t>QUE d. o. o. za trgovinu i usluge u stečaju Kukuljanovo, Kukuljanovo 313, OIB: 26787377655, MBS: 040045664</w:t>
      </w:r>
      <w:r w:rsidRPr="009913AF">
        <w:t xml:space="preserve">,  dana </w:t>
      </w:r>
      <w:r w:rsidR="007D12D8">
        <w:t>1</w:t>
      </w:r>
      <w:r w:rsidR="00161352">
        <w:t>1</w:t>
      </w:r>
      <w:r w:rsidR="007D12D8">
        <w:t>. svibnja</w:t>
      </w:r>
      <w:r w:rsidR="006C5709" w:rsidRPr="009913AF">
        <w:t xml:space="preserve"> 201</w:t>
      </w:r>
      <w:r w:rsidR="00531367">
        <w:t>7</w:t>
      </w:r>
      <w:r w:rsidRPr="009913AF">
        <w:t>. godine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7D12D8">
        <w:t xml:space="preserve">Ivoru Pliskovcu, OIB: 33771945074, Ive Marinkovića 2, Rijeka </w:t>
      </w:r>
      <w:r w:rsidR="00D57D69" w:rsidRPr="009913AF">
        <w:t>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7D12D8" w:rsidP="007D12D8" w:rsidR="007D12D8">
      <w:pPr>
        <w:rPr>
          <w:sz w:val="22"/>
          <w:szCs w:val="22"/>
        </w:rPr>
      </w:pPr>
      <w:r>
        <w:rPr>
          <w:sz w:val="22"/>
          <w:szCs w:val="22"/>
        </w:rPr>
        <w:t>1. SLAVICA JURČIĆ-VRBAN na radnom mjestu ŠEF RAČUNOVODSTVA, s kojom se ugovor sklapa od 14.</w:t>
      </w:r>
      <w:r w:rsidR="00B878C5">
        <w:rPr>
          <w:sz w:val="22"/>
          <w:szCs w:val="22"/>
        </w:rPr>
        <w:t xml:space="preserve"> svibnja </w:t>
      </w:r>
      <w:r>
        <w:rPr>
          <w:sz w:val="22"/>
          <w:szCs w:val="22"/>
        </w:rPr>
        <w:t>2017. godine do 14.</w:t>
      </w:r>
      <w:r w:rsidR="00B878C5" w:rsidRPr="00B878C5">
        <w:rPr>
          <w:sz w:val="22"/>
          <w:szCs w:val="22"/>
        </w:rPr>
        <w:t xml:space="preserve"> </w:t>
      </w:r>
      <w:r w:rsidR="00B878C5">
        <w:rPr>
          <w:sz w:val="22"/>
          <w:szCs w:val="22"/>
        </w:rPr>
        <w:t xml:space="preserve">lipnja </w:t>
      </w:r>
      <w:r>
        <w:rPr>
          <w:sz w:val="22"/>
          <w:szCs w:val="22"/>
        </w:rPr>
        <w:t>2017. godine.</w:t>
      </w:r>
    </w:p>
    <w:p w:rsidRDefault="007D12D8" w:rsidP="007D12D8" w:rsidR="007D12D8">
      <w:pPr>
        <w:rPr>
          <w:color w:val="FF0000"/>
          <w:sz w:val="22"/>
          <w:szCs w:val="22"/>
        </w:rPr>
      </w:pPr>
      <w:r>
        <w:rPr>
          <w:sz w:val="22"/>
          <w:szCs w:val="22"/>
        </w:rPr>
        <w:t>2. LEONORA PAVEŠIĆ na radnom mjestu REFERENT FINANCIJSKOG KNJIGOVODSTVA,  s kojom se ugovor sklapa od 09.</w:t>
      </w:r>
      <w:r w:rsidR="00B878C5" w:rsidRPr="00B878C5">
        <w:rPr>
          <w:sz w:val="22"/>
          <w:szCs w:val="22"/>
        </w:rPr>
        <w:t xml:space="preserve"> </w:t>
      </w:r>
      <w:r w:rsidR="00B878C5">
        <w:rPr>
          <w:sz w:val="22"/>
          <w:szCs w:val="22"/>
        </w:rPr>
        <w:t xml:space="preserve">svibnja </w:t>
      </w:r>
      <w:r>
        <w:rPr>
          <w:sz w:val="22"/>
          <w:szCs w:val="22"/>
        </w:rPr>
        <w:t>2017. godine do 09.</w:t>
      </w:r>
      <w:r w:rsidR="00B878C5" w:rsidRPr="00B878C5">
        <w:rPr>
          <w:sz w:val="22"/>
          <w:szCs w:val="22"/>
        </w:rPr>
        <w:t xml:space="preserve"> </w:t>
      </w:r>
      <w:r w:rsidR="00B878C5">
        <w:rPr>
          <w:sz w:val="22"/>
          <w:szCs w:val="22"/>
        </w:rPr>
        <w:t xml:space="preserve">lipnja </w:t>
      </w:r>
      <w:r>
        <w:rPr>
          <w:sz w:val="22"/>
          <w:szCs w:val="22"/>
        </w:rPr>
        <w:t>2017. godine.</w:t>
      </w:r>
    </w:p>
    <w:p w:rsidRDefault="007D12D8" w:rsidP="007D12D8" w:rsidR="007D12D8">
      <w:pPr>
        <w:rPr>
          <w:color w:val="FF0000"/>
          <w:sz w:val="22"/>
          <w:szCs w:val="22"/>
        </w:rPr>
      </w:pPr>
      <w:r>
        <w:rPr>
          <w:sz w:val="22"/>
          <w:szCs w:val="22"/>
        </w:rPr>
        <w:t>3. VANJA KLJUJIĆ na radnom mjestu KNJIGOVOĐA MALOPRODAJE – LIKVIDATOR, s kojom se ugovor sklapa od 14.</w:t>
      </w:r>
      <w:r w:rsidR="00B878C5" w:rsidRPr="00B878C5">
        <w:rPr>
          <w:sz w:val="22"/>
          <w:szCs w:val="22"/>
        </w:rPr>
        <w:t xml:space="preserve"> </w:t>
      </w:r>
      <w:r w:rsidR="00B878C5">
        <w:rPr>
          <w:sz w:val="22"/>
          <w:szCs w:val="22"/>
        </w:rPr>
        <w:t xml:space="preserve">svibnja </w:t>
      </w:r>
      <w:r>
        <w:rPr>
          <w:sz w:val="22"/>
          <w:szCs w:val="22"/>
        </w:rPr>
        <w:t>2017. godine do 14.</w:t>
      </w:r>
      <w:r w:rsidR="00B878C5" w:rsidRPr="00B878C5">
        <w:rPr>
          <w:sz w:val="22"/>
          <w:szCs w:val="22"/>
        </w:rPr>
        <w:t xml:space="preserve"> </w:t>
      </w:r>
      <w:r w:rsidR="00B878C5">
        <w:rPr>
          <w:sz w:val="22"/>
          <w:szCs w:val="22"/>
        </w:rPr>
        <w:t xml:space="preserve">lipnja </w:t>
      </w:r>
      <w:r>
        <w:rPr>
          <w:sz w:val="22"/>
          <w:szCs w:val="22"/>
        </w:rPr>
        <w:t>2017. godine.</w:t>
      </w:r>
    </w:p>
    <w:p w:rsidRDefault="007D12D8" w:rsidP="007D12D8" w:rsidR="007D12D8">
      <w:pPr>
        <w:rPr>
          <w:sz w:val="22"/>
          <w:szCs w:val="22"/>
        </w:rPr>
      </w:pPr>
      <w:r>
        <w:rPr>
          <w:sz w:val="22"/>
          <w:szCs w:val="22"/>
        </w:rPr>
        <w:t>4. MLADEN OSTOVIĆ na radnom mjestu VODITELJ MPC KUKULJANOVO, s kojim se ugovor sklapa od 14.</w:t>
      </w:r>
      <w:r w:rsidR="00B878C5" w:rsidRPr="00B878C5">
        <w:rPr>
          <w:sz w:val="22"/>
          <w:szCs w:val="22"/>
        </w:rPr>
        <w:t xml:space="preserve"> </w:t>
      </w:r>
      <w:r w:rsidR="00B878C5">
        <w:rPr>
          <w:sz w:val="22"/>
          <w:szCs w:val="22"/>
        </w:rPr>
        <w:t xml:space="preserve">svibnja </w:t>
      </w:r>
      <w:r>
        <w:rPr>
          <w:sz w:val="22"/>
          <w:szCs w:val="22"/>
        </w:rPr>
        <w:t>2017. godine do 14.</w:t>
      </w:r>
      <w:r w:rsidR="00B878C5" w:rsidRPr="00B878C5">
        <w:rPr>
          <w:sz w:val="22"/>
          <w:szCs w:val="22"/>
        </w:rPr>
        <w:t xml:space="preserve"> </w:t>
      </w:r>
      <w:r w:rsidR="00B878C5">
        <w:rPr>
          <w:sz w:val="22"/>
          <w:szCs w:val="22"/>
        </w:rPr>
        <w:t xml:space="preserve">lipnja </w:t>
      </w:r>
      <w:r>
        <w:rPr>
          <w:sz w:val="22"/>
          <w:szCs w:val="22"/>
        </w:rPr>
        <w:t>2017. godine.</w:t>
      </w:r>
    </w:p>
    <w:p w:rsidRDefault="007D12D8" w:rsidP="007D12D8" w:rsidR="007D12D8">
      <w:pPr>
        <w:rPr>
          <w:sz w:val="22"/>
          <w:szCs w:val="22"/>
        </w:rPr>
      </w:pPr>
      <w:r>
        <w:rPr>
          <w:sz w:val="22"/>
          <w:szCs w:val="22"/>
        </w:rPr>
        <w:t>5. NIKOLA JOZIĆ na radnom mjestu VODITELJ MPC KUKULJANOVO, s kojim se ugovor sklapa od 14.</w:t>
      </w:r>
      <w:r w:rsidR="00B878C5" w:rsidRPr="00B878C5">
        <w:rPr>
          <w:sz w:val="22"/>
          <w:szCs w:val="22"/>
        </w:rPr>
        <w:t xml:space="preserve"> </w:t>
      </w:r>
      <w:r w:rsidR="00B878C5">
        <w:rPr>
          <w:sz w:val="22"/>
          <w:szCs w:val="22"/>
        </w:rPr>
        <w:t xml:space="preserve">svibnja </w:t>
      </w:r>
      <w:r>
        <w:rPr>
          <w:sz w:val="22"/>
          <w:szCs w:val="22"/>
        </w:rPr>
        <w:t>2017. godine do 14.</w:t>
      </w:r>
      <w:r w:rsidR="00B878C5" w:rsidRPr="00B878C5">
        <w:rPr>
          <w:sz w:val="22"/>
          <w:szCs w:val="22"/>
        </w:rPr>
        <w:t xml:space="preserve"> </w:t>
      </w:r>
      <w:r w:rsidR="00B878C5">
        <w:rPr>
          <w:sz w:val="22"/>
          <w:szCs w:val="22"/>
        </w:rPr>
        <w:t xml:space="preserve">lipnja </w:t>
      </w:r>
      <w:r>
        <w:rPr>
          <w:sz w:val="22"/>
          <w:szCs w:val="22"/>
        </w:rPr>
        <w:t>2017. godine.</w:t>
      </w:r>
    </w:p>
    <w:p w:rsidRDefault="007D12D8" w:rsidP="007D12D8" w:rsidR="007D12D8">
      <w:pPr>
        <w:rPr>
          <w:sz w:val="22"/>
          <w:szCs w:val="22"/>
        </w:rPr>
      </w:pPr>
      <w:r>
        <w:rPr>
          <w:sz w:val="22"/>
          <w:szCs w:val="22"/>
        </w:rPr>
        <w:t>6. SANJIN ĐUZO na radnom mjestu VODITELJ SKLADIŠTA KUKULJANOVO, s kojim se ugovor sklapa od 14.</w:t>
      </w:r>
      <w:r w:rsidR="00B878C5" w:rsidRPr="00B878C5">
        <w:rPr>
          <w:sz w:val="22"/>
          <w:szCs w:val="22"/>
        </w:rPr>
        <w:t xml:space="preserve"> </w:t>
      </w:r>
      <w:r w:rsidR="00B878C5">
        <w:rPr>
          <w:sz w:val="22"/>
          <w:szCs w:val="22"/>
        </w:rPr>
        <w:t xml:space="preserve">svibnja </w:t>
      </w:r>
      <w:r>
        <w:rPr>
          <w:sz w:val="22"/>
          <w:szCs w:val="22"/>
        </w:rPr>
        <w:t>2017. godine do 14.</w:t>
      </w:r>
      <w:r w:rsidR="00B878C5" w:rsidRPr="00B878C5">
        <w:rPr>
          <w:sz w:val="22"/>
          <w:szCs w:val="22"/>
        </w:rPr>
        <w:t xml:space="preserve"> </w:t>
      </w:r>
      <w:r w:rsidR="00B878C5">
        <w:rPr>
          <w:sz w:val="22"/>
          <w:szCs w:val="22"/>
        </w:rPr>
        <w:t xml:space="preserve">lipnja </w:t>
      </w:r>
      <w:r>
        <w:rPr>
          <w:sz w:val="22"/>
          <w:szCs w:val="22"/>
        </w:rPr>
        <w:t>2017. godine.</w:t>
      </w:r>
    </w:p>
    <w:p w:rsidRDefault="007D12D8" w:rsidP="007D12D8" w:rsidR="007D12D8">
      <w:pPr>
        <w:rPr>
          <w:color w:val="FF0000"/>
          <w:sz w:val="22"/>
          <w:szCs w:val="22"/>
        </w:rPr>
      </w:pPr>
      <w:r>
        <w:rPr>
          <w:sz w:val="22"/>
          <w:szCs w:val="22"/>
        </w:rPr>
        <w:t>7. IVAN MATIĆ</w:t>
      </w:r>
      <w:r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na radnom mjestu SURADNIK ZA UPRAVLJANJE IMOVINOM, s kojim se ugovor sklapa od 14.</w:t>
      </w:r>
      <w:r w:rsidR="00B878C5" w:rsidRPr="00B878C5">
        <w:rPr>
          <w:sz w:val="22"/>
          <w:szCs w:val="22"/>
        </w:rPr>
        <w:t xml:space="preserve"> </w:t>
      </w:r>
      <w:r w:rsidR="00B878C5">
        <w:rPr>
          <w:sz w:val="22"/>
          <w:szCs w:val="22"/>
        </w:rPr>
        <w:t xml:space="preserve">svibnja </w:t>
      </w:r>
      <w:r>
        <w:rPr>
          <w:sz w:val="22"/>
          <w:szCs w:val="22"/>
        </w:rPr>
        <w:t>2017. godine do 14.</w:t>
      </w:r>
      <w:r w:rsidR="00B878C5">
        <w:rPr>
          <w:sz w:val="22"/>
          <w:szCs w:val="22"/>
        </w:rPr>
        <w:t xml:space="preserve">lipnja </w:t>
      </w:r>
      <w:r>
        <w:rPr>
          <w:sz w:val="22"/>
          <w:szCs w:val="22"/>
        </w:rPr>
        <w:t>2017. godine.</w:t>
      </w:r>
    </w:p>
    <w:p w:rsidRDefault="00791D70" w:rsidP="00F01648" w:rsidR="0007191C" w:rsidRPr="0082659B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2659B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B878C5">
        <w:rPr>
          <w:bCs/>
        </w:rPr>
        <w:t>10. svibnja</w:t>
      </w:r>
      <w:r w:rsidR="006C5709" w:rsidRPr="009913AF">
        <w:rPr>
          <w:bCs/>
        </w:rPr>
        <w:t xml:space="preserve"> 201</w:t>
      </w:r>
      <w:r w:rsidR="00D37B9E">
        <w:rPr>
          <w:bCs/>
        </w:rPr>
        <w:t>7</w:t>
      </w:r>
      <w:r w:rsidRPr="009913AF">
        <w:rPr>
          <w:bCs/>
        </w:rPr>
        <w:t>. godine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791D70">
        <w:rPr>
          <w:bCs/>
        </w:rPr>
        <w:t xml:space="preserve"> i 71/15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73588E" w:rsidP="0073588E" w:rsidR="0073588E">
      <w:pPr>
        <w:jc w:val="center"/>
      </w:pPr>
      <w:r w:rsidRPr="009913AF">
        <w:t xml:space="preserve">Rijeka, </w:t>
      </w:r>
      <w:r w:rsidR="00B878C5">
        <w:t>1</w:t>
      </w:r>
      <w:r w:rsidR="00161352">
        <w:t>1</w:t>
      </w:r>
      <w:r w:rsidR="00B878C5">
        <w:t>. svibnja</w:t>
      </w:r>
      <w:r w:rsidR="00791D70">
        <w:t xml:space="preserve"> </w:t>
      </w:r>
      <w:r w:rsidR="006C5709" w:rsidRPr="009913AF">
        <w:t>201</w:t>
      </w:r>
      <w:r w:rsidR="00D37B9E">
        <w:t>7</w:t>
      </w:r>
      <w:r w:rsidRPr="009913AF">
        <w:t>. g.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</w:t>
      </w:r>
      <w:r w:rsidR="00B878C5">
        <w:t xml:space="preserve">       </w:t>
      </w:r>
      <w:r w:rsidRPr="009913AF">
        <w:t xml:space="preserve"> </w:t>
      </w:r>
      <w:r w:rsidR="00B878C5">
        <w:t>S</w:t>
      </w:r>
      <w:r w:rsidRPr="009913AF">
        <w:t>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p w:rsidRDefault="00D201E2" w:rsidR="00D201E2" w:rsidRPr="009913AF">
      <w:r w:rsidRPr="009913AF">
        <w:lastRenderedPageBreak/>
        <w:t>DNA</w:t>
      </w:r>
    </w:p>
    <w:p w:rsidRDefault="00D201E2" w:rsidP="00D201E2" w:rsidR="00D201E2" w:rsidRPr="009913AF">
      <w:pPr>
        <w:numPr>
          <w:ilvl w:val="0"/>
          <w:numId w:val="1"/>
        </w:numPr>
      </w:pPr>
      <w:r w:rsidRPr="009913AF">
        <w:t xml:space="preserve">st. upravitelju </w:t>
      </w:r>
    </w:p>
    <w:p w:rsidRDefault="00D516C4" w:rsidP="00AF3BFB" w:rsidR="00AF3BFB" w:rsidRPr="009913AF">
      <w:pPr>
        <w:numPr>
          <w:ilvl w:val="0"/>
          <w:numId w:val="1"/>
        </w:numPr>
      </w:pPr>
      <w:r w:rsidRPr="009913AF">
        <w:t>e-</w:t>
      </w:r>
      <w:r w:rsidR="00027408" w:rsidRPr="009913AF">
        <w:t>oglasna ploča</w:t>
      </w:r>
    </w:p>
    <w:p w:rsidRDefault="00CB6FCF" w:rsidP="00D201E2" w:rsidR="00D201E2" w:rsidRPr="009913AF">
      <w:r w:rsidRPr="009913AF">
        <w:t>Rijeka</w:t>
      </w:r>
      <w:r w:rsidR="00E20997">
        <w:t xml:space="preserve">, </w:t>
      </w:r>
      <w:r w:rsidR="00B878C5">
        <w:t>1</w:t>
      </w:r>
      <w:r w:rsidR="00161352">
        <w:t>1</w:t>
      </w:r>
      <w:r w:rsidR="00B878C5">
        <w:t>. svibnja</w:t>
      </w:r>
      <w:r w:rsidR="00D37B9E">
        <w:t xml:space="preserve"> 2017</w:t>
      </w:r>
      <w:r w:rsidR="00D201E2" w:rsidRPr="009913AF">
        <w:t>.</w:t>
      </w:r>
      <w:r w:rsidR="00922CBA" w:rsidRPr="009913AF">
        <w:t xml:space="preserve"> </w:t>
      </w:r>
      <w:r w:rsidR="007958F2" w:rsidRPr="009913AF">
        <w:t>g.</w:t>
      </w:r>
    </w:p>
    <w:p w:rsidRDefault="00095F3E" w:rsidP="00D201E2" w:rsidR="00095F3E" w:rsidRPr="009913AF"/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</w:t>
      </w:r>
      <w:r w:rsidR="00B878C5">
        <w:t xml:space="preserve">      </w:t>
      </w:r>
      <w:r w:rsidRPr="009913AF">
        <w:t xml:space="preserve"> </w:t>
      </w:r>
      <w:r w:rsidR="00B878C5">
        <w:t>S</w:t>
      </w:r>
      <w:r w:rsidRPr="009913AF">
        <w:t>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07191C" w:rsidR="0007191C" w:rsidRPr="009913AF">
      <w:pPr>
        <w:jc w:val="both"/>
      </w:pPr>
    </w:p>
    <w:p w:rsidRDefault="00095F3E" w:rsidP="00855C44" w:rsidR="00095F3E" w:rsidRPr="009913AF">
      <w:pPr>
        <w:jc w:val="both"/>
      </w:pPr>
    </w:p>
    <w:sectPr w:rsidSect="008B16A3" w:rsidR="00095F3E" w:rsidRPr="009913AF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B84" w:rsidR="00E41B84">
      <w:r>
        <w:separator/>
      </w:r>
    </w:p>
  </w:endnote>
  <w:endnote w:id="0" w:type="continuationSeparator">
    <w:p w:rsidRDefault="00E41B84" w:rsidR="00E41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55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B84" w:rsidR="00E41B84">
      <w:r>
        <w:separator/>
      </w:r>
    </w:p>
  </w:footnote>
  <w:footnote w:id="0" w:type="continuationSeparator">
    <w:p w:rsidRDefault="00E41B84" w:rsidR="00E41B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</w:t>
    </w:r>
    <w:r w:rsidR="00B878C5">
      <w:t>190/2016</w:t>
    </w:r>
    <w:r w:rsidR="00161352">
      <w:t>-24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6E92"/>
    <w:rsid w:val="000F7C25"/>
    <w:rsid w:val="0010062D"/>
    <w:rsid w:val="00126112"/>
    <w:rsid w:val="00127D31"/>
    <w:rsid w:val="001346FA"/>
    <w:rsid w:val="00161352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5724"/>
    <w:rsid w:val="00424E14"/>
    <w:rsid w:val="004306B4"/>
    <w:rsid w:val="0044464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4F7557"/>
    <w:rsid w:val="00501ED8"/>
    <w:rsid w:val="00506782"/>
    <w:rsid w:val="00521197"/>
    <w:rsid w:val="005244A9"/>
    <w:rsid w:val="0053136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D12D8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82CE3"/>
    <w:rsid w:val="00B878C5"/>
    <w:rsid w:val="00B93740"/>
    <w:rsid w:val="00BA1EE1"/>
    <w:rsid w:val="00BD1A71"/>
    <w:rsid w:val="00BE2C5A"/>
    <w:rsid w:val="00C17C51"/>
    <w:rsid w:val="00C4299F"/>
    <w:rsid w:val="00C61669"/>
    <w:rsid w:val="00C717FF"/>
    <w:rsid w:val="00C741AF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41B84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1648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A0F5B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7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5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5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5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5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7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5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5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5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5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679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St-190/2016-24</izvorni_sadrzaj>
    <derivirana_varijabla naziv="DomainObject.Oznaka_1">St-190/2016-24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travnja 2017.</izvorni_sadrzaj>
    <derivirana_varijabla naziv="DomainObject.Predmet.SpisIzvanSuda.DatumIzlazaSpisa_1">27.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St-190/2016-24</izvorni_sadrzaj>
    <derivirana_varijabla naziv="DomainObject.PoslovniBrojDokumenta_1">St-190/2016-24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392</properties:Words>
  <properties:Characters>1956</properties:Characters>
  <properties:Lines>57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2017-05-11T06:31:00Z</dcterms:created>
  <dc:creator>M San Grupa</dc:creator>
  <cp:lastModifiedBy>Danijela Fumić</cp:lastModifiedBy>
  <cp:lastPrinted>2017-05-11T06:31:00Z</cp:lastPrinted>
  <dcterms:modified xmlns:xsi="http://www.w3.org/2001/XMLSchema-instance" xsi:type="dcterms:W3CDTF">2017-05-11T06:32:00Z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St-190/2016-24 / Odluka - Zaključak - o odobrenju ugovora o radu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