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566d7" w14:paraId="c7566d7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3EB6" w:rsidR="00C6342D" w:rsidRPr="008B1A21">
      <w:pPr>
        <w:ind w:left="5040"/>
        <w:jc w:val="right"/>
        <w:rPr>
          <w:b/>
        </w:rPr>
      </w:pPr>
    </w:p>
    <w:p w:rsidRDefault="0063370C" w:rsidP="00003EB6" w:rsidR="0063370C">
      <w:pPr>
        <w:ind w:left="5040"/>
        <w:jc w:val="right"/>
      </w:pPr>
      <w:r>
        <w:t xml:space="preserve">SLAVEN TOŠIĆ </w:t>
      </w:r>
    </w:p>
    <w:p w:rsidRDefault="0063370C" w:rsidP="00003EB6" w:rsidR="0063370C">
      <w:pPr>
        <w:ind w:left="5040"/>
        <w:jc w:val="right"/>
      </w:pPr>
      <w:r>
        <w:t>Put Stanova 43</w:t>
      </w:r>
    </w:p>
    <w:p w:rsidRDefault="0041331D" w:rsidP="00003EB6" w:rsidR="0041331D">
      <w:pPr>
        <w:ind w:left="5040"/>
        <w:jc w:val="right"/>
      </w:pPr>
      <w:r>
        <w:t>ZADAR</w:t>
      </w:r>
    </w:p>
    <w:p w:rsidRDefault="00C33373" w:rsidP="00F2122B" w:rsidR="00C33373">
      <w:pPr>
        <w:ind w:left="5040"/>
      </w:pPr>
    </w:p>
    <w:p w:rsidRDefault="00861051" w:rsidP="00F2122B" w:rsidR="0086105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61051">
        <w:t>5</w:t>
      </w:r>
      <w:r w:rsidR="00AE7BF4">
        <w:t>2</w:t>
      </w:r>
      <w:r w:rsidR="0063370C">
        <w:t>2</w:t>
      </w:r>
      <w:r w:rsidR="00861051">
        <w:t>/16-4</w:t>
      </w:r>
      <w:r>
        <w:t xml:space="preserve"> od </w:t>
      </w:r>
      <w:r w:rsidR="00AE7BF4">
        <w:t>13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63370C">
        <w:t xml:space="preserve">HUGO TOURS </w:t>
      </w:r>
      <w:r w:rsidR="002A05B3">
        <w:t>j.</w:t>
      </w:r>
      <w:r w:rsidR="0063370C">
        <w:t>d.o.o., Zadar, Prominska 4a, OIB: 81357845626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61051">
        <w:t>04. svibnja</w:t>
      </w:r>
      <w:r>
        <w:t xml:space="preserve"> 2016. u </w:t>
      </w:r>
      <w:r w:rsidR="00861051">
        <w:t>09</w:t>
      </w:r>
      <w:r>
        <w:t>,</w:t>
      </w:r>
      <w:r w:rsidR="0063370C">
        <w:t>35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61051">
        <w:t>04. svibnja</w:t>
      </w:r>
      <w:r>
        <w:t xml:space="preserve"> 2016. u </w:t>
      </w:r>
      <w:r w:rsidR="00003EB6">
        <w:t>0</w:t>
      </w:r>
      <w:r w:rsidR="00861051">
        <w:t>9</w:t>
      </w:r>
      <w:r>
        <w:t>,</w:t>
      </w:r>
      <w:r w:rsidR="0063370C">
        <w:t>37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AE7BF4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AE7BF4">
        <w:t>13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A11A31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206645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</w:t>
    </w:r>
    <w:r w:rsidRPr="00AE7BF4">
      <w:rPr>
        <w:b/>
        <w:bCs/>
      </w:rPr>
      <w:t>1 St-</w:t>
    </w:r>
    <w:r w:rsidR="00AE7BF4" w:rsidRPr="00AE7BF4">
      <w:rPr>
        <w:b/>
        <w:bCs/>
      </w:rPr>
      <w:t>52</w:t>
    </w:r>
    <w:r w:rsidR="0063370C">
      <w:rPr>
        <w:b/>
        <w:bCs/>
      </w:rPr>
      <w:t>2</w:t>
    </w:r>
    <w:r w:rsidR="007E425C" w:rsidRPr="00AE7BF4">
      <w:rPr>
        <w:b/>
        <w:bCs/>
      </w:rPr>
      <w:t>/</w:t>
    </w:r>
    <w:r w:rsidR="0042453D" w:rsidRPr="00AE7BF4">
      <w:rPr>
        <w:b/>
        <w:bCs/>
      </w:rPr>
      <w:t>1</w:t>
    </w:r>
    <w:r w:rsidR="00CA1C1B" w:rsidRPr="00AE7BF4">
      <w:rPr>
        <w:b/>
        <w:bCs/>
      </w:rPr>
      <w:t>6</w:t>
    </w:r>
    <w:r w:rsidR="00847E11" w:rsidRPr="00AE7BF4">
      <w:rPr>
        <w:b/>
        <w:bCs/>
      </w:rPr>
      <w:t>-</w:t>
    </w:r>
    <w:r w:rsidR="00861051" w:rsidRPr="00AE7BF4">
      <w:rPr>
        <w:b/>
        <w:bCs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3EB6"/>
    <w:rsid w:val="00004018"/>
    <w:rsid w:val="000061FE"/>
    <w:rsid w:val="000128FB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A05B3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331D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370C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61051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1A31"/>
    <w:rsid w:val="00A12246"/>
    <w:rsid w:val="00A137B4"/>
    <w:rsid w:val="00A16554"/>
    <w:rsid w:val="00A52F25"/>
    <w:rsid w:val="00A60137"/>
    <w:rsid w:val="00A62539"/>
    <w:rsid w:val="00A66D04"/>
    <w:rsid w:val="00A75CA0"/>
    <w:rsid w:val="00A82235"/>
    <w:rsid w:val="00A82292"/>
    <w:rsid w:val="00AB0490"/>
    <w:rsid w:val="00AD1E5B"/>
    <w:rsid w:val="00AE5BDA"/>
    <w:rsid w:val="00AE7BF4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E77E2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D5CA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28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8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8FB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8FB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8FB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28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8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8F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8F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8F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St-522/2016-4</izvorni_sadrzaj>
    <derivirana_varijabla naziv="DomainObject.Oznaka_1">St-522/2016-4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TOURS j.d.o.o. za djelatnost turističke agencije i poslovne usluge</izvorni_sadrzaj>
    <derivirana_varijabla naziv="DomainObject.Predmet.ProtustrankaFormated_1">  HUGO TOURS j.d.o.o. za djelatnost turističke agencije i poslovne usluge</derivirana_varijabla>
  </DomainObject.Predmet.ProtustrankaFormated>
  <DomainObject.Predmet.ProtustrankaFormatedOIB>
    <izvorni_sadrzaj>  HUGO TOURS j.d.o.o. za djelatnost turističke agencije i poslovne usluge, OIB 81357845626</izvorni_sadrzaj>
    <derivirana_varijabla naziv="DomainObject.Predmet.ProtustrankaFormatedOIB_1">  HUGO TOURS j.d.o.o. za djelatnost turističke agencije i poslovne usluge, OIB 81357845626</derivirana_varijabla>
  </DomainObject.Predmet.ProtustrankaFormatedOIB>
  <DomainObject.Predmet.ProtustrankaFormatedWithAdress>
    <izvorni_sadrzaj> HUGO TOURS j.d.o.o. za djelatnost turističke agencije i poslovne usluge, Prominska 4/a, 23000 Zadar</izvorni_sadrzaj>
    <derivirana_varijabla naziv="DomainObject.Predmet.ProtustrankaFormatedWithAdress_1"> HUGO TOURS j.d.o.o. za djelatnost turističke agencije i poslovne usluge, Prominska 4/a, 23000 Zadar</derivirana_varijabla>
  </DomainObject.Predmet.ProtustrankaFormatedWithAdress>
  <DomainObject.Predmet.ProtustrankaFormatedWithAdressOIB>
    <izvorni_sadrzaj> HUGO TOURS j.d.o.o. za djelatnost turističke agencije i poslovne usluge, OIB 81357845626, Prominska 4/a, 23000 Zadar</izvorni_sadrzaj>
    <derivirana_varijabla naziv="DomainObject.Predmet.ProtustrankaFormatedWithAdressOIB_1"> HUGO TOURS j.d.o.o. za djelatnost turističke agencije i poslovne usluge, OIB 81357845626, Prominska 4/a, 23000 Zadar</derivirana_varijabla>
  </DomainObject.Predmet.ProtustrankaFormatedWithAdressOIB>
  <DomainObject.Predmet.ProtustrankaWithAdress>
    <izvorni_sadrzaj>HUGO TOURS j.d.o.o. za djelatnost turističke agencije i poslovne usluge Prominska 4/a, 23000 Zadar</izvorni_sadrzaj>
    <derivirana_varijabla naziv="DomainObject.Predmet.ProtustrankaWithAdress_1">HUGO TOURS j.d.o.o. za djelatnost turističke agencije i poslovne usluge Prominska 4/a, 23000 Zadar</derivirana_varijabla>
  </DomainObject.Predmet.ProtustrankaWithAdress>
  <DomainObject.Predmet.ProtustrankaWithAdressOIB>
    <izvorni_sadrzaj>HUGO TOURS j.d.o.o. za djelatnost turističke agencije i poslovne usluge, OIB 81357845626, Prominska 4/a, 23000 Zadar</izvorni_sadrzaj>
    <derivirana_varijabla naziv="DomainObject.Predmet.ProtustrankaWithAdressOIB_1">HUGO TOURS j.d.o.o. za djelatnost turističke agencije i poslovne usluge, OIB 81357845626, Prominska 4/a, 23000 Zadar</derivirana_varijabla>
  </DomainObject.Predmet.ProtustrankaWithAdressOIB>
  <DomainObject.Predmet.ProtustrankaNazivFormated>
    <izvorni_sadrzaj>HUGO TOURS j.d.o.o. za djelatnost turističke agencije i poslovne usluge</izvorni_sadrzaj>
    <derivirana_varijabla naziv="DomainObject.Predmet.ProtustrankaNazivFormated_1">HUGO TOURS j.d.o.o. za djelatnost turističke agencije i poslovne usluge</derivirana_varijabla>
  </DomainObject.Predmet.ProtustrankaNazivFormated>
  <DomainObject.Predmet.ProtustrankaNazivFormatedOIB>
    <izvorni_sadrzaj>HUGO TOURS j.d.o.o. za djelatnost turističke agencije i poslovne usluge, OIB 81357845626</izvorni_sadrzaj>
    <derivirana_varijabla naziv="DomainObject.Predmet.ProtustrankaNazivFormatedOIB_1">HUGO TOURS j.d.o.o. za djelatnost turističke agencije i poslovne usluge, OIB 81357845626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16312.76</izvorni_sadrzaj>
    <derivirana_varijabla naziv="DomainObject.Predmet.TrenutnaVrijednost_1">16312.76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HUGO TOURS j.d.o.o. za djelatnost turističke agencije i poslovne usluge</item>
    </izvorni_sadrzaj>
    <derivirana_varijabla naziv="DomainObject.Predmet.ProtuStrankaListFormated_1">
      <item>HUGO TOURS j.d.o.o. za djelatnost turističke agencije i poslovne usluge</item>
    </derivirana_varijabla>
  </DomainObject.Predmet.ProtuStrankaListFormated>
  <DomainObject.Predmet.ProtuStrankaListFormatedOIB>
    <izvorni_sadrzaj>
      <item>HUGO TOURS j.d.o.o. za djelatnost turističke agencije i poslovne usluge, OIB 81357845626</item>
    </izvorni_sadrzaj>
    <derivirana_varijabla naziv="DomainObject.Predmet.ProtuStrankaListFormatedOIB_1">
      <item>HUGO TOURS j.d.o.o. za djelatnost turističke agencije i poslovne usluge, OIB 81357845626</item>
    </derivirana_varijabla>
  </DomainObject.Predmet.ProtuStrankaListFormatedOIB>
  <DomainObject.Predmet.ProtuStrankaListFormatedWithAdress>
    <izvorni_sadrzaj>
      <item>HUGO TOURS j.d.o.o. za djelatnost turističke agencije i poslovne usluge, Prominska 4/a, 23000 Zadar</item>
    </izvorni_sadrzaj>
    <derivirana_varijabla naziv="DomainObject.Predmet.ProtuStrankaListFormatedWithAdress_1">
      <item>HUGO TOURS j.d.o.o. za djelatnost turističke agencije i poslovne usluge, Prominska 4/a, 23000 Zadar</item>
    </derivirana_varijabla>
  </DomainObject.Predmet.ProtuStrankaListFormatedWithAdress>
  <DomainObject.Predmet.ProtuStrankaListFormatedWithAdressOIB>
    <izvorni_sadrzaj>
      <item>HUGO TOURS j.d.o.o. za djelatnost turističke agencije i poslovne usluge, OIB 81357845626, Prominska 4/a, 23000 Zadar</item>
    </izvorni_sadrzaj>
    <derivirana_varijabla naziv="DomainObject.Predmet.ProtuStrankaListFormatedWithAdressOIB_1">
      <item>HUGO TOURS j.d.o.o. za djelatnost turističke agencije i poslovne usluge, OIB 81357845626, Prominska 4/a, 23000 Zadar</item>
    </derivirana_varijabla>
  </DomainObject.Predmet.ProtuStrankaListFormatedWithAdressOIB>
  <DomainObject.Predmet.ProtuStrankaListNazivFormated>
    <izvorni_sadrzaj>
      <item>HUGO TOURS j.d.o.o. za djelatnost turističke agencije i poslovne usluge</item>
    </izvorni_sadrzaj>
    <derivirana_varijabla naziv="DomainObject.Predmet.ProtuStrankaListNazivFormated_1">
      <item>HUGO TOURS j.d.o.o. za djelatnost turističke agencije i poslovne usluge</item>
    </derivirana_varijabla>
  </DomainObject.Predmet.ProtuStrankaListNazivFormated>
  <DomainObject.Predmet.ProtuStrankaListNazivFormatedOIB>
    <izvorni_sadrzaj>
      <item>HUGO TOURS j.d.o.o. za djelatnost turističke agencije i poslovne usluge, OIB 81357845626</item>
    </izvorni_sadrzaj>
    <derivirana_varijabla naziv="DomainObject.Predmet.ProtuStrankaListNazivFormatedOIB_1">
      <item>HUGO TOURS j.d.o.o. za djelatnost turističke agencije i poslovne usluge, OIB 81357845626</item>
    </derivirana_varijabla>
  </DomainObject.Predmet.ProtuStrankaListNazivFormatedOIB>
  <DomainObject.Predmet.OstaliListFormated>
    <izvorni_sadrzaj>
      <item>Slaven Tošić</item>
    </izvorni_sadrzaj>
    <derivirana_varijabla naziv="DomainObject.Predmet.OstaliListFormated_1">
      <item>Slaven Tošić</item>
    </derivirana_varijabla>
  </DomainObject.Predmet.OstaliListFormated>
  <DomainObject.Predmet.OstaliListFormatedOIB>
    <izvorni_sadrzaj>
      <item>Slaven Tošić, OIB 03188126576</item>
    </izvorni_sadrzaj>
    <derivirana_varijabla naziv="DomainObject.Predmet.OstaliListFormatedOIB_1">
      <item>Slaven Tošić, OIB 03188126576</item>
    </derivirana_varijabla>
  </DomainObject.Predmet.OstaliListFormatedOIB>
  <DomainObject.Predmet.OstaliListFormatedWithAdress>
    <izvorni_sadrzaj>
      <item>Slaven Tošić, Put Stanova 43, 23000 Zadar</item>
    </izvorni_sadrzaj>
    <derivirana_varijabla naziv="DomainObject.Predmet.OstaliListFormatedWithAdress_1">
      <item>Slaven Tošić, Put Stanova 43, 23000 Zadar</item>
    </derivirana_varijabla>
  </DomainObject.Predmet.OstaliListFormatedWithAdress>
  <DomainObject.Predmet.OstaliListFormatedWithAdressOIB>
    <izvorni_sadrzaj>
      <item>Slaven Tošić, OIB 03188126576, Put Stanova 43, 23000 Zadar</item>
    </izvorni_sadrzaj>
    <derivirana_varijabla naziv="DomainObject.Predmet.OstaliListFormatedWithAdressOIB_1">
      <item>Slaven Tošić, OIB 03188126576, Put Stanova 43, 23000 Zadar</item>
    </derivirana_varijabla>
  </DomainObject.Predmet.OstaliListFormatedWithAdressOIB>
  <DomainObject.Predmet.OstaliListNazivFormated>
    <izvorni_sadrzaj>
      <item>Slaven Tošić</item>
    </izvorni_sadrzaj>
    <derivirana_varijabla naziv="DomainObject.Predmet.OstaliListNazivFormated_1">
      <item>Slaven Tošić</item>
    </derivirana_varijabla>
  </DomainObject.Predmet.OstaliListNazivFormated>
  <DomainObject.Predmet.OstaliListNazivFormatedOIB>
    <izvorni_sadrzaj>
      <item>Slaven Tošić, OIB 03188126576</item>
    </izvorni_sadrzaj>
    <derivirana_varijabla naziv="DomainObject.Predmet.OstaliListNazivFormatedOIB_1">
      <item>Slaven Tošić, OIB 03188126576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St-522/2016-4</izvorni_sadrzaj>
    <derivirana_varijabla naziv="DomainObject.PoslovniBrojDokumenta_1">St-522/2016-4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HUGO TOURS j.d.o.o. za djelatnost turističke agencije i poslovne usluge</izvorni_sadrzaj>
    <derivirana_varijabla naziv="DomainObject.Predmet.ProtustrankaIDrugi_1">HUGO TOURS j.d.o.o. za djelatnost turističke agencije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HUGO TOURS j.d.o.o. za djelatnost turističke agencije i poslovne usluge, OIB 81357845626, Prominska 4/a, 23000 Zadar</izvorni_sadrzaj>
    <derivirana_varijabla naziv="DomainObject.Predmet.ProtustrankaIDrugiAdressOIB_1">HUGO TOURS j.d.o.o. za djelatnost turističke agencije i poslovne usluge, OIB 81357845626, Prominska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HUGO TOURS j.d.o.o. za djelatnost turističke agencije i poslovne usluge</item>
      <item>Slaven Tošić</item>
    </izvorni_sadrzaj>
    <derivirana_varijabla naziv="DomainObject.Predmet.SudioniciListNaziv_1">
      <item>Financijska agencija</item>
      <item>HUGO TOURS j.d.o.o. za djelatnost turističke agencije i poslovne usluge</item>
      <item>Slaven Tošić</item>
    </derivirana_varijabla>
  </DomainObject.Predmet.SudioniciListNaziv>
  <DomainObject.Predmet.SudioniciListAdressOIB>
    <izvorni_sadrzaj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izvorni_sadrzaj>
    <derivirana_varijabla naziv="DomainObject.Predmet.SudioniciListAdressOIB_1"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81357845626</item>
      <item>, OIB 03188126576</item>
    </izvorni_sadrzaj>
    <derivirana_varijabla naziv="DomainObject.Predmet.SudioniciListNazivOIB_1">
      <item>, OIB 85821130368</item>
      <item>, OIB 81357845626</item>
      <item>, OIB 03188126576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B629EC-18CB-4E2D-A075-123472071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860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2016-04-12T08:15:00Z</dcterms:created>
  <dc:creator>Ardena Bajlo</dc:creator>
  <cp:lastModifiedBy>wsadmin</cp:lastModifiedBy>
  <cp:lastPrinted>2016-04-12T08:10:00Z</cp:lastPrinted>
  <dcterms:modified xmlns:xsi="http://www.w3.org/2001/XMLSchema-instance" xsi:type="dcterms:W3CDTF">2016-04-13T13:28:00Z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St-522/2016-4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