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a2ba" w14:paraId="318a2ba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8E7A0F">
        <w:t>16/16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8E7A0F">
        <w:t>HRVATSKA UDRUGA RAZVOJALENIH HRVATSKIH BRANITELJA DOMOVINSKOG RATA, Šibenik, Ivana Meštrovića 17, OIB: 99767907337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2B1E90">
        <w:t>25</w:t>
      </w:r>
      <w:r w:rsidR="008E7A0F">
        <w:t>. travnja 2016.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8E7A0F">
        <w:t>HRVATSKA UDRUGA RAZVOJALENIH HRVATSKIH BRANITELJA DOMOVINSKOG RATA, Šibenik, Ivana Meštrovića 17, OIB: 99767907337</w:t>
      </w:r>
      <w:r w:rsidR="007046CC">
        <w:t xml:space="preserve">, sa danom </w:t>
      </w:r>
      <w:r w:rsidR="002B1E90">
        <w:t>25</w:t>
      </w:r>
      <w:r w:rsidR="008E7A0F">
        <w:t>. travnja 2016. godine</w:t>
      </w:r>
      <w:r w:rsidR="007046CC">
        <w:t>,</w:t>
      </w:r>
      <w:r w:rsidR="002B1E90">
        <w:t xml:space="preserve"> u 11.30 sati</w:t>
      </w:r>
      <w:r w:rsidR="007046CC">
        <w:t xml:space="preserve">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2B1E90">
        <w:t>Renato Sabljić iz Zagreba, Zdenački zavoj 14, OIB: 74644810692.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8E7A0F">
        <w:t>HRVATSKA UDRUGA RAZVOJALENIH HRVATSKIH BRANITELJA DOMOVINSKOG RATA, Šibenik, Ivana Meštrovića 17, OIB: 99767907337</w:t>
      </w:r>
      <w:r>
        <w:t xml:space="preserve">, sa danom </w:t>
      </w:r>
      <w:r w:rsidR="002B1E90">
        <w:t>25</w:t>
      </w:r>
      <w:r w:rsidR="008E7A0F">
        <w:t>. travnja 2016.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 xml:space="preserve">Po pravomoćnosti ovog rješenja </w:t>
      </w:r>
      <w:r w:rsidR="002B1E90">
        <w:t>Registar udruga</w:t>
      </w:r>
      <w:r>
        <w:t xml:space="preserve">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8E7A0F">
        <w:t>05</w:t>
      </w:r>
      <w:r>
        <w:t xml:space="preserve">. </w:t>
      </w:r>
      <w:r w:rsidR="008E7A0F">
        <w:t>siječnja 2016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8E7A0F">
        <w:t>HRVATSKA UDRUGA RAZVOJALENIH HRVATSKIH BRANITELJA DOMOVINSKOG RATA, Šibenik, Ivana Meštrovića 17, OIB: 99767907337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8E7A0F">
        <w:t>16/16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8E7A0F">
        <w:t>veljače 2016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E7A0F">
        <w:t>05</w:t>
      </w:r>
      <w:r w:rsidR="003038A0">
        <w:t xml:space="preserve">. </w:t>
      </w:r>
      <w:r w:rsidR="008E7A0F">
        <w:t>veljače  2016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2B1E90">
        <w:t>25</w:t>
      </w:r>
      <w:r w:rsidR="008E7A0F">
        <w:t>. travnja 2016.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</w:t>
      </w:r>
      <w:r w:rsidR="00A06BB5">
        <w:t>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2B1E90">
        <w:t>Dužniku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</w:t>
      </w:r>
      <w:r w:rsidR="002B1E90">
        <w:t>registar udruga</w:t>
      </w:r>
      <w:r>
        <w:t>, po pravomoćnosti</w:t>
      </w:r>
    </w:p>
    <w:p w:rsidRDefault="008E7A0F" w:rsidP="008E7A0F" w:rsidR="008E7A0F">
      <w:r>
        <w:t>6. porezna uprava, ispostava Šibenik</w:t>
      </w:r>
    </w:p>
    <w:p w:rsidRDefault="008E7A0F" w:rsidP="008E7A0F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CDA" w:rsidP="00EB4DE6" w:rsidR="000F0CDA">
      <w:r>
        <w:separator/>
      </w:r>
    </w:p>
  </w:endnote>
  <w:endnote w:id="0" w:type="continuationSeparator">
    <w:p w:rsidRDefault="000F0CDA" w:rsidP="00EB4DE6" w:rsidR="000F0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CDA" w:rsidP="00EB4DE6" w:rsidR="000F0CDA">
      <w:r>
        <w:separator/>
      </w:r>
    </w:p>
  </w:footnote>
  <w:footnote w:id="0" w:type="continuationSeparator">
    <w:p w:rsidRDefault="000F0CDA" w:rsidP="00EB4DE6" w:rsidR="000F0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F7FAC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8E7A0F">
      <w:t>16/16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0CDA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70605"/>
    <w:rsid w:val="002A3D3A"/>
    <w:rsid w:val="002A577B"/>
    <w:rsid w:val="002B1E90"/>
    <w:rsid w:val="002B4B1E"/>
    <w:rsid w:val="003038A0"/>
    <w:rsid w:val="00347B56"/>
    <w:rsid w:val="00353ACD"/>
    <w:rsid w:val="003F271C"/>
    <w:rsid w:val="004052EA"/>
    <w:rsid w:val="004D127C"/>
    <w:rsid w:val="004D1A15"/>
    <w:rsid w:val="004E0233"/>
    <w:rsid w:val="00512737"/>
    <w:rsid w:val="00527C04"/>
    <w:rsid w:val="00575BD4"/>
    <w:rsid w:val="005944A7"/>
    <w:rsid w:val="005A65D7"/>
    <w:rsid w:val="005D784B"/>
    <w:rsid w:val="005E392A"/>
    <w:rsid w:val="005F7FAC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7F02FD"/>
    <w:rsid w:val="008068F2"/>
    <w:rsid w:val="008074FB"/>
    <w:rsid w:val="0083216F"/>
    <w:rsid w:val="0085146B"/>
    <w:rsid w:val="00867989"/>
    <w:rsid w:val="008B03EF"/>
    <w:rsid w:val="008B163C"/>
    <w:rsid w:val="008B205A"/>
    <w:rsid w:val="008E7A0F"/>
    <w:rsid w:val="009229A6"/>
    <w:rsid w:val="009D1154"/>
    <w:rsid w:val="009D6110"/>
    <w:rsid w:val="009F4ED6"/>
    <w:rsid w:val="00A05719"/>
    <w:rsid w:val="00A06BB5"/>
    <w:rsid w:val="00A30D2E"/>
    <w:rsid w:val="00A4361C"/>
    <w:rsid w:val="00AC5066"/>
    <w:rsid w:val="00AE6B36"/>
    <w:rsid w:val="00B04980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E04CB1"/>
    <w:rsid w:val="00E113E9"/>
    <w:rsid w:val="00E1175B"/>
    <w:rsid w:val="00E83EE3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F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F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F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F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F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F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F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F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RAZVOJAČENIH BRANITELJA DOMOVINSKOG RATA</izvorni_sadrzaj>
    <derivirana_varijabla naziv="DomainObject.Predmet.ProtustrankaFormated_1">  HRVATSKA UDRUGA RAZVOJAČENIH BRANITELJA DOMOVINSKOG RATA</derivirana_varijabla>
  </DomainObject.Predmet.ProtustrankaFormated>
  <DomainObject.Predmet.ProtustrankaFormatedOIB>
    <izvorni_sadrzaj>  HRVATSKA UDRUGA RAZVOJAČENIH BRANITELJA DOMOVINSKOG RATA, OIB 99767907337</izvorni_sadrzaj>
    <derivirana_varijabla naziv="DomainObject.Predmet.ProtustrankaFormatedOIB_1">  HRVATSKA UDRUGA RAZVOJAČENIH BRANITELJA DOMOVINSKOG RATA, OIB 99767907337</derivirana_varijabla>
  </DomainObject.Predmet.ProtustrankaFormatedOIB>
  <DomainObject.Predmet.ProtustrankaFormatedWithAdress>
    <izvorni_sadrzaj> HRVATSKA UDRUGA RAZVOJAČENIH BRANITELJA DOMOVINSKOG RATA, Ivana Meštrovića 17, 22000 Šibenik</izvorni_sadrzaj>
    <derivirana_varijabla naziv="DomainObject.Predmet.ProtustrankaFormatedWithAdress_1"> HRVATSKA UDRUGA RAZVOJAČENIH BRANITELJA DOMOVINSKOG RATA, Ivana Meštrovića 17, 22000 Šibenik</derivirana_varijabla>
  </DomainObject.Predmet.ProtustrankaFormatedWithAdress>
  <DomainObject.Predmet.ProtustrankaFormatedWithAdressOIB>
    <izvorni_sadrzaj> HRVATSKA UDRUGA RAZVOJAČENIH BRANITELJA DOMOVINSKOG RATA, OIB 99767907337, Ivana Meštrovića 17, 22000 Šibenik</izvorni_sadrzaj>
    <derivirana_varijabla naziv="DomainObject.Predmet.ProtustrankaFormatedWithAdressOIB_1"> HRVATSKA UDRUGA RAZVOJAČENIH BRANITELJA DOMOVINSKOG RATA, OIB 99767907337, Ivana Meštrovića 17, 22000 Šibenik</derivirana_varijabla>
  </DomainObject.Predmet.ProtustrankaFormatedWithAdressOIB>
  <DomainObject.Predmet.ProtustrankaWithAdress>
    <izvorni_sadrzaj>HRVATSKA UDRUGA RAZVOJAČENIH BRANITELJA DOMOVINSKOG RATA Ivana Meštrovića 17, 22000 Šibenik</izvorni_sadrzaj>
    <derivirana_varijabla naziv="DomainObject.Predmet.ProtustrankaWithAdress_1">HRVATSKA UDRUGA RAZVOJAČENIH BRANITELJA DOMOVINSKOG RATA Ivana Meštrovića 17, 22000 Šibenik</derivirana_varijabla>
  </DomainObject.Predmet.ProtustrankaWithAdress>
  <DomainObject.Predmet.ProtustrankaWithAdressOIB>
    <izvorni_sadrzaj>HRVATSKA UDRUGA RAZVOJAČENIH BRANITELJA DOMOVINSKOG RATA, OIB 99767907337, Ivana Meštrovića 17, 22000 Šibenik</izvorni_sadrzaj>
    <derivirana_varijabla naziv="DomainObject.Predmet.ProtustrankaWithAdressOIB_1">HRVATSKA UDRUGA RAZVOJAČENIH BRANITELJA DOMOVINSKOG RATA, OIB 99767907337, Ivana Meštrovića 17, 22000 Šibenik</derivirana_varijabla>
  </DomainObject.Predmet.ProtustrankaWithAdressOIB>
  <DomainObject.Predmet.ProtustrankaNazivFormated>
    <izvorni_sadrzaj>HRVATSKA UDRUGA RAZVOJAČENIH BRANITELJA DOMOVINSKOG RATA</izvorni_sadrzaj>
    <derivirana_varijabla naziv="DomainObject.Predmet.ProtustrankaNazivFormated_1">HRVATSKA UDRUGA RAZVOJAČENIH BRANITELJA DOMOVINSKOG RATA</derivirana_varijabla>
  </DomainObject.Predmet.ProtustrankaNazivFormated>
  <DomainObject.Predmet.ProtustrankaNazivFormatedOIB>
    <izvorni_sadrzaj>HRVATSKA UDRUGA RAZVOJAČENIH BRANITELJA DOMOVINSKOG RATA, OIB 99767907337</izvorni_sadrzaj>
    <derivirana_varijabla naziv="DomainObject.Predmet.ProtustrankaNazivFormatedOIB_1">HRVATSKA UDRUGA RAZVOJAČENIH BRANITELJA DOMOVINSKOG RATA, OIB 99767907337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HRVATSKA UDRUGA RAZVOJAČENIH BRANITELJA DOMOVINSKOG RATA</item>
    </izvorni_sadrzaj>
    <derivirana_varijabla naziv="DomainObject.Predmet.ProtuStrankaListFormated_1">
      <item>HRVATSKA UDRUGA RAZVOJAČENIH BRANITELJA DOMOVINSKOG RATA</item>
    </derivirana_varijabla>
  </DomainObject.Predmet.ProtuStrankaListFormated>
  <DomainObject.Predmet.ProtuStrankaListFormatedOIB>
    <izvorni_sadrzaj>
      <item>HRVATSKA UDRUGA RAZVOJAČENIH BRANITELJA DOMOVINSKOG RATA, OIB 99767907337</item>
    </izvorni_sadrzaj>
    <derivirana_varijabla naziv="DomainObject.Predmet.ProtuStrankaListFormatedOIB_1">
      <item>HRVATSKA UDRUGA RAZVOJAČENIH BRANITELJA DOMOVINSKOG RATA, OIB 99767907337</item>
    </derivirana_varijabla>
  </DomainObject.Predmet.ProtuStrankaListFormatedOIB>
  <DomainObject.Predmet.ProtuStrankaListFormatedWithAdress>
    <izvorni_sadrzaj>
      <item>HRVATSKA UDRUGA RAZVOJAČENIH BRANITELJA DOMOVINSKOG RATA, Ivana Meštrovića 17, 22000 Šibenik</item>
    </izvorni_sadrzaj>
    <derivirana_varijabla naziv="DomainObject.Predmet.ProtuStrankaListFormatedWithAdress_1">
      <item>HRVATSKA UDRUGA RAZVOJAČENIH BRANITELJA DOMOVINSKOG RATA, Ivana Meštrovića 17, 22000 Šibenik</item>
    </derivirana_varijabla>
  </DomainObject.Predmet.ProtuStrankaListFormatedWithAdress>
  <DomainObject.Predmet.ProtuStrankaListFormatedWithAdressOIB>
    <izvorni_sadrzaj>
      <item>HRVATSKA UDRUGA RAZVOJAČENIH BRANITELJA DOMOVINSKOG RATA, OIB 99767907337, Ivana Meštrovića 17, 22000 Šibenik</item>
    </izvorni_sadrzaj>
    <derivirana_varijabla naziv="DomainObject.Predmet.ProtuStrankaListFormatedWithAdressOIB_1">
      <item>HRVATSKA UDRUGA RAZVOJAČENIH BRANITELJA DOMOVINSKOG RATA, OIB 99767907337, Ivana Meštrovića 17, 22000 Šibenik</item>
    </derivirana_varijabla>
  </DomainObject.Predmet.ProtuStrankaListFormatedWithAdressOIB>
  <DomainObject.Predmet.ProtuStrankaListNazivFormated>
    <izvorni_sadrzaj>
      <item>HRVATSKA UDRUGA RAZVOJAČENIH BRANITELJA DOMOVINSKOG RATA</item>
    </izvorni_sadrzaj>
    <derivirana_varijabla naziv="DomainObject.Predmet.ProtuStrankaListNazivFormated_1">
      <item>HRVATSKA UDRUGA RAZVOJAČENIH BRANITELJA DOMOVINSKOG RATA</item>
    </derivirana_varijabla>
  </DomainObject.Predmet.ProtuStrankaListNazivFormated>
  <DomainObject.Predmet.ProtuStrankaListNazivFormatedOIB>
    <izvorni_sadrzaj>
      <item>HRVATSKA UDRUGA RAZVOJAČENIH BRANITELJA DOMOVINSKOG RATA, OIB 99767907337</item>
    </izvorni_sadrzaj>
    <derivirana_varijabla naziv="DomainObject.Predmet.ProtuStrankaListNazivFormatedOIB_1">
      <item>HRVATSKA UDRUGA RAZVOJAČENIH BRANITELJA DOMOVINSKOG RATA, OIB 99767907337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HRVATSKA UDRUGA RAZVOJAČENIH BRANITELJA DOMOVINSKOG RATA</izvorni_sadrzaj>
    <derivirana_varijabla naziv="DomainObject.Predmet.ProtustrankaIDrugi_1">HRVATSKA UDRUGA RAZVOJAČENIH BRANITELJA DOMOVINSKOG RATA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HRVATSKA UDRUGA RAZVOJAČENIH BRANITELJA DOMOVINSKOG RATA, OIB 99767907337, Ivana Meštrovića 17, 22000 Šibenik</izvorni_sadrzaj>
    <derivirana_varijabla naziv="DomainObject.Predmet.ProtustrankaIDrugiAdressOIB_1">HRVATSKA UDRUGA RAZVOJAČENIH BRANITELJA DOMOVINSKOG RATA, OIB 99767907337, Ivana Meštrovića 17,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HRVATSKA UDRUGA RAZVOJAČENIH BRANITELJA DOMOVINSKOG RATA</item>
    </izvorni_sadrzaj>
    <derivirana_varijabla naziv="DomainObject.Predmet.SudioniciListNaziv_1">
      <item>FINA - Podružnica Šibenik</item>
      <item>HRVATSKA UDRUGA RAZVOJAČENIH BRANITELJA DOMOVINSKOG RATA</item>
    </derivirana_varijabla>
  </DomainObject.Predmet.SudioniciListNaziv>
  <DomainObject.Predmet.SudioniciListAdressOIB>
    <izvorni_sadrzaj>
      <item>FINA - Podružnica Šibenik, OIB 85821130368, Perivoj Luje Maruna 1,22000 Šibenik</item>
      <item>HRVATSKA UDRUGA RAZVOJAČENIH BRANITELJA DOMOVINSKOG RATA, OIB 99767907337, Ivana Meštrovića 17,22000 Šibenik</item>
    </izvorni_sadrzaj>
    <derivirana_varijabla naziv="DomainObject.Predmet.SudioniciListAdressOIB_1">
      <item>FINA - Podružnica Šibenik, OIB 85821130368, Perivoj Luje Maruna 1,22000 Šibenik</item>
      <item>HRVATSKA UDRUGA RAZVOJAČENIH BRANITELJA DOMOVINSKOG RATA, OIB 99767907337, Ivana Meštrovića 17,22000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99767907337</item>
    </izvorni_sadrzaj>
    <derivirana_varijabla naziv="DomainObject.Predmet.SudioniciListNazivOIB_1">
      <item>, OIB 85821130368</item>
      <item>, OIB 99767907337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476</properties:Words>
  <properties:Characters>2675</properties:Characters>
  <properties:Lines>97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cp:lastPrinted>2016-04-25T08:57:00Z</cp:lastPrinted>
  <dcterms:modified xmlns:xsi="http://www.w3.org/2001/XMLSchema-instance" xsi:type="dcterms:W3CDTF">2016-04-25T09:02:00Z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