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5FE9" w:rsidR="00A74593">
        <w:tc>
          <w:tcPr>
            <w:tcW w:type="dxa" w:w="3060"/>
          </w:tcPr>
          <w:p w:rsidRDefault="00B017D3" w:rsidP="00B874E3" w:rsidR="00D91600">
            <w:pPr>
              <w:pStyle w:val="Naslov2"/>
              <w:rPr>
                <w:noProof/>
              </w:rPr>
            </w:pPr>
            <w:bookmarkStart w:name="_GoBack" w:id="0"/>
            <w:bookmarkEnd w:id="0"/>
            <w:r>
              <w:rPr>
                <w:noProof/>
              </w:rPr>
              <w:pict>
                <v:shapetype id="_x0000_t75" coordsize="21600,21600" path="m@4@5l@4@11@9@11@9@5xe" o:preferrelative="t" o:spt="75.0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o:connecttype="rect" gradientshapeok="t"/>
                  <o:lock v:ext="edit" aspectratio="t"/>
                </v:shapetype>
                <v:shape o:spid="_x0000_i1025" id="Picture 2" style="width:57pt;height:75.6pt;visibility:visible;mso-wrap-style:square" type="#_x0000_t75">
                  <v:imagedata r:id="rId10" o:title=""/>
                </v:shape>
              </w:pict>
            </w:r>
          </w:p>
          <w:p w:rsidRDefault="00A74593" w:rsidP="00B874E3" w:rsidR="00A74593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A74593" w:rsidP="00B874E3" w:rsidR="00A74593">
            <w:pPr>
              <w:jc w:val="center"/>
            </w:pPr>
            <w:r>
              <w:t>Trgovački sud u Zagrebu</w:t>
            </w:r>
          </w:p>
          <w:p w:rsidRDefault="00A74593" w:rsidP="00B874E3" w:rsidR="00A74593">
            <w:pPr>
              <w:jc w:val="center"/>
            </w:pPr>
            <w:r>
              <w:t xml:space="preserve">Zagreb, </w:t>
            </w:r>
            <w:proofErr w:type="spellStart"/>
            <w:r>
              <w:t>Amruševa</w:t>
            </w:r>
            <w:proofErr w:type="spellEnd"/>
            <w:r>
              <w:t xml:space="preserve"> 2/II</w:t>
            </w:r>
          </w:p>
        </w:tc>
      </w:tr>
    </w:tbl>
    <w:p w14:textId="f90dc34" w14:paraId="f90dc34" w:rsidRDefault="00A74593" w:rsidP="00A74593" w:rsidR="00A74593">
      <w:pPr>
        <w15:collapsed w:val="false"/>
        <w:rPr>
          <w:b/>
          <w:sz w:val="22"/>
        </w:rPr>
      </w:pPr>
    </w:p>
    <w:p w:rsidRDefault="00A74593" w:rsidP="00A74593" w:rsidR="00A74593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4A2954" w:rsidP="004A2954" w:rsidR="00A74593" w:rsidRPr="004A2954">
      <w:pPr>
        <w:jc w:val="center"/>
      </w:pPr>
      <w:r w:rsidRPr="004A2954">
        <w:t>U  I M E  R E P U B L I K E  H R V A T S K E</w:t>
      </w:r>
    </w:p>
    <w:p w:rsidRDefault="00A74593" w:rsidP="00A74593" w:rsidR="00A74593" w:rsidRPr="004A2954">
      <w:pPr>
        <w:jc w:val="center"/>
      </w:pPr>
      <w:r w:rsidRPr="004A2954">
        <w:t>R J E Š E NJ E</w:t>
      </w:r>
    </w:p>
    <w:p w:rsidRDefault="00A74593" w:rsidP="00A74593" w:rsidR="00A74593" w:rsidRPr="004A2954">
      <w:pPr>
        <w:jc w:val="both"/>
      </w:pPr>
    </w:p>
    <w:p w:rsidRDefault="00A74593" w:rsidP="00541EBC" w:rsidR="00A74593">
      <w:pPr>
        <w:jc w:val="both"/>
      </w:pPr>
      <w:r>
        <w:t>TRGOVAČKI SUD U ZAGREBU</w:t>
      </w:r>
      <w:r>
        <w:rPr>
          <w:b/>
        </w:rPr>
        <w:t>,</w:t>
      </w:r>
      <w:r>
        <w:t xml:space="preserve"> po sucu Anti Galiću kao stečajnom sucu u stečajnom postupku nad stečajnim dužnikom </w:t>
      </w:r>
      <w:r w:rsidR="00ED3AAE">
        <w:t>GRADSKA BANKA d.d. u stečaju, Osijek, Trg Ante Starčevića 7</w:t>
      </w:r>
      <w:r w:rsidR="00E86964">
        <w:t xml:space="preserve"> (</w:t>
      </w:r>
      <w:proofErr w:type="spellStart"/>
      <w:r w:rsidR="00E86964">
        <w:t>OIB</w:t>
      </w:r>
      <w:proofErr w:type="spellEnd"/>
      <w:r w:rsidR="00E86964">
        <w:t xml:space="preserve"> </w:t>
      </w:r>
      <w:proofErr w:type="spellStart"/>
      <w:r w:rsidR="00ED3AAE">
        <w:t>38803899962</w:t>
      </w:r>
      <w:proofErr w:type="spellEnd"/>
      <w:r w:rsidR="00E86964">
        <w:t>),</w:t>
      </w:r>
      <w:r w:rsidR="00B1050E">
        <w:t xml:space="preserve"> temeljem članka </w:t>
      </w:r>
      <w:proofErr w:type="spellStart"/>
      <w:r w:rsidR="00B1050E">
        <w:t>196</w:t>
      </w:r>
      <w:proofErr w:type="spellEnd"/>
      <w:r w:rsidR="00B1050E">
        <w:t xml:space="preserve">. stavak 1 </w:t>
      </w:r>
      <w:proofErr w:type="spellStart"/>
      <w:r w:rsidR="00B1050E">
        <w:t>SZ</w:t>
      </w:r>
      <w:proofErr w:type="spellEnd"/>
      <w:r w:rsidR="00B1050E">
        <w:t>-a,</w:t>
      </w:r>
      <w:r w:rsidR="00E86964">
        <w:t xml:space="preserve"> </w:t>
      </w:r>
      <w:r>
        <w:t>dana</w:t>
      </w:r>
      <w:r w:rsidR="004A2954">
        <w:t xml:space="preserve"> </w:t>
      </w:r>
      <w:proofErr w:type="spellStart"/>
      <w:r w:rsidR="00ED3AAE">
        <w:t>2</w:t>
      </w:r>
      <w:r w:rsidR="004A2954">
        <w:t>9</w:t>
      </w:r>
      <w:proofErr w:type="spellEnd"/>
      <w:r w:rsidR="004A2954">
        <w:t>.</w:t>
      </w:r>
      <w:r w:rsidR="00B1050E">
        <w:t xml:space="preserve"> </w:t>
      </w:r>
      <w:r w:rsidR="004A2954">
        <w:t>siječnja</w:t>
      </w:r>
      <w:r w:rsidR="00ED3AAE">
        <w:t xml:space="preserve">  </w:t>
      </w:r>
      <w:proofErr w:type="spellStart"/>
      <w:r w:rsidR="00ED3AAE">
        <w:t>2016</w:t>
      </w:r>
      <w:proofErr w:type="spellEnd"/>
      <w:r w:rsidR="00ED3AAE">
        <w:t>.</w:t>
      </w:r>
    </w:p>
    <w:p w:rsidRDefault="002E4BB8" w:rsidP="00C54AF7" w:rsidR="002E4BB8" w:rsidRPr="00A74593">
      <w:pPr>
        <w:rPr>
          <w:b/>
          <w:sz w:val="40"/>
          <w:szCs w:val="40"/>
        </w:rPr>
      </w:pPr>
    </w:p>
    <w:p w:rsidRDefault="00210798" w:rsidP="00210798" w:rsidR="00210798" w:rsidRPr="001B2928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 w:rsidRPr="001B2928">
        <w:rPr>
          <w:rFonts w:hAnsi="Times New Roman" w:ascii="Times New Roman"/>
          <w:b w:val="false"/>
          <w:color w:val="auto"/>
          <w:szCs w:val="24"/>
        </w:rPr>
        <w:t xml:space="preserve">r i j e š i o   </w:t>
      </w:r>
      <w:r w:rsidR="00785671" w:rsidRPr="001B2928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1B2928">
        <w:rPr>
          <w:rFonts w:hAnsi="Times New Roman" w:ascii="Times New Roman"/>
          <w:b w:val="false"/>
          <w:color w:val="auto"/>
          <w:szCs w:val="24"/>
        </w:rPr>
        <w:t>j e</w:t>
      </w:r>
    </w:p>
    <w:p w:rsidRDefault="00210798" w:rsidR="00210798" w:rsidRPr="00185749"/>
    <w:p w:rsidRDefault="00541EBC" w:rsidP="00541EBC" w:rsidR="00541EBC">
      <w:pPr>
        <w:ind w:firstLine="705"/>
        <w:jc w:val="both"/>
      </w:pPr>
      <w:proofErr w:type="spellStart"/>
      <w:r>
        <w:t>1.</w:t>
      </w:r>
      <w:r w:rsidR="00185749" w:rsidRPr="00185749">
        <w:t>Zaključuje</w:t>
      </w:r>
      <w:proofErr w:type="spellEnd"/>
      <w:r w:rsidR="00185749" w:rsidRPr="00185749">
        <w:t xml:space="preserve"> se stečajni postupak nad dužnikom</w:t>
      </w:r>
      <w:r w:rsidR="005270F2" w:rsidRPr="005270F2">
        <w:t xml:space="preserve"> </w:t>
      </w:r>
      <w:r w:rsidR="00D76AA5">
        <w:t>GRADSKA BANKA d.d. u stečaju, Osijek, Trg Ante Starčevića 7 (</w:t>
      </w:r>
      <w:proofErr w:type="spellStart"/>
      <w:r w:rsidR="00D76AA5">
        <w:t>OIB</w:t>
      </w:r>
      <w:proofErr w:type="spellEnd"/>
      <w:r w:rsidR="00D76AA5">
        <w:t xml:space="preserve"> </w:t>
      </w:r>
      <w:proofErr w:type="spellStart"/>
      <w:r w:rsidR="00D76AA5">
        <w:t>38803899962</w:t>
      </w:r>
      <w:proofErr w:type="spellEnd"/>
      <w:r w:rsidR="00D76AA5">
        <w:t>).</w:t>
      </w:r>
    </w:p>
    <w:p w:rsidRDefault="00541EBC" w:rsidP="00541EBC" w:rsidR="00185749">
      <w:pPr>
        <w:ind w:firstLine="705"/>
        <w:jc w:val="both"/>
      </w:pPr>
      <w:proofErr w:type="spellStart"/>
      <w:r>
        <w:t>2.</w:t>
      </w:r>
      <w:r w:rsidR="00185749">
        <w:t>Ovo</w:t>
      </w:r>
      <w:proofErr w:type="spellEnd"/>
      <w:r w:rsidR="00185749">
        <w:t xml:space="preserve"> rješenje </w:t>
      </w:r>
      <w:r w:rsidR="00631224">
        <w:t>sa</w:t>
      </w:r>
      <w:r w:rsidR="00185749">
        <w:t xml:space="preserve"> osnov</w:t>
      </w:r>
      <w:r w:rsidR="00631224">
        <w:t>om</w:t>
      </w:r>
      <w:r w:rsidR="00185749">
        <w:t xml:space="preserve"> zaključenja stečajnog postupka objav</w:t>
      </w:r>
      <w:r w:rsidR="008251BA">
        <w:t xml:space="preserve">it će se </w:t>
      </w:r>
      <w:r w:rsidR="00D76AA5">
        <w:t>na e-</w:t>
      </w:r>
      <w:r w:rsidR="008251BA">
        <w:t>oglasnoj ploči Trgovačkog suda u Zagrebu.</w:t>
      </w:r>
    </w:p>
    <w:p w:rsidRDefault="00541EBC" w:rsidP="00541EBC" w:rsidR="00185749">
      <w:pPr>
        <w:ind w:firstLine="705"/>
        <w:jc w:val="both"/>
      </w:pPr>
      <w:proofErr w:type="spellStart"/>
      <w:r>
        <w:t>3.</w:t>
      </w:r>
      <w:r w:rsidR="00185749">
        <w:t>Nakon</w:t>
      </w:r>
      <w:proofErr w:type="spellEnd"/>
      <w:r w:rsidR="00185749">
        <w:t xml:space="preserve"> pravomoćnosti rješenje će se dostaviti sudskom registru ovog suda radi brisanja dužnika iz registra. </w:t>
      </w:r>
    </w:p>
    <w:p w:rsidRDefault="00185749" w:rsidP="00185749" w:rsidR="00185749"/>
    <w:p w:rsidRDefault="00185749" w:rsidP="00185749" w:rsidR="00185749">
      <w:pPr>
        <w:jc w:val="center"/>
      </w:pPr>
      <w:r>
        <w:t>Obrazloženje</w:t>
      </w:r>
    </w:p>
    <w:p w:rsidRDefault="00185749" w:rsidP="00185749" w:rsidR="00185749">
      <w:pPr>
        <w:jc w:val="center"/>
      </w:pPr>
    </w:p>
    <w:p w:rsidRDefault="00185749" w:rsidP="00090A16" w:rsidR="008251BA">
      <w:pPr>
        <w:jc w:val="both"/>
      </w:pPr>
      <w:r>
        <w:tab/>
      </w:r>
      <w:r w:rsidR="008251BA">
        <w:t>Uvidom u spis utvrđeno je:</w:t>
      </w:r>
    </w:p>
    <w:p w:rsidRDefault="008251BA" w:rsidP="008251BA" w:rsidR="008251BA">
      <w:pPr>
        <w:numPr>
          <w:ilvl w:val="0"/>
          <w:numId w:val="10"/>
        </w:numPr>
        <w:jc w:val="both"/>
      </w:pPr>
      <w:r>
        <w:t xml:space="preserve">podneskom od </w:t>
      </w:r>
      <w:proofErr w:type="spellStart"/>
      <w:r w:rsidR="00D76AA5">
        <w:t>10</w:t>
      </w:r>
      <w:proofErr w:type="spellEnd"/>
      <w:r w:rsidR="00D76AA5">
        <w:t xml:space="preserve">. studenog </w:t>
      </w:r>
      <w:proofErr w:type="spellStart"/>
      <w:r w:rsidR="00D76AA5">
        <w:t>2015</w:t>
      </w:r>
      <w:proofErr w:type="spellEnd"/>
      <w:r w:rsidR="005264EB">
        <w:t>.</w:t>
      </w:r>
      <w:r w:rsidR="00BF6449">
        <w:t xml:space="preserve"> s</w:t>
      </w:r>
      <w:r w:rsidR="009E3F66">
        <w:t>tečajn</w:t>
      </w:r>
      <w:r w:rsidR="00B24195">
        <w:t>i upravitelj</w:t>
      </w:r>
      <w:r w:rsidR="00D13A9F">
        <w:t xml:space="preserve"> je</w:t>
      </w:r>
      <w:r>
        <w:t xml:space="preserve"> predloži</w:t>
      </w:r>
      <w:r w:rsidR="00B24195">
        <w:t>o</w:t>
      </w:r>
      <w:r>
        <w:t xml:space="preserve"> </w:t>
      </w:r>
      <w:r w:rsidR="009E3F66">
        <w:t xml:space="preserve">stečajnom </w:t>
      </w:r>
      <w:r w:rsidR="00D13A9F">
        <w:t xml:space="preserve">sucu </w:t>
      </w:r>
      <w:r w:rsidR="00541EBC">
        <w:t xml:space="preserve">održavanje završnog ročišta, </w:t>
      </w:r>
      <w:r w:rsidR="00B24195">
        <w:t>te uz podnesak dostavio</w:t>
      </w:r>
      <w:r>
        <w:t xml:space="preserve"> završni </w:t>
      </w:r>
      <w:r w:rsidR="00B24195">
        <w:t>račun i završni diobni popis,</w:t>
      </w:r>
    </w:p>
    <w:p w:rsidRDefault="00A74593" w:rsidP="00BB3F24" w:rsidR="00BB3F24">
      <w:pPr>
        <w:numPr>
          <w:ilvl w:val="0"/>
          <w:numId w:val="10"/>
        </w:numPr>
        <w:jc w:val="both"/>
      </w:pPr>
      <w:r>
        <w:t>r</w:t>
      </w:r>
      <w:r w:rsidR="00B24195">
        <w:t>ješenjem i zaklju</w:t>
      </w:r>
      <w:r w:rsidR="00BB3F24">
        <w:t>čkom</w:t>
      </w:r>
      <w:r w:rsidR="00916ECE">
        <w:t xml:space="preserve"> od </w:t>
      </w:r>
      <w:r w:rsidR="00541EBC">
        <w:t xml:space="preserve"> </w:t>
      </w:r>
      <w:proofErr w:type="spellStart"/>
      <w:r w:rsidR="00D76AA5">
        <w:t>17</w:t>
      </w:r>
      <w:proofErr w:type="spellEnd"/>
      <w:r w:rsidR="00D76AA5">
        <w:t xml:space="preserve">. studenog </w:t>
      </w:r>
      <w:proofErr w:type="spellStart"/>
      <w:r w:rsidR="00D76AA5">
        <w:t>2015</w:t>
      </w:r>
      <w:proofErr w:type="spellEnd"/>
      <w:r w:rsidR="00282DAC">
        <w:t>.</w:t>
      </w:r>
      <w:r w:rsidR="005264EB">
        <w:t xml:space="preserve"> </w:t>
      </w:r>
      <w:r w:rsidR="00916ECE">
        <w:t>stečajni</w:t>
      </w:r>
      <w:r w:rsidR="00BB3F24">
        <w:t xml:space="preserve"> je sudac odredio završn</w:t>
      </w:r>
      <w:r w:rsidR="004154BA">
        <w:t xml:space="preserve">o ročište za dan </w:t>
      </w:r>
      <w:proofErr w:type="spellStart"/>
      <w:r w:rsidR="004154BA">
        <w:t>22</w:t>
      </w:r>
      <w:proofErr w:type="spellEnd"/>
      <w:r w:rsidR="004154BA">
        <w:t xml:space="preserve">. prosinca </w:t>
      </w:r>
      <w:proofErr w:type="spellStart"/>
      <w:r w:rsidR="004154BA">
        <w:t>2015</w:t>
      </w:r>
      <w:proofErr w:type="spellEnd"/>
      <w:r w:rsidR="004154BA">
        <w:t>.</w:t>
      </w:r>
      <w:r w:rsidR="00D76AA5">
        <w:t xml:space="preserve"> te naložio da se završni račun stečajnog upravitelja i završni diobni </w:t>
      </w:r>
      <w:r w:rsidR="00BB3F24">
        <w:t>popis izlož</w:t>
      </w:r>
      <w:r w:rsidR="00D13A9F">
        <w:t xml:space="preserve">i na uvid sudionicima u sobi stečajnog </w:t>
      </w:r>
      <w:r w:rsidR="000F2541">
        <w:t xml:space="preserve"> suca u Zagrebu, Petrinjska 8,  temeljem </w:t>
      </w:r>
      <w:r w:rsidR="00BB3F24">
        <w:t xml:space="preserve">čl. </w:t>
      </w:r>
      <w:proofErr w:type="spellStart"/>
      <w:smartTag w:element="metricconverter" w:uri="urn:schemas-microsoft-com:office:smarttags">
        <w:smartTagPr>
          <w:attr w:val="184. st" w:name="ProductID"/>
        </w:smartTagPr>
        <w:r w:rsidR="00BB3F24">
          <w:t>184</w:t>
        </w:r>
        <w:proofErr w:type="spellEnd"/>
        <w:r w:rsidR="00BB3F24">
          <w:t>. st</w:t>
        </w:r>
      </w:smartTag>
      <w:r w:rsidR="008251BA">
        <w:t>.</w:t>
      </w:r>
      <w:r w:rsidR="004154BA">
        <w:t xml:space="preserve"> 1. Stečajnog zakona (NN </w:t>
      </w:r>
      <w:proofErr w:type="spellStart"/>
      <w:r w:rsidR="004154BA">
        <w:t>44</w:t>
      </w:r>
      <w:proofErr w:type="spellEnd"/>
      <w:r w:rsidR="004154BA">
        <w:t>/</w:t>
      </w:r>
      <w:proofErr w:type="spellStart"/>
      <w:r w:rsidR="004154BA">
        <w:t>96</w:t>
      </w:r>
      <w:proofErr w:type="spellEnd"/>
      <w:r w:rsidR="004154BA">
        <w:t xml:space="preserve"> do </w:t>
      </w:r>
      <w:proofErr w:type="spellStart"/>
      <w:r w:rsidR="004154BA">
        <w:t>133</w:t>
      </w:r>
      <w:proofErr w:type="spellEnd"/>
      <w:r w:rsidR="004154BA">
        <w:t>/</w:t>
      </w:r>
      <w:proofErr w:type="spellStart"/>
      <w:r w:rsidR="004154BA">
        <w:t>12</w:t>
      </w:r>
      <w:proofErr w:type="spellEnd"/>
      <w:r w:rsidR="004154BA">
        <w:t xml:space="preserve">, dalje </w:t>
      </w:r>
      <w:proofErr w:type="spellStart"/>
      <w:r w:rsidR="004154BA">
        <w:t>SZ</w:t>
      </w:r>
      <w:proofErr w:type="spellEnd"/>
      <w:r w:rsidR="008251BA">
        <w:t>,</w:t>
      </w:r>
      <w:r w:rsidR="004154BA">
        <w:t xml:space="preserve">koji se u ovom postupku  primjenjuje temeljem članka </w:t>
      </w:r>
      <w:proofErr w:type="spellStart"/>
      <w:r w:rsidR="004154BA">
        <w:t>441</w:t>
      </w:r>
      <w:proofErr w:type="spellEnd"/>
      <w:r w:rsidR="004154BA">
        <w:t xml:space="preserve">. stavak 1. Stečajnog zakona NN </w:t>
      </w:r>
      <w:proofErr w:type="spellStart"/>
      <w:r w:rsidR="004154BA">
        <w:t>71</w:t>
      </w:r>
      <w:proofErr w:type="spellEnd"/>
      <w:r w:rsidR="004154BA">
        <w:t>/</w:t>
      </w:r>
      <w:proofErr w:type="spellStart"/>
      <w:r w:rsidR="004154BA">
        <w:t>15</w:t>
      </w:r>
      <w:proofErr w:type="spellEnd"/>
      <w:r w:rsidR="004154BA">
        <w:t xml:space="preserve">, dalje </w:t>
      </w:r>
      <w:proofErr w:type="spellStart"/>
      <w:r w:rsidR="004154BA">
        <w:t>SZ15</w:t>
      </w:r>
      <w:proofErr w:type="spellEnd"/>
      <w:r w:rsidR="004154BA">
        <w:t>)</w:t>
      </w:r>
    </w:p>
    <w:p w:rsidRDefault="004154BA" w:rsidP="00BB3F24" w:rsidR="004154BA">
      <w:pPr>
        <w:numPr>
          <w:ilvl w:val="0"/>
          <w:numId w:val="10"/>
        </w:numPr>
        <w:jc w:val="both"/>
      </w:pPr>
      <w:r>
        <w:t xml:space="preserve">završni račun stečajnog upravitelja dostavljen je odboru vjerovnika, te se odbor vjerovnika na sjednici od </w:t>
      </w:r>
      <w:proofErr w:type="spellStart"/>
      <w:r>
        <w:t>16</w:t>
      </w:r>
      <w:proofErr w:type="spellEnd"/>
      <w:r>
        <w:t xml:space="preserve">. studenog </w:t>
      </w:r>
      <w:proofErr w:type="spellStart"/>
      <w:r>
        <w:t>2015</w:t>
      </w:r>
      <w:proofErr w:type="spellEnd"/>
      <w:r>
        <w:t>. izjasnio o završnom računu stečajnog upravitelja,</w:t>
      </w:r>
    </w:p>
    <w:p w:rsidRDefault="00A74593" w:rsidP="00BB3F24" w:rsidR="008251BA">
      <w:pPr>
        <w:numPr>
          <w:ilvl w:val="0"/>
          <w:numId w:val="10"/>
        </w:numPr>
        <w:jc w:val="both"/>
      </w:pPr>
      <w:r>
        <w:t>r</w:t>
      </w:r>
      <w:r w:rsidR="008251BA">
        <w:t xml:space="preserve">ješenjem </w:t>
      </w:r>
      <w:r w:rsidR="00AF0326">
        <w:t xml:space="preserve">od </w:t>
      </w:r>
      <w:proofErr w:type="spellStart"/>
      <w:r w:rsidR="004154BA">
        <w:t>18</w:t>
      </w:r>
      <w:proofErr w:type="spellEnd"/>
      <w:r w:rsidR="004154BA">
        <w:t xml:space="preserve">. studenog </w:t>
      </w:r>
      <w:r w:rsidR="00282DAC">
        <w:t xml:space="preserve"> </w:t>
      </w:r>
      <w:proofErr w:type="spellStart"/>
      <w:r w:rsidR="00282DAC">
        <w:t>201</w:t>
      </w:r>
      <w:r w:rsidR="004154BA">
        <w:t>5</w:t>
      </w:r>
      <w:proofErr w:type="spellEnd"/>
      <w:r w:rsidR="00282DAC">
        <w:t>.</w:t>
      </w:r>
      <w:r w:rsidR="00BF6449">
        <w:t xml:space="preserve"> </w:t>
      </w:r>
      <w:r w:rsidR="008251BA">
        <w:t xml:space="preserve">stečajni je sudac </w:t>
      </w:r>
      <w:r w:rsidR="004154BA">
        <w:t xml:space="preserve"> naznakom na završnom računu </w:t>
      </w:r>
      <w:r w:rsidR="008251BA">
        <w:t xml:space="preserve">potvrdio da je ispitao </w:t>
      </w:r>
      <w:r w:rsidR="000F2541">
        <w:t xml:space="preserve">završni račun stečajnog dužnika (članak </w:t>
      </w:r>
      <w:proofErr w:type="spellStart"/>
      <w:r w:rsidR="000F2541">
        <w:t>31</w:t>
      </w:r>
      <w:proofErr w:type="spellEnd"/>
      <w:r w:rsidR="000F2541">
        <w:t xml:space="preserve">. stavak 2. </w:t>
      </w:r>
      <w:proofErr w:type="spellStart"/>
      <w:r w:rsidR="000F2541">
        <w:t>SZ</w:t>
      </w:r>
      <w:proofErr w:type="spellEnd"/>
      <w:r w:rsidR="000F2541">
        <w:t>-a).</w:t>
      </w:r>
    </w:p>
    <w:p w:rsidRDefault="00A74593" w:rsidP="008251BA" w:rsidR="00BB3F24">
      <w:pPr>
        <w:numPr>
          <w:ilvl w:val="0"/>
          <w:numId w:val="10"/>
        </w:numPr>
        <w:jc w:val="both"/>
      </w:pPr>
      <w:r>
        <w:t>na</w:t>
      </w:r>
      <w:r w:rsidR="00185749">
        <w:t xml:space="preserve"> završnom ročištu</w:t>
      </w:r>
      <w:r w:rsidR="003E0158">
        <w:t xml:space="preserve"> </w:t>
      </w:r>
      <w:r w:rsidR="00185749">
        <w:t>održanom dana</w:t>
      </w:r>
      <w:r w:rsidR="008251BA">
        <w:t xml:space="preserve"> </w:t>
      </w:r>
      <w:proofErr w:type="spellStart"/>
      <w:r w:rsidR="004154BA">
        <w:t>22</w:t>
      </w:r>
      <w:proofErr w:type="spellEnd"/>
      <w:r w:rsidR="004154BA">
        <w:t xml:space="preserve">. prosinca </w:t>
      </w:r>
      <w:proofErr w:type="spellStart"/>
      <w:r w:rsidR="004154BA">
        <w:t>2015</w:t>
      </w:r>
      <w:proofErr w:type="spellEnd"/>
      <w:r w:rsidR="004154BA">
        <w:t>.</w:t>
      </w:r>
      <w:r w:rsidR="00D13A9F">
        <w:t>,</w:t>
      </w:r>
      <w:r w:rsidR="003E0158">
        <w:t xml:space="preserve"> stečajni upravitelj </w:t>
      </w:r>
      <w:r w:rsidR="00185749">
        <w:t xml:space="preserve">je </w:t>
      </w:r>
      <w:r w:rsidR="003E0158">
        <w:t>izložio</w:t>
      </w:r>
      <w:r w:rsidR="00185749">
        <w:t xml:space="preserve"> završni račun stečajnog dužnika</w:t>
      </w:r>
      <w:r w:rsidR="00BF6449">
        <w:t>,</w:t>
      </w:r>
    </w:p>
    <w:p w:rsidRDefault="00A74593" w:rsidP="00775184" w:rsidR="00916ECE">
      <w:pPr>
        <w:numPr>
          <w:ilvl w:val="0"/>
          <w:numId w:val="10"/>
        </w:numPr>
        <w:jc w:val="both"/>
      </w:pPr>
      <w:r>
        <w:t>n</w:t>
      </w:r>
      <w:r w:rsidR="00BB3F24">
        <w:t>a završnom ročištu od</w:t>
      </w:r>
      <w:r w:rsidR="009E3F66">
        <w:t xml:space="preserve"> </w:t>
      </w:r>
      <w:proofErr w:type="spellStart"/>
      <w:r w:rsidR="004154BA">
        <w:t>22</w:t>
      </w:r>
      <w:proofErr w:type="spellEnd"/>
      <w:r w:rsidR="004154BA">
        <w:t xml:space="preserve">. prosinca </w:t>
      </w:r>
      <w:proofErr w:type="spellStart"/>
      <w:r w:rsidR="004154BA">
        <w:t>2015</w:t>
      </w:r>
      <w:proofErr w:type="spellEnd"/>
      <w:r w:rsidR="00282DAC">
        <w:t>.</w:t>
      </w:r>
      <w:r w:rsidR="00916ECE">
        <w:t>, v</w:t>
      </w:r>
      <w:r w:rsidR="00BB3F24">
        <w:t>jerovnici nisu podnijeli pri</w:t>
      </w:r>
      <w:r w:rsidR="004154BA">
        <w:t>govore na završni diobni popis,</w:t>
      </w:r>
    </w:p>
    <w:p w:rsidRDefault="00F5096F" w:rsidP="004154BA" w:rsidR="00F5096F">
      <w:pPr>
        <w:numPr>
          <w:ilvl w:val="0"/>
          <w:numId w:val="10"/>
        </w:numPr>
        <w:jc w:val="both"/>
      </w:pPr>
      <w:r>
        <w:t xml:space="preserve">pravomoćnim </w:t>
      </w:r>
      <w:r w:rsidR="00A74593">
        <w:t>r</w:t>
      </w:r>
      <w:r w:rsidR="00244651">
        <w:t xml:space="preserve">ješenjem stečajnog suca od </w:t>
      </w:r>
      <w:proofErr w:type="spellStart"/>
      <w:r w:rsidR="004154BA">
        <w:t>19</w:t>
      </w:r>
      <w:proofErr w:type="spellEnd"/>
      <w:r w:rsidR="004154BA">
        <w:t xml:space="preserve">. listopada </w:t>
      </w:r>
      <w:proofErr w:type="spellStart"/>
      <w:r w:rsidR="004154BA">
        <w:t>2015</w:t>
      </w:r>
      <w:proofErr w:type="spellEnd"/>
      <w:r w:rsidR="00282DAC">
        <w:t>.</w:t>
      </w:r>
      <w:r w:rsidR="00BF6449">
        <w:t xml:space="preserve"> o</w:t>
      </w:r>
      <w:r w:rsidR="00244651">
        <w:t>dređena je konačna nagrada stečajnom upravitelju</w:t>
      </w:r>
      <w:r>
        <w:t>,</w:t>
      </w:r>
    </w:p>
    <w:p w:rsidRDefault="00FC54C1" w:rsidP="00FC54C1" w:rsidR="00FC54C1">
      <w:pPr>
        <w:jc w:val="both"/>
      </w:pPr>
    </w:p>
    <w:p w:rsidRDefault="00931B22" w:rsidP="003E0158" w:rsidR="00931B22">
      <w:pPr>
        <w:ind w:firstLine="708"/>
        <w:jc w:val="both"/>
      </w:pPr>
    </w:p>
    <w:p w:rsidRDefault="00775184" w:rsidP="003E0158" w:rsidR="00916ECE">
      <w:pPr>
        <w:ind w:firstLine="708"/>
        <w:jc w:val="both"/>
      </w:pPr>
      <w:r>
        <w:t xml:space="preserve">Prema članku </w:t>
      </w:r>
      <w:proofErr w:type="spellStart"/>
      <w:r>
        <w:t>196</w:t>
      </w:r>
      <w:proofErr w:type="spellEnd"/>
      <w:r>
        <w:t xml:space="preserve">. stavak 1. </w:t>
      </w:r>
      <w:proofErr w:type="spellStart"/>
      <w:r>
        <w:t>SZ</w:t>
      </w:r>
      <w:proofErr w:type="spellEnd"/>
      <w:r>
        <w:t xml:space="preserve">-a  odmah nakon okončanja završne diobe stečajni sudac će donijeti rješenje o zaključenju stečajnog postupka. </w:t>
      </w:r>
    </w:p>
    <w:p w:rsidRDefault="008B5188" w:rsidP="003E0158" w:rsidR="008B5188">
      <w:pPr>
        <w:ind w:firstLine="708"/>
        <w:jc w:val="both"/>
      </w:pPr>
      <w:r>
        <w:t xml:space="preserve">Kako </w:t>
      </w:r>
      <w:r w:rsidR="001B2928">
        <w:t xml:space="preserve">je </w:t>
      </w:r>
      <w:r w:rsidR="00775184">
        <w:t xml:space="preserve">u konkretnom stečajnom </w:t>
      </w:r>
      <w:r w:rsidR="00931B22">
        <w:t>postupk</w:t>
      </w:r>
      <w:r w:rsidR="001B2928">
        <w:t>u</w:t>
      </w:r>
      <w:r w:rsidR="004154BA">
        <w:t xml:space="preserve"> nije</w:t>
      </w:r>
      <w:r w:rsidR="001B2928">
        <w:t xml:space="preserve"> </w:t>
      </w:r>
      <w:r w:rsidR="004154BA">
        <w:t>bilo raspoloživog iznosa za provedbu završne diobe</w:t>
      </w:r>
      <w:r w:rsidR="002E70C1">
        <w:t xml:space="preserve">, </w:t>
      </w:r>
      <w:r w:rsidR="001B2928">
        <w:t>temeljem</w:t>
      </w:r>
      <w:r w:rsidR="002E70C1">
        <w:t xml:space="preserve"> č</w:t>
      </w:r>
      <w:r w:rsidR="00931B22">
        <w:t xml:space="preserve">lanka </w:t>
      </w:r>
      <w:r w:rsidR="00775184">
        <w:t xml:space="preserve"> </w:t>
      </w:r>
      <w:proofErr w:type="spellStart"/>
      <w:r w:rsidR="00775184">
        <w:t>196</w:t>
      </w:r>
      <w:proofErr w:type="spellEnd"/>
      <w:r w:rsidR="00775184">
        <w:t xml:space="preserve">. stavak 1 </w:t>
      </w:r>
      <w:proofErr w:type="spellStart"/>
      <w:r w:rsidR="00775184">
        <w:t>SZ</w:t>
      </w:r>
      <w:proofErr w:type="spellEnd"/>
      <w:r w:rsidR="00775184">
        <w:t>-a</w:t>
      </w:r>
      <w:r w:rsidR="00931B22">
        <w:t xml:space="preserve"> riješeno kao u točki I. </w:t>
      </w:r>
    </w:p>
    <w:p w:rsidRDefault="004154BA" w:rsidP="003E0158" w:rsidR="004154BA">
      <w:pPr>
        <w:ind w:firstLine="708"/>
        <w:jc w:val="both"/>
      </w:pPr>
    </w:p>
    <w:p w:rsidRDefault="00775184" w:rsidP="003E0158" w:rsidR="00775184">
      <w:pPr>
        <w:ind w:firstLine="708"/>
        <w:jc w:val="both"/>
      </w:pPr>
      <w:r>
        <w:t xml:space="preserve">Odluka o objavi rješenja </w:t>
      </w:r>
      <w:r w:rsidR="004154BA">
        <w:t>na e-</w:t>
      </w:r>
      <w:r>
        <w:t xml:space="preserve">oglasnoj ploči suda (točka II) utemeljena je na odredbi članka </w:t>
      </w:r>
      <w:proofErr w:type="spellStart"/>
      <w:r w:rsidR="004154BA">
        <w:t>12</w:t>
      </w:r>
      <w:proofErr w:type="spellEnd"/>
      <w:r w:rsidR="004154BA">
        <w:t>.</w:t>
      </w:r>
      <w:r>
        <w:t xml:space="preserve"> </w:t>
      </w:r>
      <w:proofErr w:type="spellStart"/>
      <w:r>
        <w:t>SZ</w:t>
      </w:r>
      <w:proofErr w:type="spellEnd"/>
      <w:r>
        <w:t>-a</w:t>
      </w:r>
      <w:r w:rsidR="004154BA">
        <w:t xml:space="preserve"> </w:t>
      </w:r>
      <w:proofErr w:type="spellStart"/>
      <w:r w:rsidR="004154BA">
        <w:t>15</w:t>
      </w:r>
      <w:proofErr w:type="spellEnd"/>
      <w:r>
        <w:t xml:space="preserve">, a odluka o dostavi rješenja sudskom registru (točka III) utemeljena je na odredbi stavka 3. članka </w:t>
      </w:r>
      <w:proofErr w:type="spellStart"/>
      <w:r>
        <w:t>196</w:t>
      </w:r>
      <w:proofErr w:type="spellEnd"/>
      <w:r>
        <w:t xml:space="preserve">. </w:t>
      </w:r>
      <w:proofErr w:type="spellStart"/>
      <w:r>
        <w:t>SZ</w:t>
      </w:r>
      <w:proofErr w:type="spellEnd"/>
      <w:r>
        <w:t>-a.</w:t>
      </w:r>
    </w:p>
    <w:p w:rsidRDefault="00775184" w:rsidP="00210798" w:rsidR="00775184">
      <w:pPr>
        <w:ind w:left="360"/>
        <w:jc w:val="center"/>
      </w:pPr>
    </w:p>
    <w:p w:rsidRDefault="007D0288" w:rsidP="004A2954" w:rsidR="004A2954">
      <w:pPr>
        <w:ind w:left="360"/>
        <w:jc w:val="center"/>
      </w:pPr>
      <w:r w:rsidRPr="00185749">
        <w:t>Zagreb</w:t>
      </w:r>
      <w:r w:rsidR="00256C13" w:rsidRPr="00185749">
        <w:t>,</w:t>
      </w:r>
      <w:r w:rsidR="00B41E49">
        <w:t xml:space="preserve"> </w:t>
      </w:r>
      <w:proofErr w:type="spellStart"/>
      <w:r w:rsidR="001B79DC">
        <w:t>2</w:t>
      </w:r>
      <w:r w:rsidR="004A2954">
        <w:t>9.siječnja</w:t>
      </w:r>
      <w:proofErr w:type="spellEnd"/>
      <w:r w:rsidR="004A2954">
        <w:t xml:space="preserve">  </w:t>
      </w:r>
      <w:proofErr w:type="spellStart"/>
      <w:r w:rsidR="004A2954">
        <w:t>201</w:t>
      </w:r>
      <w:r w:rsidR="001B79DC">
        <w:t>6</w:t>
      </w:r>
      <w:proofErr w:type="spellEnd"/>
      <w:r w:rsidR="004A2954">
        <w:t>.</w:t>
      </w:r>
    </w:p>
    <w:p w:rsidRDefault="004A2954" w:rsidP="004A2954" w:rsidR="004A2954">
      <w:pPr>
        <w:ind w:left="360"/>
        <w:jc w:val="center"/>
      </w:pPr>
    </w:p>
    <w:p w:rsidRDefault="007D0288" w:rsidP="004A2954" w:rsidR="00DB3CDE">
      <w:pPr>
        <w:ind w:left="360"/>
        <w:jc w:val="right"/>
      </w:pPr>
      <w:r w:rsidRPr="00185749">
        <w:tab/>
      </w:r>
      <w:r w:rsidRPr="00185749">
        <w:tab/>
      </w:r>
      <w:r w:rsidR="002E4BB8" w:rsidRPr="00185749">
        <w:t xml:space="preserve"> </w:t>
      </w:r>
      <w:r w:rsidR="00185749" w:rsidRPr="00185749">
        <w:t xml:space="preserve">  </w:t>
      </w:r>
      <w:r w:rsidR="003533E2">
        <w:t xml:space="preserve">  </w:t>
      </w:r>
      <w:r w:rsidR="00DB3CDE">
        <w:t>SUDAC:</w:t>
      </w:r>
    </w:p>
    <w:p w:rsidRDefault="003533E2" w:rsidP="004A2954" w:rsidR="00B514BD">
      <w:pPr>
        <w:ind w:firstLine="708" w:left="5664"/>
        <w:jc w:val="right"/>
      </w:pPr>
      <w:r>
        <w:t xml:space="preserve">  </w:t>
      </w:r>
      <w:r w:rsidR="00256C13" w:rsidRPr="00185749">
        <w:t>Ante Galić</w:t>
      </w:r>
      <w:r w:rsidR="00B41E49">
        <w:t xml:space="preserve"> </w:t>
      </w:r>
    </w:p>
    <w:p w:rsidRDefault="00C06A54" w:rsidP="008D1DD1" w:rsidR="00C06A54"/>
    <w:p w:rsidRDefault="007D0288" w:rsidP="008D1DD1" w:rsidR="00185749">
      <w:r w:rsidRPr="00185749">
        <w:t>UPUTA</w:t>
      </w:r>
      <w:r w:rsidR="00164CAA" w:rsidRPr="00185749">
        <w:t xml:space="preserve"> O PRAVNOM LIJEKU:</w:t>
      </w:r>
    </w:p>
    <w:p w:rsidRDefault="002A2514" w:rsidP="002A2514" w:rsidR="002A2514">
      <w:pPr>
        <w:jc w:val="both"/>
      </w:pPr>
      <w:r>
        <w:t>Protiv ovog rješenja, nezadovoljna stranka može uložiti žalbu Visokom trgovačkom sudu Rep</w:t>
      </w:r>
      <w:r w:rsidR="008C2399">
        <w:t>ublike Hrvatske u roku od 8 dana</w:t>
      </w:r>
      <w:r>
        <w:t>, a ulaže se putem ovog suda u 2 primjerka.</w:t>
      </w:r>
    </w:p>
    <w:p w:rsidRDefault="00FC54C1" w:rsidP="002A2514" w:rsidR="00FC54C1">
      <w:pPr>
        <w:jc w:val="both"/>
      </w:pPr>
    </w:p>
    <w:p w:rsidRDefault="00D40594" w:rsidP="008D1DD1" w:rsidR="00D40594"/>
    <w:p w:rsidRDefault="00185749" w:rsidP="008D1DD1" w:rsidR="00185749">
      <w:r>
        <w:t>DNA:</w:t>
      </w:r>
    </w:p>
    <w:p w:rsidRDefault="002A2514" w:rsidP="002A2514" w:rsidR="00205B5A">
      <w:pPr>
        <w:numPr>
          <w:ilvl w:val="0"/>
          <w:numId w:val="9"/>
        </w:numPr>
      </w:pPr>
      <w:r>
        <w:t>s</w:t>
      </w:r>
      <w:r w:rsidR="004E1F27">
        <w:t xml:space="preserve">udski registar, ovdje - </w:t>
      </w:r>
      <w:r w:rsidR="00205B5A">
        <w:t xml:space="preserve"> nakon pravomoćnosti</w:t>
      </w:r>
    </w:p>
    <w:p w:rsidRDefault="002A2514" w:rsidP="002A2514" w:rsidR="00205B5A">
      <w:pPr>
        <w:numPr>
          <w:ilvl w:val="0"/>
          <w:numId w:val="9"/>
        </w:numPr>
      </w:pPr>
      <w:r>
        <w:t xml:space="preserve">stečajna  pisarnica, ovdje </w:t>
      </w:r>
    </w:p>
    <w:p w:rsidRDefault="002A2514" w:rsidP="002A2514" w:rsidR="00205B5A">
      <w:pPr>
        <w:numPr>
          <w:ilvl w:val="0"/>
          <w:numId w:val="9"/>
        </w:numPr>
      </w:pPr>
      <w:r>
        <w:t>S</w:t>
      </w:r>
      <w:r w:rsidR="00520904">
        <w:t>tečajn</w:t>
      </w:r>
      <w:r w:rsidR="00244651">
        <w:t>i upravitelj</w:t>
      </w:r>
    </w:p>
    <w:p w:rsidRDefault="00205B5A" w:rsidP="002A2514" w:rsidR="00205B5A">
      <w:pPr>
        <w:numPr>
          <w:ilvl w:val="0"/>
          <w:numId w:val="9"/>
        </w:numPr>
      </w:pPr>
      <w:r>
        <w:t>Porezna uprava</w:t>
      </w:r>
      <w:r w:rsidR="00D40594">
        <w:t xml:space="preserve">,  Zagreb, </w:t>
      </w:r>
      <w:proofErr w:type="spellStart"/>
      <w:r w:rsidR="00D40594">
        <w:t>Av</w:t>
      </w:r>
      <w:proofErr w:type="spellEnd"/>
      <w:r w:rsidR="00D40594">
        <w:t xml:space="preserve">. Dubrovnik </w:t>
      </w:r>
      <w:proofErr w:type="spellStart"/>
      <w:r w:rsidR="00D40594">
        <w:t>32</w:t>
      </w:r>
      <w:proofErr w:type="spellEnd"/>
    </w:p>
    <w:p w:rsidRDefault="00205B5A" w:rsidP="002A2514" w:rsidR="00205B5A">
      <w:pPr>
        <w:numPr>
          <w:ilvl w:val="0"/>
          <w:numId w:val="9"/>
        </w:numPr>
      </w:pPr>
      <w:proofErr w:type="spellStart"/>
      <w:r>
        <w:t>ŽDO</w:t>
      </w:r>
      <w:proofErr w:type="spellEnd"/>
      <w:r>
        <w:t>,</w:t>
      </w:r>
      <w:r w:rsidR="00AA790B">
        <w:t xml:space="preserve"> Građansko-upravni odjel, </w:t>
      </w:r>
      <w:r>
        <w:t xml:space="preserve"> Zagreb</w:t>
      </w:r>
      <w:r w:rsidR="004E1F27">
        <w:t xml:space="preserve">, </w:t>
      </w:r>
      <w:r w:rsidR="00F226C4">
        <w:t xml:space="preserve">Savska </w:t>
      </w:r>
      <w:proofErr w:type="spellStart"/>
      <w:r w:rsidR="00F226C4">
        <w:t>41</w:t>
      </w:r>
      <w:proofErr w:type="spellEnd"/>
      <w:r w:rsidR="00F226C4">
        <w:t xml:space="preserve"> </w:t>
      </w:r>
    </w:p>
    <w:p w:rsidRDefault="003A77BB" w:rsidP="002A2514" w:rsidR="00FB72D3">
      <w:pPr>
        <w:numPr>
          <w:ilvl w:val="0"/>
          <w:numId w:val="9"/>
        </w:numPr>
      </w:pPr>
      <w:r>
        <w:t>e-</w:t>
      </w:r>
      <w:r w:rsidR="002A2514">
        <w:t>o</w:t>
      </w:r>
      <w:r w:rsidR="00205B5A">
        <w:t>glasna ploča</w:t>
      </w:r>
      <w:r w:rsidR="002A2514">
        <w:t xml:space="preserve"> suda, ovdje</w:t>
      </w:r>
      <w:r>
        <w:t xml:space="preserve"> (</w:t>
      </w:r>
      <w:proofErr w:type="spellStart"/>
      <w:r>
        <w:t>30dana</w:t>
      </w:r>
      <w:proofErr w:type="spellEnd"/>
      <w:r>
        <w:t>)</w:t>
      </w:r>
    </w:p>
    <w:p w:rsidRDefault="00205B5A" w:rsidP="003A77BB" w:rsidR="00780D63" w:rsidRPr="0017216B">
      <w:pPr>
        <w:numPr>
          <w:ilvl w:val="0"/>
          <w:numId w:val="9"/>
        </w:numPr>
      </w:pPr>
      <w:r>
        <w:t xml:space="preserve">spis </w:t>
      </w:r>
    </w:p>
    <w:p w:rsidRDefault="00780D63" w:rsidP="00780D63" w:rsidR="00780D63" w:rsidRPr="00185749">
      <w:pPr>
        <w:ind w:left="360"/>
      </w:pPr>
    </w:p>
    <w:sectPr w:rsidSect="00164CAA" w:rsidR="00780D63" w:rsidRPr="00185749">
      <w:headerReference w:type="even" r:id="rId11"/>
      <w:headerReference w:type="default" r:id="rId12"/>
      <w:pgSz w:h="16838" w:w="11906"/>
      <w:pgMar w:gutter="0" w:footer="708" w:header="708" w:left="1417" w:bottom="71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3F82" w:rsidR="006C3F82">
      <w:r>
        <w:separator/>
      </w:r>
    </w:p>
  </w:endnote>
  <w:endnote w:id="0" w:type="continuationSeparator">
    <w:p w:rsidRDefault="006C3F82" w:rsidR="006C3F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3F82" w:rsidR="006C3F82">
      <w:r>
        <w:separator/>
      </w:r>
    </w:p>
  </w:footnote>
  <w:footnote w:id="0" w:type="continuationSeparator">
    <w:p w:rsidRDefault="006C3F82" w:rsidR="006C3F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50DB" w:rsidP="00236EF6" w:rsidR="00A450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50DB" w:rsidR="00A450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50DB" w:rsidP="006B14CA" w:rsidR="00A450DB">
    <w:pPr>
      <w:pStyle w:val="Zaglavlje"/>
      <w:framePr w:y="1" w:xAlign="center" w:vAnchor="text" w:hAnchor="margin" w:wrap="around"/>
      <w:jc w:val="right"/>
      <w:rPr>
        <w:rStyle w:val="Brojstranice"/>
      </w:rPr>
    </w:pPr>
  </w:p>
  <w:p w:rsidRDefault="001B2928" w:rsidP="001B2928" w:rsidR="001B2928" w:rsidRPr="00E44679">
    <w:pPr>
      <w:jc w:val="right"/>
    </w:pPr>
    <w:proofErr w:type="spellStart"/>
    <w:r w:rsidRPr="00E44679">
      <w:t>40.St</w:t>
    </w:r>
    <w:proofErr w:type="spellEnd"/>
    <w:r w:rsidRPr="00E44679">
      <w:t>-</w:t>
    </w:r>
    <w:proofErr w:type="spellStart"/>
    <w:r w:rsidR="00ED3AAE">
      <w:t>225</w:t>
    </w:r>
    <w:proofErr w:type="spellEnd"/>
    <w:r w:rsidR="00ED3AAE">
      <w:t>/</w:t>
    </w:r>
    <w:proofErr w:type="spellStart"/>
    <w:r w:rsidR="00ED3AAE">
      <w:t>99</w:t>
    </w:r>
    <w:proofErr w:type="spellEnd"/>
    <w:r w:rsidRPr="00E44679">
      <w:t xml:space="preserve"> </w:t>
    </w:r>
  </w:p>
  <w:p w:rsidRDefault="00A450DB" w:rsidP="00A74593" w:rsidR="00A450D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E25B8"/>
    <w:multiLevelType w:val="hybridMultilevel"/>
    <w:tmpl w:val="B1967E88"/>
    <w:lvl w:tplc="B346196C" w:ilvl="0">
      <w:start w:val="2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6B42BA7"/>
    <w:multiLevelType w:val="hybridMultilevel"/>
    <w:tmpl w:val="B0DC689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6DD46ED"/>
    <w:multiLevelType w:val="hybridMultilevel"/>
    <w:tmpl w:val="C52467AC"/>
    <w:lvl w:tplc="3CF85A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C3F5764"/>
    <w:multiLevelType w:val="hybridMultilevel"/>
    <w:tmpl w:val="E97E3A5C"/>
    <w:lvl w:tplc="8418308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B0B06FD"/>
    <w:multiLevelType w:val="hybridMultilevel"/>
    <w:tmpl w:val="85F47D00"/>
    <w:lvl w:tplc="2AFEC2D2" w:ilvl="0">
      <w:start w:val="1"/>
      <w:numFmt w:val="decimal"/>
      <w:lvlText w:val="%1."/>
      <w:lvlJc w:val="left"/>
      <w:pPr>
        <w:tabs>
          <w:tab w:pos="2490" w:val="num"/>
        </w:tabs>
        <w:ind w:hanging="360" w:left="249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5">
    <w:nsid w:val="31B64E9F"/>
    <w:multiLevelType w:val="hybridMultilevel"/>
    <w:tmpl w:val="60A653FE"/>
    <w:lvl w:tplc="B6C4021C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AF86FEC"/>
    <w:multiLevelType w:val="hybridMultilevel"/>
    <w:tmpl w:val="2462431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54A68CB"/>
    <w:multiLevelType w:val="singleLevel"/>
    <w:tmpl w:val="049AEA1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9">
    <w:nsid w:val="5C4A4721"/>
    <w:multiLevelType w:val="hybridMultilevel"/>
    <w:tmpl w:val="4030C338"/>
    <w:lvl w:tplc="D7C0886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68C521EE"/>
    <w:multiLevelType w:val="hybridMultilevel"/>
    <w:tmpl w:val="D8F4A352"/>
    <w:lvl w:tplc="2AFEC2D2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6A237EE5"/>
    <w:multiLevelType w:val="hybridMultilevel"/>
    <w:tmpl w:val="C08A240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3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6"/>
  </w:num>
  <w:num w:numId="3">
    <w:abstractNumId w:val="10"/>
  </w:num>
  <w:num w:numId="4">
    <w:abstractNumId w:val="4"/>
  </w:num>
  <w:num w:numId="5">
    <w:abstractNumId w:val="12"/>
  </w:num>
  <w:num w:numId="6">
    <w:abstractNumId w:val="1"/>
  </w:num>
  <w:num w:numId="7">
    <w:abstractNumId w:val="8"/>
  </w:num>
  <w:num w:numId="8">
    <w:abstractNumId w:val="11"/>
  </w:num>
  <w:num w:numId="9">
    <w:abstractNumId w:val="7"/>
  </w:num>
  <w:num w:numId="10">
    <w:abstractNumId w:val="5"/>
  </w:num>
  <w:num w:numId="11">
    <w:abstractNumId w:val="2"/>
  </w:num>
  <w:num w:numId="12">
    <w:abstractNumId w:val="0"/>
  </w:num>
  <w:num w:numId="13">
    <w:abstractNumId w:val="3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10798"/>
    <w:rsid w:val="00007631"/>
    <w:rsid w:val="00036517"/>
    <w:rsid w:val="0006503E"/>
    <w:rsid w:val="00071C93"/>
    <w:rsid w:val="000731CB"/>
    <w:rsid w:val="00090A16"/>
    <w:rsid w:val="000D40FA"/>
    <w:rsid w:val="000F2541"/>
    <w:rsid w:val="000F4619"/>
    <w:rsid w:val="00114430"/>
    <w:rsid w:val="00114CAE"/>
    <w:rsid w:val="00117797"/>
    <w:rsid w:val="001328DA"/>
    <w:rsid w:val="00140DB3"/>
    <w:rsid w:val="00164CAA"/>
    <w:rsid w:val="0017112E"/>
    <w:rsid w:val="001814C5"/>
    <w:rsid w:val="00183D9A"/>
    <w:rsid w:val="00185749"/>
    <w:rsid w:val="001864EA"/>
    <w:rsid w:val="001B1984"/>
    <w:rsid w:val="001B2928"/>
    <w:rsid w:val="001B79DC"/>
    <w:rsid w:val="001C1427"/>
    <w:rsid w:val="00205B5A"/>
    <w:rsid w:val="00210798"/>
    <w:rsid w:val="0021731E"/>
    <w:rsid w:val="00236EF6"/>
    <w:rsid w:val="00244651"/>
    <w:rsid w:val="00256C13"/>
    <w:rsid w:val="002640F2"/>
    <w:rsid w:val="00275029"/>
    <w:rsid w:val="00282DAC"/>
    <w:rsid w:val="002A2514"/>
    <w:rsid w:val="002D3D6D"/>
    <w:rsid w:val="002D5B5B"/>
    <w:rsid w:val="002E4BB8"/>
    <w:rsid w:val="002E70C1"/>
    <w:rsid w:val="00305A8A"/>
    <w:rsid w:val="00345FE9"/>
    <w:rsid w:val="003533E2"/>
    <w:rsid w:val="00367ADE"/>
    <w:rsid w:val="0038451D"/>
    <w:rsid w:val="003A77BB"/>
    <w:rsid w:val="003B21F7"/>
    <w:rsid w:val="003B7FFE"/>
    <w:rsid w:val="003E0158"/>
    <w:rsid w:val="003F0DEB"/>
    <w:rsid w:val="003F1D9C"/>
    <w:rsid w:val="00400F7B"/>
    <w:rsid w:val="004020FE"/>
    <w:rsid w:val="0040344D"/>
    <w:rsid w:val="00413795"/>
    <w:rsid w:val="004154BA"/>
    <w:rsid w:val="00442966"/>
    <w:rsid w:val="00485CAB"/>
    <w:rsid w:val="004A2954"/>
    <w:rsid w:val="004E1F27"/>
    <w:rsid w:val="00520904"/>
    <w:rsid w:val="005264EB"/>
    <w:rsid w:val="005270F2"/>
    <w:rsid w:val="005405AA"/>
    <w:rsid w:val="00541EBC"/>
    <w:rsid w:val="00545191"/>
    <w:rsid w:val="00552E7D"/>
    <w:rsid w:val="00596418"/>
    <w:rsid w:val="005A395A"/>
    <w:rsid w:val="005A74AB"/>
    <w:rsid w:val="005C1436"/>
    <w:rsid w:val="00606B1D"/>
    <w:rsid w:val="00631224"/>
    <w:rsid w:val="00636780"/>
    <w:rsid w:val="006473ED"/>
    <w:rsid w:val="006604A3"/>
    <w:rsid w:val="0066416B"/>
    <w:rsid w:val="006767F9"/>
    <w:rsid w:val="006B14CA"/>
    <w:rsid w:val="006C1019"/>
    <w:rsid w:val="006C3F82"/>
    <w:rsid w:val="006D0F56"/>
    <w:rsid w:val="006D1D22"/>
    <w:rsid w:val="006D4DB2"/>
    <w:rsid w:val="00700C8E"/>
    <w:rsid w:val="00775184"/>
    <w:rsid w:val="00776D0B"/>
    <w:rsid w:val="00780D63"/>
    <w:rsid w:val="00785671"/>
    <w:rsid w:val="007D0288"/>
    <w:rsid w:val="0082460D"/>
    <w:rsid w:val="008251BA"/>
    <w:rsid w:val="008558F8"/>
    <w:rsid w:val="00863AA6"/>
    <w:rsid w:val="00892F3F"/>
    <w:rsid w:val="008B4A13"/>
    <w:rsid w:val="008B5188"/>
    <w:rsid w:val="008C2399"/>
    <w:rsid w:val="008D1DD1"/>
    <w:rsid w:val="008D467B"/>
    <w:rsid w:val="008E0716"/>
    <w:rsid w:val="008F4675"/>
    <w:rsid w:val="00907659"/>
    <w:rsid w:val="00916ECE"/>
    <w:rsid w:val="00931B22"/>
    <w:rsid w:val="009745DC"/>
    <w:rsid w:val="009A0D5A"/>
    <w:rsid w:val="009E3F66"/>
    <w:rsid w:val="009E43EB"/>
    <w:rsid w:val="00A04249"/>
    <w:rsid w:val="00A0549B"/>
    <w:rsid w:val="00A450DB"/>
    <w:rsid w:val="00A74593"/>
    <w:rsid w:val="00A80F98"/>
    <w:rsid w:val="00AA790B"/>
    <w:rsid w:val="00AD3291"/>
    <w:rsid w:val="00AF0326"/>
    <w:rsid w:val="00AF53C5"/>
    <w:rsid w:val="00B017D3"/>
    <w:rsid w:val="00B1050E"/>
    <w:rsid w:val="00B138AD"/>
    <w:rsid w:val="00B142E9"/>
    <w:rsid w:val="00B24195"/>
    <w:rsid w:val="00B4111D"/>
    <w:rsid w:val="00B41E49"/>
    <w:rsid w:val="00B514BD"/>
    <w:rsid w:val="00B624AF"/>
    <w:rsid w:val="00B76D5B"/>
    <w:rsid w:val="00B80A67"/>
    <w:rsid w:val="00B874E3"/>
    <w:rsid w:val="00B91C97"/>
    <w:rsid w:val="00BB3F24"/>
    <w:rsid w:val="00BD7B72"/>
    <w:rsid w:val="00BF6449"/>
    <w:rsid w:val="00C0114F"/>
    <w:rsid w:val="00C06A54"/>
    <w:rsid w:val="00C17BD8"/>
    <w:rsid w:val="00C22F3B"/>
    <w:rsid w:val="00C54AF7"/>
    <w:rsid w:val="00C80034"/>
    <w:rsid w:val="00C86424"/>
    <w:rsid w:val="00CA5273"/>
    <w:rsid w:val="00CA6CFB"/>
    <w:rsid w:val="00CB029A"/>
    <w:rsid w:val="00CB2BE2"/>
    <w:rsid w:val="00CC6BC2"/>
    <w:rsid w:val="00CC70C1"/>
    <w:rsid w:val="00CD2763"/>
    <w:rsid w:val="00CD3998"/>
    <w:rsid w:val="00D13A9F"/>
    <w:rsid w:val="00D26C29"/>
    <w:rsid w:val="00D40594"/>
    <w:rsid w:val="00D448BE"/>
    <w:rsid w:val="00D7684B"/>
    <w:rsid w:val="00D76AA5"/>
    <w:rsid w:val="00D91600"/>
    <w:rsid w:val="00DA390E"/>
    <w:rsid w:val="00DA478C"/>
    <w:rsid w:val="00DB3CDE"/>
    <w:rsid w:val="00DC099E"/>
    <w:rsid w:val="00DC2BF3"/>
    <w:rsid w:val="00DD3ED1"/>
    <w:rsid w:val="00DE525C"/>
    <w:rsid w:val="00E659B5"/>
    <w:rsid w:val="00E86964"/>
    <w:rsid w:val="00EA1F43"/>
    <w:rsid w:val="00EA4D78"/>
    <w:rsid w:val="00EC29FF"/>
    <w:rsid w:val="00ED3AAE"/>
    <w:rsid w:val="00EE7A06"/>
    <w:rsid w:val="00F11A12"/>
    <w:rsid w:val="00F16487"/>
    <w:rsid w:val="00F22439"/>
    <w:rsid w:val="00F226C4"/>
    <w:rsid w:val="00F379D2"/>
    <w:rsid w:val="00F5096F"/>
    <w:rsid w:val="00FB5239"/>
    <w:rsid w:val="00FB72D3"/>
    <w:rsid w:val="00FC54C1"/>
    <w:rsid w:val="00FE3ACD"/>
    <w:rsid w:val="00FF5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A74593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6B14C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B14CA"/>
  </w:style>
  <w:style w:styleId="Podnoje" w:type="paragraph">
    <w:name w:val="footer"/>
    <w:basedOn w:val="Normal"/>
    <w:rsid w:val="006B14CA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780D6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CA527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45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451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451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451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451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St-225/1999-477</izvorni_sadrzaj>
    <derivirana_varijabla naziv="DomainObject.Oznaka_1">St-225/1999-477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</izvorni_sadrzaj>
    <derivirana_varijabla naziv="DomainObject.Predmet.Broj_1">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1999.</izvorni_sadrzaj>
    <derivirana_varijabla naziv="DomainObject.Predmet.DatumOsnivanja_1">3. svibnja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siječnja 2016.</izvorni_sadrzaj>
    <derivirana_varijabla naziv="DomainObject.Predmet.DatumRjesavanja_1">29.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1999-10-04 PREDMET Spis ustupljen od Trgovačkog suda Osijek IN2 napomene: 2003-01-22 PREDMET spis presigniran iz ref. suca Perića u ref. suca Galića IN2 napomene: 2006-07-04 PREDMET podnesak stečajnog upravitelja od 03.07.06. IN2 napomene: 2006-07-06 PREDMET Rješenje OS-a Osijek Ovrv-584/01 od 26.06.06. od 05.07.06. IN2 napomene: 2006-07-13 PREDMET povrat dostavnice Ministarstva Pravosuđa Uprave za zatvorski sustav od 12.07.06. IN2 napomene: 2006-07-27 PREDMET podnesak stečajnog upravitelja od 26.07.2006. IN2 napomene: 2006-07-27 PREDMET podnesak stečajnog upravitelja od 26.07.2006. IN2 napomene: 2006-09-04 PREDMET podnesak kojim stečajni upravitelj udovoljava obvezama iz čl. 25 SZ od 01.09.06. IN2 napomene: 2006-10-20 PREDMET podnesak st.upravitelja od 19.10.06. IN2 napomene: 2006-10-20 PREDMET podnesak stečajnog upravitelja od 19.10.06. IN2 napomene: 2006-10-24 PREDMET podnesak Ružice Anić od 23.10.06. IN2 napomene: 2006-10-30 PREDMET Podnesak Romane Ranić od 27.10.06. IN2 napomene: 2006-10-31 PREDMET podnesak (GRAWE HRVATSKA d.d.) od 30.10.2006. IN2 napomene: 2006-11-14 PREDMET podnesak stečajnog upravitelja od 13.11.2006. IN2 napomene: 2006-12-06 PREDMET podnesak st. upravitelja od 05.12.2006. IN2 napomene: 2006-12-28 PREDMET neotvorena koverta od 28.12.2006. IN2 napomene: 2007-01-03 PREDMET podnesak (HNB) od 28.12.2006. IN2 napomene: 2007-01-19 PREDMET podnesak (st. upravitelj Večeslava Račkog) od 18.01.2007. IN2 napomene: 2007-01-30 PREDMET podnesak kupca (Romana Ranić) od 29.01.2007. IN2 napomene: 2007-02-02 PREDMET podnesak (Romana Ranić) od 01.02.2007. IN2 napomene: 2007-02-01 PREDMET podnesak st. upravitelja od 01.02.2007. IN2 napomene: 2007-02-23 PREDMET pod. steč.uprav. 01/27 i 01/28 od 22.02.07 IN2 napomene: 2007-03-01 PREDMET podnesak (OS Vinkovci rj. od 19.01.07.)od 28.02.2007. IN2 napomene: 2007-03-08 PREDMET podnesak (Gradska banka d.d.) od 08.03.2007. IN2 napomene: 2007-03-22 PREDMET podnesak (st. upravitelj) od 21.03.2007. IN2 napomene: 2007-04-11 PREDMET podnesak (Gradska banka d.d.) od 10.04.2007. IN2 napomene: 2007-04-16 PREDMET podnesak (st.upravitelj) od 13.04.07. IN2 napomene: 2007-05-03 PREDMET podnesak odvj. Ivica Rušin od 02.05.2007. IN2 napomene: 2007-05-08 PREDMET dopis Minis.pravosuđa-uprava za zatvorski sustav,Kaznionica Požega uz povrat pismena Rješ.VTS-Pž-5870/2006. za Vedranu Kalebić IN2 napomene: 2007-05-17 PREDMET podnesak (OS Osijek rj. od 03.01.06.) od 16.05.2007. IN2 napomene: 2007-06-12 PREDMET podnesak (Gradska banka d.d.) od 11.06.07. IN2 napomene: 2007-06-13 PREDMET podnesak (Nedjeljka Šimunić) od 12.06.07. IN2 napomene: 2007-06-13 PREDMET podnesak (Izidor Baniček) od 12.06.07. IN2 napomene: 2007-07-12 PREDMET odluka Ustavnog suda RH odluka od 20.06.2007. IN2 napomene: 2007-07-17 PREDMET podnesak st. uprav.od 16.7.- PREGLED NEKRETNINA IN2 napomene: 2007-07-17 PREDMET podn. st. uprav.od 16.7.07. IN2 napomene: 2007-07-25 PREDMET pov. pismena od 24.7.07. IN2 napomene: 2007-07-25 PREDMET podn. Drž. agencija za osig. šted. uloga  i sanaciju banaka od 24.7.07. IN2 napomene: 2007-08-13 PREDMET ogl.ploča 13.08.07. IN2 napomene: 2007-09-11 PREDMET vrać. dost. od 10.9.07. IN2 napomene: 2007-09-12 PREDMET povrat pismena od 11.9.07. IN2 napomene: 2007-09-14 PREDMET podn.( Opoziv punomoći) A. Ilijašević od 13.9.07. IN2 napomene: 2007-09-19 PREDMET podn. Grad. banka- st. upravitelj od 18.9.07. IN2 napomene: 2007-09-19 PREDMET podn. st. uprav.-II djel. dioba st. mase od 18.9.07. IN2 napomene: 2007-09-24 PREDMET podn. st. uprav. od 21.9.07. IN2 napomene: 2007-09-25 PREDMET podn. Odvj. Ivica Rušin, Rijeka od 24.9.07. IN2 napomene: 2007-09-28 PREDMET podn. Kazalicki r. Gazilj Jela - otkaz punomoći od 27.9.07. IN2 napomene: 2007-09-28 PREDMET podn. Glavaš Stipan - otkaz punomoći od 27.9.07. IN2 napomene: 2007-10-01 PREDMET povrat pismena od 28.9.07. IN2 napomene: 2007-10-05 PREDMET podnesak Gradske banke ,d.d. u stečaju od 3.10.07.</izvorni_sadrzaj>
    <derivirana_varijabla naziv="DomainObject.Predmet.Opis_1">MIGRIRANO IZ IN2 IN2 napomene: 1999-10-04 PREDMET Spis ustupljen od Trgovačkog suda Osijek IN2 napomene: 2003-01-22 PREDMET spis presigniran iz ref. suca Perića u ref. suca Galića IN2 napomene: 2006-07-04 PREDMET podnesak stečajnog upravitelja od 03.07.06. IN2 napomene: 2006-07-06 PREDMET Rješenje OS-a Osijek Ovrv-584/01 od 26.06.06. od 05.07.06. IN2 napomene: 2006-07-13 PREDMET povrat dostavnice Ministarstva Pravosuđa Uprave za zatvorski sustav od 12.07.06. IN2 napomene: 2006-07-27 PREDMET podnesak stečajnog upravitelja od 26.07.2006. IN2 napomene: 2006-07-27 PREDMET podnesak stečajnog upravitelja od 26.07.2006. IN2 napomene: 2006-09-04 PREDMET podnesak kojim stečajni upravitelj udovoljava obvezama iz čl. 25 SZ od 01.09.06. IN2 napomene: 2006-10-20 PREDMET podnesak st.upravitelja od 19.10.06. IN2 napomene: 2006-10-20 PREDMET podnesak stečajnog upravitelja od 19.10.06. IN2 napomene: 2006-10-24 PREDMET podnesak Ružice Anić od 23.10.06. IN2 napomene: 2006-10-30 PREDMET Podnesak Romane Ranić od 27.10.06. IN2 napomene: 2006-10-31 PREDMET podnesak (GRAWE HRVATSKA d.d.) od 30.10.2006. IN2 napomene: 2006-11-14 PREDMET podnesak stečajnog upravitelja od 13.11.2006. IN2 napomene: 2006-12-06 PREDMET podnesak st. upravitelja od 05.12.2006. IN2 napomene: 2006-12-28 PREDMET neotvorena koverta od 28.12.2006. IN2 napomene: 2007-01-03 PREDMET podnesak (HNB) od 28.12.2006. IN2 napomene: 2007-01-19 PREDMET podnesak (st. upravitelj Večeslava Račkog) od 18.01.2007. IN2 napomene: 2007-01-30 PREDMET podnesak kupca (Romana Ranić) od 29.01.2007. IN2 napomene: 2007-02-02 PREDMET podnesak (Romana Ranić) od 01.02.2007. IN2 napomene: 2007-02-01 PREDMET podnesak st. upravitelja od 01.02.2007. IN2 napomene: 2007-02-23 PREDMET pod. steč.uprav. 01/27 i 01/28 od 22.02.07 IN2 napomene: 2007-03-01 PREDMET podnesak (OS Vinkovci rj. od 19.01.07.)od 28.02.2007. IN2 napomene: 2007-03-08 PREDMET podnesak (Gradska banka d.d.) od 08.03.2007. IN2 napomene: 2007-03-22 PREDMET podnesak (st. upravitelj) od 21.03.2007. IN2 napomene: 2007-04-11 PREDMET podnesak (Gradska banka d.d.) od 10.04.2007. IN2 napomene: 2007-04-16 PREDMET podnesak (st.upravitelj) od 13.04.07. IN2 napomene: 2007-05-03 PREDMET podnesak odvj. Ivica Rušin od 02.05.2007. IN2 napomene: 2007-05-08 PREDMET dopis Minis.pravosuđa-uprava za zatvorski sustav,Kaznionica Požega uz povrat pismena Rješ.VTS-Pž-5870/2006. za Vedranu Kalebić IN2 napomene: 2007-05-17 PREDMET podnesak (OS Osijek rj. od 03.01.06.) od 16.05.2007. IN2 napomene: 2007-06-12 PREDMET podnesak (Gradska banka d.d.) od 11.06.07. IN2 napomene: 2007-06-13 PREDMET podnesak (Nedjeljka Šimunić) od 12.06.07. IN2 napomene: 2007-06-13 PREDMET podnesak (Izidor Baniček) od 12.06.07. IN2 napomene: 2007-07-12 PREDMET odluka Ustavnog suda RH odluka od 20.06.2007. IN2 napomene: 2007-07-17 PREDMET podnesak st. uprav.od 16.7.- PREGLED NEKRETNINA IN2 napomene: 2007-07-17 PREDMET podn. st. uprav.od 16.7.07. IN2 napomene: 2007-07-25 PREDMET pov. pismena od 24.7.07. IN2 napomene: 2007-07-25 PREDMET podn. Drž. agencija za osig. šted. uloga  i sanaciju banaka od 24.7.07. IN2 napomene: 2007-08-13 PREDMET ogl.ploča 13.08.07. IN2 napomene: 2007-09-11 PREDMET vrać. dost. od 10.9.07. IN2 napomene: 2007-09-12 PREDMET povrat pismena od 11.9.07. IN2 napomene: 2007-09-14 PREDMET podn.( Opoziv punomoći) A. Ilijašević od 13.9.07. IN2 napomene: 2007-09-19 PREDMET podn. Grad. banka- st. upravitelj od 18.9.07. IN2 napomene: 2007-09-19 PREDMET podn. st. uprav.-II djel. dioba st. mase od 18.9.07. IN2 napomene: 2007-09-24 PREDMET podn. st. uprav. od 21.9.07. IN2 napomene: 2007-09-25 PREDMET podn. Odvj. Ivica Rušin, Rijeka od 24.9.07. IN2 napomene: 2007-09-28 PREDMET podn. Kazalicki r. Gazilj Jela - otkaz punomoći od 27.9.07. IN2 napomene: 2007-09-28 PREDMET podn. Glavaš Stipan - otkaz punomoći od 27.9.07. IN2 napomene: 2007-10-01 PREDMET povrat pismena od 28.9.07. IN2 napomene: 2007-10-05 PREDMET podnesak Gradske banke ,d.d. u stečaju od 3.10.07.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St-225/1999</izvorni_sadrzaj>
    <derivirana_varijabla naziv="DomainObject.Predmet.OznakaBroj_1">St-225/1999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Ante</izvorni_sadrzaj>
    <derivirana_varijabla naziv="DomainObject.Predmet.PredmetRijesio.Ime_1">Ante</derivirana_varijabla>
  </DomainObject.Predmet.PredmetRijesio.Ime>
  <DomainObject.Predmet.PredmetRijesio.Oib>
    <izvorni_sadrzaj>62970814118</izvorni_sadrzaj>
    <derivirana_varijabla naziv="DomainObject.Predmet.PredmetRijesio.Oib_1">62970814118</derivirana_varijabla>
  </DomainObject.Predmet.PredmetRijesio.Oib>
  <DomainObject.Predmet.PredmetRijesio.Prezime>
    <izvorni_sadrzaj>Galić</izvorni_sadrzaj>
    <derivirana_varijabla naziv="DomainObject.Predmet.PredmetRijesio.Prezime_1">Galić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Gradska banka d.d. ˝u stečaju˝</izvorni_sadrzaj>
    <derivirana_varijabla naziv="DomainObject.Predmet.ProtustrankaFormated_1">  Gradska banka d.d. ˝u stečaju˝</derivirana_varijabla>
  </DomainObject.Predmet.ProtustrankaFormated>
  <DomainObject.Predmet.ProtustrankaFormatedOIB>
    <izvorni_sadrzaj>  Gradska banka d.d. ˝u stečaju˝, OIB 38803899962</izvorni_sadrzaj>
    <derivirana_varijabla naziv="DomainObject.Predmet.ProtustrankaFormatedOIB_1">  Gradska banka d.d. ˝u stečaju˝, OIB 38803899962</derivirana_varijabla>
  </DomainObject.Predmet.ProtustrankaFormatedOIB>
  <DomainObject.Predmet.ProtustrankaFormatedWithAdress>
    <izvorni_sadrzaj> Gradska banka d.d. ˝u stečaju˝, Trg Ante Starčevića 7, 31000 Osijek</izvorni_sadrzaj>
    <derivirana_varijabla naziv="DomainObject.Predmet.ProtustrankaFormatedWithAdress_1"> Gradska banka d.d. ˝u stečaju˝, Trg Ante Starčevića 7, 31000 Osijek</derivirana_varijabla>
  </DomainObject.Predmet.ProtustrankaFormatedWithAdress>
  <DomainObject.Predmet.ProtustrankaFormatedWithAdressOIB>
    <izvorni_sadrzaj> Gradska banka d.d. ˝u stečaju˝, OIB 38803899962, Trg Ante Starčevića 7, 31000 Osijek</izvorni_sadrzaj>
    <derivirana_varijabla naziv="DomainObject.Predmet.ProtustrankaFormatedWithAdressOIB_1"> Gradska banka d.d. ˝u stečaju˝, OIB 38803899962, Trg Ante Starčevića 7, 31000 Osijek</derivirana_varijabla>
  </DomainObject.Predmet.ProtustrankaFormatedWithAdressOIB>
  <DomainObject.Predmet.ProtustrankaWithAdress>
    <izvorni_sadrzaj>Gradska banka d.d. ˝u stečaju˝ Trg Ante Starčevića 7, 31000 Osijek</izvorni_sadrzaj>
    <derivirana_varijabla naziv="DomainObject.Predmet.ProtustrankaWithAdress_1">Gradska banka d.d. ˝u stečaju˝ Trg Ante Starčevića 7, 31000 Osijek</derivirana_varijabla>
  </DomainObject.Predmet.ProtustrankaWithAdress>
  <DomainObject.Predmet.ProtustrankaWithAdressOIB>
    <izvorni_sadrzaj>Gradska banka d.d. ˝u stečaju˝, OIB 38803899962, Trg Ante Starčevića 7, 31000 Osijek</izvorni_sadrzaj>
    <derivirana_varijabla naziv="DomainObject.Predmet.ProtustrankaWithAdressOIB_1">Gradska banka d.d. ˝u stečaju˝, OIB 38803899962, Trg Ante Starčevića 7, 31000 Osijek</derivirana_varijabla>
  </DomainObject.Predmet.ProtustrankaWithAdressOIB>
  <DomainObject.Predmet.ProtustrankaNazivFormated>
    <izvorni_sadrzaj>Gradska banka d.d. ˝u stečaju˝</izvorni_sadrzaj>
    <derivirana_varijabla naziv="DomainObject.Predmet.ProtustrankaNazivFormated_1">Gradska banka d.d. ˝u stečaju˝</derivirana_varijabla>
  </DomainObject.Predmet.ProtustrankaNazivFormated>
  <DomainObject.Predmet.ProtustrankaNazivFormatedOIB>
    <izvorni_sadrzaj>Gradska banka d.d. ˝u stečaju˝, OIB 38803899962</izvorni_sadrzaj>
    <derivirana_varijabla naziv="DomainObject.Predmet.ProtustrankaNazivFormatedOIB_1">Gradska banka d.d. ˝u stečaju˝, OIB 38803899962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NARODNA BANKA</izvorni_sadrzaj>
    <derivirana_varijabla naziv="DomainObject.Predmet.StrankaFormated_1">  HRVATSKA NARODNA BANKA</derivirana_varijabla>
  </DomainObject.Predmet.StrankaFormated>
  <DomainObject.Predmet.StrankaFormatedOIB>
    <izvorni_sadrzaj>  HRVATSKA NARODNA BANKA</izvorni_sadrzaj>
    <derivirana_varijabla naziv="DomainObject.Predmet.StrankaFormatedOIB_1">  HRVATSKA NARODNA BANKA</derivirana_varijabla>
  </DomainObject.Predmet.StrankaFormatedOIB>
  <DomainObject.Predmet.StrankaFormatedWithAdress>
    <izvorni_sadrzaj> HRVATSKA NARODNA BANKA, 10000 Zagreb</izvorni_sadrzaj>
    <derivirana_varijabla naziv="DomainObject.Predmet.StrankaFormatedWithAdress_1"> HRVATSKA NARODNA BANKA, 10000 Zagreb</derivirana_varijabla>
  </DomainObject.Predmet.StrankaFormatedWithAdress>
  <DomainObject.Predmet.StrankaFormatedWithAdressOIB>
    <izvorni_sadrzaj> HRVATSKA NARODNA BANKA, 10000 Zagreb</izvorni_sadrzaj>
    <derivirana_varijabla naziv="DomainObject.Predmet.StrankaFormatedWithAdressOIB_1"> HRVATSKA NARODNA BANKA, 10000 Zagreb</derivirana_varijabla>
  </DomainObject.Predmet.StrankaFormatedWithAdressOIB>
  <DomainObject.Predmet.StrankaWithAdress>
    <izvorni_sadrzaj>HRVATSKA NARODNA BANKA 10000 Zagreb</izvorni_sadrzaj>
    <derivirana_varijabla naziv="DomainObject.Predmet.StrankaWithAdress_1">HRVATSKA NARODNA BANKA 10000 Zagreb</derivirana_varijabla>
  </DomainObject.Predmet.StrankaWithAdress>
  <DomainObject.Predmet.StrankaWithAdressOIB>
    <izvorni_sadrzaj>HRVATSKA NARODNA BANKA, 10000 Zagreb</izvorni_sadrzaj>
    <derivirana_varijabla naziv="DomainObject.Predmet.StrankaWithAdressOIB_1">HRVATSKA NARODNA BANKA, 10000 Zagreb</derivirana_varijabla>
  </DomainObject.Predmet.StrankaWithAdressOIB>
  <DomainObject.Predmet.StrankaNazivFormated>
    <izvorni_sadrzaj>HRVATSKA NARODNA BANKA</izvorni_sadrzaj>
    <derivirana_varijabla naziv="DomainObject.Predmet.StrankaNazivFormated_1">HRVATSKA NARODNA BANKA</derivirana_varijabla>
  </DomainObject.Predmet.StrankaNazivFormated>
  <DomainObject.Predmet.StrankaNazivFormatedOIB>
    <izvorni_sadrzaj>HRVATSKA NARODNA BANKA</izvorni_sadrzaj>
    <derivirana_varijabla naziv="DomainObject.Predmet.StrankaNazivFormatedOIB_1">HRVATSKA NARODNA BANKA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HRVATSKA NARODNA BANKA</item>
    </izvorni_sadrzaj>
    <derivirana_varijabla naziv="DomainObject.Predmet.StrankaListFormated_1">
      <item>HRVATSKA NARODNA BANKA</item>
    </derivirana_varijabla>
  </DomainObject.Predmet.StrankaListFormated>
  <DomainObject.Predmet.StrankaListFormatedOIB>
    <izvorni_sadrzaj>
      <item>HRVATSKA NARODNA BANKA</item>
    </izvorni_sadrzaj>
    <derivirana_varijabla naziv="DomainObject.Predmet.StrankaListFormatedOIB_1">
      <item>HRVATSKA NARODNA BANKA</item>
    </derivirana_varijabla>
  </DomainObject.Predmet.StrankaListFormatedOIB>
  <DomainObject.Predmet.StrankaListFormatedWithAdress>
    <izvorni_sadrzaj>
      <item>HRVATSKA NARODNA BANKA, 10000 Zagreb</item>
    </izvorni_sadrzaj>
    <derivirana_varijabla naziv="DomainObject.Predmet.StrankaListFormatedWithAdress_1">
      <item>HRVATSKA NARODNA BANKA, 10000 Zagreb</item>
    </derivirana_varijabla>
  </DomainObject.Predmet.StrankaListFormatedWithAdress>
  <DomainObject.Predmet.StrankaListFormatedWithAdressOIB>
    <izvorni_sadrzaj>
      <item>HRVATSKA NARODNA BANKA, 10000 Zagreb</item>
    </izvorni_sadrzaj>
    <derivirana_varijabla naziv="DomainObject.Predmet.StrankaListFormatedWithAdressOIB_1">
      <item>HRVATSKA NARODNA BANKA, 10000 Zagreb</item>
    </derivirana_varijabla>
  </DomainObject.Predmet.StrankaListFormatedWithAdressOIB>
  <DomainObject.Predmet.StrankaListNazivFormated>
    <izvorni_sadrzaj>
      <item>HRVATSKA NARODNA BANKA</item>
    </izvorni_sadrzaj>
    <derivirana_varijabla naziv="DomainObject.Predmet.StrankaListNazivFormated_1">
      <item>HRVATSKA NARODNA BANKA</item>
    </derivirana_varijabla>
  </DomainObject.Predmet.StrankaListNazivFormated>
  <DomainObject.Predmet.StrankaListNazivFormatedOIB>
    <izvorni_sadrzaj>
      <item>HRVATSKA NARODNA BANKA</item>
    </izvorni_sadrzaj>
    <derivirana_varijabla naziv="DomainObject.Predmet.StrankaListNazivFormatedOIB_1">
      <item>HRVATSKA NARODNA BANKA</item>
    </derivirana_varijabla>
  </DomainObject.Predmet.StrankaListNazivFormatedOIB>
  <DomainObject.Predmet.ProtuStrankaListFormated>
    <izvorni_sadrzaj>
      <item>Gradska banka d.d. ˝u stečaju˝</item>
    </izvorni_sadrzaj>
    <derivirana_varijabla naziv="DomainObject.Predmet.ProtuStrankaListFormated_1">
      <item>Gradska banka d.d. ˝u stečaju˝</item>
    </derivirana_varijabla>
  </DomainObject.Predmet.ProtuStrankaListFormated>
  <DomainObject.Predmet.ProtuStrankaListFormatedOIB>
    <izvorni_sadrzaj>
      <item>Gradska banka d.d. ˝u stečaju˝, OIB 38803899962</item>
    </izvorni_sadrzaj>
    <derivirana_varijabla naziv="DomainObject.Predmet.ProtuStrankaListFormatedOIB_1">
      <item>Gradska banka d.d. ˝u stečaju˝, OIB 38803899962</item>
    </derivirana_varijabla>
  </DomainObject.Predmet.ProtuStrankaListFormatedOIB>
  <DomainObject.Predmet.ProtuStrankaListFormatedWithAdress>
    <izvorni_sadrzaj>
      <item>Gradska banka d.d. ˝u stečaju˝, Trg Ante Starčevića 7, 31000 Osijek</item>
    </izvorni_sadrzaj>
    <derivirana_varijabla naziv="DomainObject.Predmet.ProtuStrankaListFormatedWithAdress_1">
      <item>Gradska banka d.d. ˝u stečaju˝, Trg Ante Starčevića 7, 31000 Osijek</item>
    </derivirana_varijabla>
  </DomainObject.Predmet.ProtuStrankaListFormatedWithAdress>
  <DomainObject.Predmet.ProtuStrankaListFormatedWithAdressOIB>
    <izvorni_sadrzaj>
      <item>Gradska banka d.d. ˝u stečaju˝, OIB 38803899962, Trg Ante Starčevića 7, 31000 Osijek</item>
    </izvorni_sadrzaj>
    <derivirana_varijabla naziv="DomainObject.Predmet.ProtuStrankaListFormatedWithAdressOIB_1">
      <item>Gradska banka d.d. ˝u stečaju˝, OIB 38803899962, Trg Ante Starčevića 7, 31000 Osijek</item>
    </derivirana_varijabla>
  </DomainObject.Predmet.ProtuStrankaListFormatedWithAdressOIB>
  <DomainObject.Predmet.ProtuStrankaListNazivFormated>
    <izvorni_sadrzaj>
      <item>Gradska banka d.d. ˝u stečaju˝</item>
    </izvorni_sadrzaj>
    <derivirana_varijabla naziv="DomainObject.Predmet.ProtuStrankaListNazivFormated_1">
      <item>Gradska banka d.d. ˝u stečaju˝</item>
    </derivirana_varijabla>
  </DomainObject.Predmet.ProtuStrankaListNazivFormated>
  <DomainObject.Predmet.ProtuStrankaListNazivFormatedOIB>
    <izvorni_sadrzaj>
      <item>Gradska banka d.d. ˝u stečaju˝, OIB 38803899962</item>
    </izvorni_sadrzaj>
    <derivirana_varijabla naziv="DomainObject.Predmet.ProtuStrankaListNazivFormatedOIB_1">
      <item>Gradska banka d.d. ˝u stečaju˝, OIB 38803899962</item>
    </derivirana_varijabla>
  </DomainObject.Predmet.ProtuStrankaListNazivFormatedOIB>
  <DomainObject.Predmet.OstaliListFormated>
    <izvorni_sadrzaj>
      <item>Perica Mitrović</item>
    </izvorni_sadrzaj>
    <derivirana_varijabla naziv="DomainObject.Predmet.OstaliListFormated_1">
      <item>Perica Mitrović</item>
    </derivirana_varijabla>
  </DomainObject.Predmet.OstaliListFormated>
  <DomainObject.Predmet.OstaliListFormatedOIB>
    <izvorni_sadrzaj>
      <item>Perica Mitrović, OIB 29538074286</item>
    </izvorni_sadrzaj>
    <derivirana_varijabla naziv="DomainObject.Predmet.OstaliListFormatedOIB_1">
      <item>Perica Mitrović, OIB 29538074286</item>
    </derivirana_varijabla>
  </DomainObject.Predmet.OstaliListFormatedOIB>
  <DomainObject.Predmet.OstaliListFormatedWithAdress>
    <izvorni_sadrzaj>
      <item>Perica Mitrović, Bjelolasička 23, 31000 Osijek</item>
    </izvorni_sadrzaj>
    <derivirana_varijabla naziv="DomainObject.Predmet.OstaliListFormatedWithAdress_1">
      <item>Perica Mitrović, Bjelolasička 23, 31000 Osijek</item>
    </derivirana_varijabla>
  </DomainObject.Predmet.OstaliListFormatedWithAdress>
  <DomainObject.Predmet.OstaliListFormatedWithAdressOIB>
    <izvorni_sadrzaj>
      <item>Perica Mitrović, OIB 29538074286, Bjelolasička 23, 31000 Osijek</item>
    </izvorni_sadrzaj>
    <derivirana_varijabla naziv="DomainObject.Predmet.OstaliListFormatedWithAdressOIB_1">
      <item>Perica Mitrović, OIB 29538074286, Bjelolasička 23, 31000 Osijek</item>
    </derivirana_varijabla>
  </DomainObject.Predmet.OstaliListFormatedWithAdressOIB>
  <DomainObject.Predmet.OstaliListNazivFormated>
    <izvorni_sadrzaj>
      <item>Perica Mitrović</item>
    </izvorni_sadrzaj>
    <derivirana_varijabla naziv="DomainObject.Predmet.OstaliListNazivFormated_1">
      <item>Perica Mitrović</item>
    </derivirana_varijabla>
  </DomainObject.Predmet.OstaliListNazivFormated>
  <DomainObject.Predmet.OstaliListNazivFormatedOIB>
    <izvorni_sadrzaj>
      <item>Perica Mitrović, OIB 29538074286</item>
    </izvorni_sadrzaj>
    <derivirana_varijabla naziv="DomainObject.Predmet.OstaliListNazivFormatedOIB_1">
      <item>Perica Mitrović, OIB 29538074286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>St-225/1999-477</izvorni_sadrzaj>
    <derivirana_varijabla naziv="DomainObject.PoslovniBrojDokumenta_1">St-225/1999-477</derivirana_varijabla>
  </DomainObject.PoslovniBrojDokumenta>
  <DomainObject.Predmet.StrankaIDrugi>
    <izvorni_sadrzaj>HRVATSKA NARODNA BANKA</izvorni_sadrzaj>
    <derivirana_varijabla naziv="DomainObject.Predmet.StrankaIDrugi_1">HRVATSKA NARODNA BANKA</derivirana_varijabla>
  </DomainObject.Predmet.StrankaIDrugi>
  <DomainObject.Predmet.ProtustrankaIDrugi>
    <izvorni_sadrzaj>Gradska banka d.d. ˝u stečaju˝</izvorni_sadrzaj>
    <derivirana_varijabla naziv="DomainObject.Predmet.ProtustrankaIDrugi_1">Gradska banka d.d. ˝u stečaju˝</derivirana_varijabla>
  </DomainObject.Predmet.ProtustrankaIDrugi>
  <DomainObject.Predmet.StrankaIDrugiAdressOIB>
    <izvorni_sadrzaj>HRVATSKA NARODNA BANKA, 10000 Zagreb</izvorni_sadrzaj>
    <derivirana_varijabla naziv="DomainObject.Predmet.StrankaIDrugiAdressOIB_1">HRVATSKA NARODNA BANKA, 10000 Zagreb</derivirana_varijabla>
  </DomainObject.Predmet.StrankaIDrugiAdressOIB>
  <DomainObject.Predmet.ProtustrankaIDrugiAdressOIB>
    <izvorni_sadrzaj>Gradska banka d.d. ˝u stečaju˝, OIB 38803899962, Trg Ante Starčevića 7, 31000 Osijek</izvorni_sadrzaj>
    <derivirana_varijabla naziv="DomainObject.Predmet.ProtustrankaIDrugiAdressOIB_1">Gradska banka d.d. ˝u stečaju˝, OIB 38803899962, Trg Ante Starčevića 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siječnja 2016.</izvorni_sadrzaj>
    <derivirana_varijabla naziv="DomainObject.Predmet.OdlukaRjesenje.DatumDonosenjaOdluke_1">29. siječnja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St-225/1999-477</izvorni_sadrzaj>
    <derivirana_varijabla naziv="DomainObject.Predmet.OdlukaRjesenje.Oznaka_1">St-225/1999-477</derivirana_varijabla>
  </DomainObject.Predmet.OdlukaRjesenje.Oznaka>
  <DomainObject.Predmet.SudioniciListNaziv>
    <izvorni_sadrzaj>
      <item>HRVATSKA NARODNA BANKA</item>
      <item>Gradska banka d.d. ˝u stečaju˝</item>
      <item>Perica Mitrović</item>
    </izvorni_sadrzaj>
    <derivirana_varijabla naziv="DomainObject.Predmet.SudioniciListNaziv_1">
      <item>HRVATSKA NARODNA BANKA</item>
      <item>Gradska banka d.d. ˝u stečaju˝</item>
      <item>Perica Mitrović</item>
    </derivirana_varijabla>
  </DomainObject.Predmet.SudioniciListNaziv>
  <DomainObject.Predmet.SudioniciListAdressOIB>
    <izvorni_sadrzaj>
      <item>HRVATSKA NARODNA BANKA, 10000 Zagreb</item>
      <item>Gradska banka d.d. ˝u stečaju˝, OIB 38803899962, Trg Ante Starčevića 7,31000 Osijek</item>
      <item>Perica Mitrović, OIB 29538074286, Bjelolasička 23,31000 Osijek</item>
    </izvorni_sadrzaj>
    <derivirana_varijabla naziv="DomainObject.Predmet.SudioniciListAdressOIB_1">
      <item>HRVATSKA NARODNA BANKA, 10000 Zagreb</item>
      <item>Gradska banka d.d. ˝u stečaju˝, OIB 38803899962, Trg Ante Starčevića 7,31000 Osijek</item>
      <item>Perica Mitrović, OIB 29538074286, Bjelolasička 23,31000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38803899962</item>
      <item>, OIB 29538074286</item>
    </izvorni_sadrzaj>
    <derivirana_varijabla naziv="DomainObject.Predmet.SudioniciListNazivOIB_1">
      <item>, OIB null</item>
      <item>, OIB 38803899962</item>
      <item>, OIB 29538074286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50E954-BCED-4F41-8A47-0611F233E0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492</properties:Words>
  <properties:Characters>2577</properties:Characters>
  <properties:Lines>75</properties:Lines>
  <properties:Paragraphs>35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2016-01-29T08:34:00Z</dcterms:created>
  <dc:creator>RH-TDU</dc:creator>
  <cp:lastModifiedBy>Ivanka Lukač</cp:lastModifiedBy>
  <cp:lastPrinted>2016-01-29T09:27:00Z</cp:lastPrinted>
  <dcterms:modified xmlns:xsi="http://www.w3.org/2001/XMLSchema-instance" xsi:type="dcterms:W3CDTF">2016-01-29T09:28:00Z</dcterms:modified>
  <cp:revision>13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St-225/1999-477 / Odluka - Rješenje - zaključen stečajni postupk (čl. 196 SZ-a)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