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8b76" w14:paraId="e438b76" w:rsidRDefault="006A1D5D" w:rsidP="00530E24" w:rsidR="00530E24">
      <w:pPr>
        <w:pStyle w:val="Tijeloteksta"/>
        <w:jc w:val="right"/>
        <w15:collapsed w:val="false"/>
      </w:pPr>
      <w:bookmarkStart w:name="_GoBack" w:id="0"/>
      <w:bookmarkEnd w:id="0"/>
      <w:r>
        <w:t>13 St-63/15-</w:t>
      </w:r>
      <w:r w:rsidR="00073F18">
        <w:t>75</w:t>
      </w:r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>Trgovački sud u Osijeku, po sucu pojedincu Jadranki Herman kao stečajnom sucu, u stečajnom postupku nad dužnikom RIONE d.o.o. za trgovinu i usluge, u stečaju,  Belišće, Starovalpovački put 25, MBS 03</w:t>
      </w:r>
      <w:r w:rsidR="008F6266">
        <w:t xml:space="preserve">0011321, OIB 16232119770, dana </w:t>
      </w:r>
      <w:r w:rsidR="00073F18">
        <w:t>7. lipnja</w:t>
      </w:r>
      <w:r w:rsidR="00455A65">
        <w:t xml:space="preserve"> </w:t>
      </w:r>
      <w:r w:rsidR="005073B6">
        <w:t xml:space="preserve"> 2017. </w:t>
      </w:r>
      <w:r>
        <w:t xml:space="preserve">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530E24">
        <w:t>RIONE d.o.o. za trgovinu i usluge, u stečaju,  Belišće, Starovalpovački put 25, MBS 030011321, OIB 16232119770</w:t>
      </w:r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r>
        <w:t xml:space="preserve">zk. ul. 1954 k.o. Belišće i to kč.br. 1407  u naravi kuća, dvor i oranica, površine 1682 m2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razlučno pravo u korist razlučnog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</w:t>
      </w:r>
      <w:r w:rsidR="00073F18">
        <w:t xml:space="preserve"> 557.056,00</w:t>
      </w:r>
      <w:r w:rsidR="008F6266">
        <w:t xml:space="preserve">  </w:t>
      </w:r>
      <w:r w:rsidR="00427E8F">
        <w:t xml:space="preserve">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073F18">
        <w:t>sedma</w:t>
      </w:r>
      <w:r w:rsidR="00B33333">
        <w:t xml:space="preserve"> javn</w:t>
      </w:r>
      <w:r w:rsidR="0079168E">
        <w:t>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</w:t>
      </w:r>
      <w:r w:rsidR="009B3655" w:rsidRPr="006A1D5D">
        <w:t>dana</w:t>
      </w:r>
      <w:r w:rsidR="00073F18">
        <w:t xml:space="preserve"> 4. srpnja </w:t>
      </w:r>
      <w:r w:rsidR="005073B6">
        <w:t xml:space="preserve"> 2017.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465ED9">
        <w:t xml:space="preserve"> </w:t>
      </w:r>
      <w:r w:rsidR="00073F18">
        <w:t>11,15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465ED9">
        <w:t xml:space="preserve">ključka prodaju se na </w:t>
      </w:r>
      <w:r w:rsidR="00073F18">
        <w:t>sedmom</w:t>
      </w:r>
      <w:r w:rsidR="00DE6804">
        <w:t xml:space="preserve"> </w:t>
      </w:r>
      <w:r w:rsidR="00427E8F">
        <w:t>ročištu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65ED9">
        <w:t xml:space="preserve"> (</w:t>
      </w:r>
      <w:r w:rsidR="00073F18">
        <w:t>sedmom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073F18">
        <w:t>75</w:t>
      </w:r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DD050D">
        <w:t>63-2015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Daša Panjaković Senjić odvjetnica iz Osijeka</w:t>
      </w:r>
      <w:r w:rsidR="006C78EE">
        <w:t xml:space="preserve">, </w:t>
      </w:r>
      <w:r w:rsidR="00EF26F2">
        <w:t xml:space="preserve"> na mobitel broj 09</w:t>
      </w:r>
      <w:r w:rsidR="00AB168E">
        <w:t>89826798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073F18">
        <w:t>75</w:t>
      </w: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St-63/15-15 od 11. lipnja 2015.  otvoren je stečajni postupak nad dužnikom </w:t>
      </w:r>
      <w:r>
        <w:t xml:space="preserve"> RIONE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razlučno pravo, prodaju u stečajnom postupku uz odgovarajuću primjenu pravila o ovrsi na nekretninama, sukladno članku 164. stav 1. Stečajnog zakona (Narodne novine broj  44/96, 29/99, 129/00, 123/03, 82/06, 116/10, 25/12, 133/12 u vezi s člankom 441. Stečajnog zakona Narodne novine 71/15). </w:t>
      </w:r>
    </w:p>
    <w:p w:rsidRDefault="006A1D5D" w:rsidP="00AB168E" w:rsidR="006A1D5D">
      <w:pPr>
        <w:pStyle w:val="Tijeloteksta"/>
        <w:ind w:firstLine="705"/>
        <w:rPr>
          <w:bCs/>
        </w:rPr>
      </w:pPr>
    </w:p>
    <w:p w:rsidRDefault="005073B6" w:rsidP="00AB168E" w:rsidR="006A1D5D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073F18">
        <w:rPr>
          <w:bCs/>
        </w:rPr>
        <w:t xml:space="preserve">šeste </w:t>
      </w:r>
      <w:r w:rsidR="00D3736B">
        <w:rPr>
          <w:bCs/>
        </w:rPr>
        <w:t>jav</w:t>
      </w:r>
      <w:r w:rsidR="006A1D5D">
        <w:rPr>
          <w:bCs/>
        </w:rPr>
        <w:t>ne dražbe</w:t>
      </w:r>
      <w:r w:rsidR="00CE1401">
        <w:rPr>
          <w:bCs/>
        </w:rPr>
        <w:t xml:space="preserve">, </w:t>
      </w:r>
      <w:r w:rsidR="006A1D5D">
        <w:rPr>
          <w:bCs/>
        </w:rPr>
        <w:t>na kojoj nije bilo zainteresiranih ponuditel</w:t>
      </w:r>
      <w:r w:rsidR="00CE1401">
        <w:rPr>
          <w:bCs/>
        </w:rPr>
        <w:t xml:space="preserve">ja, </w:t>
      </w:r>
      <w:r w:rsidR="006A1D5D">
        <w:rPr>
          <w:bCs/>
        </w:rPr>
        <w:t>početna cijena nekretnin</w:t>
      </w:r>
      <w:r>
        <w:rPr>
          <w:bCs/>
        </w:rPr>
        <w:t>a na</w:t>
      </w:r>
      <w:r w:rsidR="00073F18">
        <w:rPr>
          <w:bCs/>
        </w:rPr>
        <w:t xml:space="preserve"> sedmoj </w:t>
      </w:r>
      <w:r>
        <w:rPr>
          <w:bCs/>
        </w:rPr>
        <w:t xml:space="preserve"> javnoj dražbi umanjena je za 20 </w:t>
      </w:r>
      <w:r w:rsidR="006A1D5D">
        <w:rPr>
          <w:bCs/>
        </w:rPr>
        <w:t xml:space="preserve"> % u odnosu na </w:t>
      </w:r>
      <w:r w:rsidR="008F6266">
        <w:rPr>
          <w:bCs/>
        </w:rPr>
        <w:t xml:space="preserve">početne cijene s prethodne </w:t>
      </w:r>
      <w:r w:rsidR="006A1D5D">
        <w:rPr>
          <w:bCs/>
        </w:rPr>
        <w:t xml:space="preserve"> javne dražbe.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57/96, 29/99, 42/00, 173/03, 194/03, 151/04, 88/05, 121/05, 67/08, 139/10, 112/12, </w:t>
      </w:r>
      <w:r w:rsidR="00AB168E">
        <w:rPr>
          <w:bCs/>
        </w:rPr>
        <w:t xml:space="preserve">25/13 i 93/14)  a u svezi s čl.ankom </w:t>
      </w:r>
      <w:r w:rsidR="00025B48">
        <w:rPr>
          <w:bCs/>
        </w:rPr>
        <w:t xml:space="preserve">164.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3C13E5">
        <w:t xml:space="preserve"> 7. lipanj</w:t>
      </w:r>
      <w:r w:rsidR="00D3736B">
        <w:t xml:space="preserve"> </w:t>
      </w:r>
      <w:r w:rsidR="00E52F7D">
        <w:t xml:space="preserve"> 2017.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313660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313660">
        <w:t>. 9. SZ-a).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Daša Panjaković Senjić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E52F7D">
        <w:t xml:space="preserve"> </w:t>
      </w:r>
      <w:r w:rsidR="003C13E5">
        <w:t xml:space="preserve">4/7 </w:t>
      </w:r>
      <w:r w:rsidR="00313660">
        <w:t xml:space="preserve"> </w:t>
      </w:r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3F18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3CE6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3660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13E5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55A65"/>
    <w:rsid w:val="004638F5"/>
    <w:rsid w:val="00465ED9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73B6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1D5D"/>
    <w:rsid w:val="006A3F38"/>
    <w:rsid w:val="006A6EBE"/>
    <w:rsid w:val="006B29B9"/>
    <w:rsid w:val="006B3AA8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F6266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019F"/>
    <w:rsid w:val="00AF624A"/>
    <w:rsid w:val="00B1316B"/>
    <w:rsid w:val="00B24B41"/>
    <w:rsid w:val="00B24E27"/>
    <w:rsid w:val="00B24E86"/>
    <w:rsid w:val="00B33333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401"/>
    <w:rsid w:val="00CE1E22"/>
    <w:rsid w:val="00CF0E30"/>
    <w:rsid w:val="00CF63EE"/>
    <w:rsid w:val="00D07D3E"/>
    <w:rsid w:val="00D212DB"/>
    <w:rsid w:val="00D23251"/>
    <w:rsid w:val="00D24D2F"/>
    <w:rsid w:val="00D37210"/>
    <w:rsid w:val="00D3736B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2F7D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0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1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1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1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1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0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1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1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0D7EC-A32A-47C6-8763-DAA15D448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4993</properties:Characters>
  <properties:Lines>145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6143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2017-06-07T12:05:00Z</dcterms:created>
  <dc:creator>Korisnik</dc:creator>
  <cp:lastModifiedBy>Maja Kocijan</cp:lastModifiedBy>
  <cp:lastPrinted>2017-06-07T12:05:00Z</cp:lastPrinted>
  <dcterms:modified xmlns:xsi="http://www.w3.org/2001/XMLSchema-instance" xsi:type="dcterms:W3CDTF">2017-06-07T12:11:00Z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