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3e4b" w14:paraId="4f33e4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5052D">
        <w:t>88</w:t>
      </w:r>
      <w:r w:rsidR="002B206B">
        <w:t>9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2B206B">
        <w:t xml:space="preserve">HUMANITARNA UDRUGA BLOKIRANIH I SOCIJALNO UGROŽENIH, Vinkovci, Kralja Zvonimira 26, </w:t>
      </w:r>
      <w:proofErr w:type="spellStart"/>
      <w:r w:rsidR="002B206B">
        <w:t>OIB</w:t>
      </w:r>
      <w:proofErr w:type="spellEnd"/>
      <w:r w:rsidR="002B206B">
        <w:t xml:space="preserve">: 55970575435, registarski broj: 16002174, </w:t>
      </w:r>
      <w:r w:rsidR="0045052D">
        <w:t xml:space="preserve">dana </w:t>
      </w:r>
      <w:r w:rsidR="00F334C8">
        <w:t xml:space="preserve">21. </w:t>
      </w:r>
      <w:r w:rsidR="0045052D">
        <w:t>studeni</w:t>
      </w:r>
      <w:r w:rsidR="00F334C8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B206B">
        <w:t xml:space="preserve">HUMANITARNA UDRUGA BLOKIRANIH I SOCIJALNO UGROŽENIH, Vinkovci, Kralja Zvonimira 26, </w:t>
      </w:r>
      <w:proofErr w:type="spellStart"/>
      <w:r w:rsidR="002B206B">
        <w:t>OIB</w:t>
      </w:r>
      <w:proofErr w:type="spellEnd"/>
      <w:r w:rsidR="002B206B">
        <w:t>: 55970575435, registarski broj: 16002174.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52D">
        <w:t xml:space="preserve">Snježana Vrkljan, </w:t>
      </w:r>
      <w:proofErr w:type="spellStart"/>
      <w:r w:rsidR="0045052D">
        <w:t>OIB</w:t>
      </w:r>
      <w:proofErr w:type="spellEnd"/>
      <w:r w:rsidR="0045052D">
        <w:t>: 44740101731, Zagreb, Kralja Zvonimira 75.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B206B">
        <w:t xml:space="preserve">HUMANITARNA UDRUGA BLOKIRANIH I SOCIJALNO UGROŽENIH, Vinkovci, Kralja Zvonimira 26, </w:t>
      </w:r>
      <w:proofErr w:type="spellStart"/>
      <w:r w:rsidR="002B206B">
        <w:t>OIB</w:t>
      </w:r>
      <w:proofErr w:type="spellEnd"/>
      <w:r w:rsidR="002B206B">
        <w:t>: 55970575435, registarski broj: 16002174.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45052D">
        <w:rPr>
          <w:bCs/>
        </w:rPr>
        <w:t xml:space="preserve">28. svibnja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2B206B">
        <w:rPr>
          <w:bCs/>
        </w:rPr>
        <w:t xml:space="preserve"> </w:t>
      </w:r>
      <w:r w:rsidR="002B206B">
        <w:t xml:space="preserve">HUMANITARNA UDRUGA BLOKIRANIH I SOCIJALNO UGROŽENIH, Vinkovci, Kralja Zvonimira 26, </w:t>
      </w:r>
      <w:proofErr w:type="spellStart"/>
      <w:r w:rsidR="002B206B">
        <w:t>OIB</w:t>
      </w:r>
      <w:proofErr w:type="spellEnd"/>
      <w:r w:rsidR="002B206B">
        <w:t xml:space="preserve">: 55970575435, registarski broj: 16002174. </w:t>
      </w:r>
      <w:r w:rsidR="00686671">
        <w:rPr>
          <w:bCs/>
        </w:rPr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45052D">
        <w:t xml:space="preserve">3. rujna </w:t>
      </w:r>
      <w:r w:rsidR="00F334C8">
        <w:t>2018.</w:t>
      </w:r>
      <w:r>
        <w:t>, objavio oglas na mrežnoj stranici e-oglasna ploča sudova pod poslovnim brojem St-</w:t>
      </w:r>
      <w:r w:rsidR="0045052D">
        <w:t>88</w:t>
      </w:r>
      <w:r w:rsidR="002B206B">
        <w:t>9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 xml:space="preserve">21. </w:t>
      </w:r>
      <w:r w:rsidR="0045052D">
        <w:t>studeni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B206B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Ured državne uprave </w:t>
      </w:r>
      <w:proofErr w:type="spellStart"/>
      <w:r>
        <w:t>OBŽ</w:t>
      </w:r>
      <w:proofErr w:type="spellEnd"/>
      <w:r>
        <w:t xml:space="preserve">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B53B31">
      <w:t>889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206B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052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32F5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53B31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32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32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2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2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32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32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2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2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St-889/2018</izvorni_sadrzaj>
    <derivirana_varijabla naziv="DomainObject.Predmet.OznakaBroj_1">St-889/2018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HUMANITARNA UDRUGA BLOKIRANIH I SOCIJALNO UGROŽENIH</izvorni_sadrzaj>
    <derivirana_varijabla naziv="DomainObject.Predmet.ProtustrankaFormated_1">  HUMANITARNA UDRUGA BLOKIRANIH I SOCIJALNO UGROŽENIH</derivirana_varijabla>
  </DomainObject.Predmet.ProtustrankaFormated>
  <DomainObject.Predmet.ProtustrankaFormatedOIB>
    <izvorni_sadrzaj>  HUMANITARNA UDRUGA BLOKIRANIH I SOCIJALNO UGROŽENIH, OIB 55970575435</izvorni_sadrzaj>
    <derivirana_varijabla naziv="DomainObject.Predmet.ProtustrankaFormatedOIB_1">  HUMANITARNA UDRUGA BLOKIRANIH I SOCIJALNO UGROŽENIH, OIB 55970575435</derivirana_varijabla>
  </DomainObject.Predmet.ProtustrankaFormatedOIB>
  <DomainObject.Predmet.ProtustrankaFormatedWithAdress>
    <izvorni_sadrzaj> HUMANITARNA UDRUGA BLOKIRANIH I SOCIJALNO UGROŽENIH, Kralja Zvonimira 26, 32100 Vinkovci</izvorni_sadrzaj>
    <derivirana_varijabla naziv="DomainObject.Predmet.ProtustrankaFormatedWithAdress_1"> HUMANITARNA UDRUGA BLOKIRANIH I SOCIJALNO UGROŽENIH, Kralja Zvonimira 26, 32100 Vinkovci</derivirana_varijabla>
  </DomainObject.Predmet.ProtustrankaFormatedWithAdress>
  <DomainObject.Predmet.ProtustrankaFormatedWithAdressOIB>
    <izvorni_sadrzaj> HUMANITARNA UDRUGA BLOKIRANIH I SOCIJALNO UGROŽENIH, OIB 55970575435, Kralja Zvonimira 26, 32100 Vinkovci</izvorni_sadrzaj>
    <derivirana_varijabla naziv="DomainObject.Predmet.ProtustrankaFormatedWithAdressOIB_1"> HUMANITARNA UDRUGA BLOKIRANIH I SOCIJALNO UGROŽENIH, OIB 55970575435, Kralja Zvonimira 26, 32100 Vinkovci</derivirana_varijabla>
  </DomainObject.Predmet.ProtustrankaFormatedWithAdressOIB>
  <DomainObject.Predmet.ProtustrankaWithAdress>
    <izvorni_sadrzaj>HUMANITARNA UDRUGA BLOKIRANIH I SOCIJALNO UGROŽENIH Kralja Zvonimira 26, 32100 Vinkovci</izvorni_sadrzaj>
    <derivirana_varijabla naziv="DomainObject.Predmet.ProtustrankaWithAdress_1">HUMANITARNA UDRUGA BLOKIRANIH I SOCIJALNO UGROŽENIH Kralja Zvonimira 26, 32100 Vinkovci</derivirana_varijabla>
  </DomainObject.Predmet.ProtustrankaWithAdress>
  <DomainObject.Predmet.ProtustrankaWithAdressOIB>
    <izvorni_sadrzaj>HUMANITARNA UDRUGA BLOKIRANIH I SOCIJALNO UGROŽENIH, OIB 55970575435, Kralja Zvonimira 26, 32100 Vinkovci</izvorni_sadrzaj>
    <derivirana_varijabla naziv="DomainObject.Predmet.ProtustrankaWithAdressOIB_1">HUMANITARNA UDRUGA BLOKIRANIH I SOCIJALNO UGROŽENIH, OIB 55970575435, Kralja Zvonimira 26, 32100 Vinkovci</derivirana_varijabla>
  </DomainObject.Predmet.ProtustrankaWithAdressOIB>
  <DomainObject.Predmet.ProtustrankaNazivFormated>
    <izvorni_sadrzaj>HUMANITARNA UDRUGA BLOKIRANIH I SOCIJALNO UGROŽENIH</izvorni_sadrzaj>
    <derivirana_varijabla naziv="DomainObject.Predmet.ProtustrankaNazivFormated_1">HUMANITARNA UDRUGA BLOKIRANIH I SOCIJALNO UGROŽENIH</derivirana_varijabla>
  </DomainObject.Predmet.ProtustrankaNazivFormated>
  <DomainObject.Predmet.ProtustrankaNazivFormatedOIB>
    <izvorni_sadrzaj>HUMANITARNA UDRUGA BLOKIRANIH I SOCIJALNO UGROŽENIH, OIB 55970575435</izvorni_sadrzaj>
    <derivirana_varijabla naziv="DomainObject.Predmet.ProtustrankaNazivFormatedOIB_1">HUMANITARNA UDRUGA BLOKIRANIH I SOCIJALNO UGROŽENIH, OIB 55970575435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HUMANITARNA UDRUGA BLOKIRANIH I SOCIJALNO UGROŽENIH</item>
    </izvorni_sadrzaj>
    <derivirana_varijabla naziv="DomainObject.Predmet.ProtuStrankaListFormated_1">
      <item>HUMANITARNA UDRUGA BLOKIRANIH I SOCIJALNO UGROŽENIH</item>
    </derivirana_varijabla>
  </DomainObject.Predmet.ProtuStrankaListFormated>
  <DomainObject.Predmet.ProtuStrankaListFormatedOIB>
    <izvorni_sadrzaj>
      <item>HUMANITARNA UDRUGA BLOKIRANIH I SOCIJALNO UGROŽENIH, OIB 55970575435</item>
    </izvorni_sadrzaj>
    <derivirana_varijabla naziv="DomainObject.Predmet.ProtuStrankaListFormatedOIB_1">
      <item>HUMANITARNA UDRUGA BLOKIRANIH I SOCIJALNO UGROŽENIH, OIB 55970575435</item>
    </derivirana_varijabla>
  </DomainObject.Predmet.ProtuStrankaListFormatedOIB>
  <DomainObject.Predmet.ProtuStrankaListFormatedWithAdress>
    <izvorni_sadrzaj>
      <item>HUMANITARNA UDRUGA BLOKIRANIH I SOCIJALNO UGROŽENIH, Kralja Zvonimira 26, 32100 Vinkovci</item>
    </izvorni_sadrzaj>
    <derivirana_varijabla naziv="DomainObject.Predmet.ProtuStrankaListFormatedWithAdress_1">
      <item>HUMANITARNA UDRUGA BLOKIRANIH I SOCIJALNO UGROŽENIH, Kralja Zvonimira 26, 32100 Vinkovci</item>
    </derivirana_varijabla>
  </DomainObject.Predmet.ProtuStrankaListFormatedWithAdress>
  <DomainObject.Predmet.ProtuStrankaListFormatedWithAdressOIB>
    <izvorni_sadrzaj>
      <item>HUMANITARNA UDRUGA BLOKIRANIH I SOCIJALNO UGROŽENIH, OIB 55970575435, Kralja Zvonimira 26, 32100 Vinkovci</item>
    </izvorni_sadrzaj>
    <derivirana_varijabla naziv="DomainObject.Predmet.ProtuStrankaListFormatedWithAdressOIB_1">
      <item>HUMANITARNA UDRUGA BLOKIRANIH I SOCIJALNO UGROŽENIH, OIB 55970575435, Kralja Zvonimira 26, 32100 Vinkovci</item>
    </derivirana_varijabla>
  </DomainObject.Predmet.ProtuStrankaListFormatedWithAdressOIB>
  <DomainObject.Predmet.ProtuStrankaListNazivFormated>
    <izvorni_sadrzaj>
      <item>HUMANITARNA UDRUGA BLOKIRANIH I SOCIJALNO UGROŽENIH</item>
    </izvorni_sadrzaj>
    <derivirana_varijabla naziv="DomainObject.Predmet.ProtuStrankaListNazivFormated_1">
      <item>HUMANITARNA UDRUGA BLOKIRANIH I SOCIJALNO UGROŽENIH</item>
    </derivirana_varijabla>
  </DomainObject.Predmet.ProtuStrankaListNazivFormated>
  <DomainObject.Predmet.ProtuStrankaListNazivFormatedOIB>
    <izvorni_sadrzaj>
      <item>HUMANITARNA UDRUGA BLOKIRANIH I SOCIJALNO UGROŽENIH, OIB 55970575435</item>
    </izvorni_sadrzaj>
    <derivirana_varijabla naziv="DomainObject.Predmet.ProtuStrankaListNazivFormatedOIB_1">
      <item>HUMANITARNA UDRUGA BLOKIRANIH I SOCIJALNO UGROŽENIH, OIB 55970575435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HUMANITARNA UDRUGA BLOKIRANIH I SOCIJALNO UGROŽENIH</izvorni_sadrzaj>
    <derivirana_varijabla naziv="DomainObject.Predmet.ProtustrankaIDrugi_1">HUMANITARNA UDRUGA BLOKIRANIH I SOCIJALNO UGROŽENIH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HUMANITARNA UDRUGA BLOKIRANIH I SOCIJALNO UGROŽENIH, OIB 55970575435, Kralja Zvonimira 26, 32100 Vinkovci</izvorni_sadrzaj>
    <derivirana_varijabla naziv="DomainObject.Predmet.ProtustrankaIDrugiAdressOIB_1">HUMANITARNA UDRUGA BLOKIRANIH I SOCIJALNO UGROŽENIH, OIB 55970575435, Kralja Zvonimira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HUMANITARNA UDRUGA BLOKIRANIH I SOCIJALNO UGROŽENIH</item>
    </izvorni_sadrzaj>
    <derivirana_varijabla naziv="DomainObject.Predmet.SudioniciListNaziv_1">
      <item>FINA RC OSIJEK</item>
      <item>HUMANITARNA UDRUGA BLOKIRANIH I SOCIJALNO UGROŽENIH</item>
    </derivirana_varijabla>
  </DomainObject.Predmet.SudioniciListNaziv>
  <DomainObject.Predmet.SudioniciListAdressOIB>
    <izvorni_sadrzaj>
      <item>FINA RC OSIJEK, OIB 85821130368</item>
      <item>HUMANITARNA UDRUGA BLOKIRANIH I SOCIJALNO UGROŽENIH, OIB 55970575435, Kralja Zvonimira 26,32100 Vinkovci</item>
    </izvorni_sadrzaj>
    <derivirana_varijabla naziv="DomainObject.Predmet.SudioniciListAdressOIB_1">
      <item>FINA RC OSIJEK, OIB 85821130368</item>
      <item>HUMANITARNA UDRUGA BLOKIRANIH I SOCIJALNO UGROŽENIH, OIB 55970575435, Kralja Zvonimira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55970575435</item>
    </izvorni_sadrzaj>
    <derivirana_varijabla naziv="DomainObject.Predmet.SudioniciListNazivOIB_1">
      <item>, OIB 85821130368</item>
      <item>, OIB 55970575435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DDD24-5146-4F5C-B11E-7202E3F59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2896</properties:Characters>
  <properties:Lines>80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2018-11-21T08:37:00Z</dcterms:created>
  <dc:creator>Korisnik</dc:creator>
  <cp:lastModifiedBy>Ljiljana Floršić</cp:lastModifiedBy>
  <cp:lastPrinted>2018-11-21T08:38:00Z</cp:lastPrinted>
  <dcterms:modified xmlns:xsi="http://www.w3.org/2001/XMLSchema-instance" xsi:type="dcterms:W3CDTF">2018-11-21T08:41:00Z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(St-889-18 - otvaranje i zaključenje - Snježana Vrkljan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