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b464" w14:paraId="39eb46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1029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897DA1">
        <w:t>FOOD &amp; BEVERAGE LOGISTICS j.d.o.o., OIB: 32457828207, MBS: 080879894, Zagreb, Petrinjska 4</w:t>
      </w:r>
      <w:r w:rsidR="002F01CE">
        <w:t>, 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897DA1">
        <w:t>FOOD &amp; BEVERAGE LOGISTICS j.d.o.o., OIB: 32457828207, MBS: 080879894, Zagreb, Petrinjska 4</w:t>
      </w:r>
      <w:r w:rsidR="00AE6834">
        <w:t>.</w:t>
      </w:r>
    </w:p>
    <w:p w:rsidRDefault="00897DA1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VENCEL ČULJAK, OIB:  60951188779 Osijek, Plješivička 16E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897DA1">
        <w:t>FOOD &amp; BEVERAGE LOGISTICS j.d.o.o., OIB: 32457828207, MBS: 080879894, Zagreb, Petrinjska 4.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F01CE">
        <w:t>2</w:t>
      </w:r>
      <w:r w:rsidR="00897DA1">
        <w:t>1</w:t>
      </w:r>
      <w:r w:rsidR="002F01CE">
        <w:t>. siječnja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2F01CE">
        <w:t>1</w:t>
      </w:r>
      <w:r w:rsidR="00897DA1">
        <w:t>425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897DA1">
        <w:t>FOOD &amp; BEVERAGE LOGISTICS j.d.o.o., OIB: 32457828207, MBS: 080879894, Zagreb, Petrinjska 4</w:t>
      </w:r>
      <w:r w:rsidR="00EC7878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11.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10</w:t>
      </w:r>
      <w:r w:rsidR="00897DA1">
        <w:t>4</w:t>
      </w:r>
      <w:r w:rsidR="002F01CE">
        <w:t>9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735B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10</w:t>
    </w:r>
    <w:r w:rsidR="00897DA1">
      <w:t>4</w:t>
    </w:r>
    <w:r w:rsidR="002F01CE">
      <w:t>9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2735B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7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2735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735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35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35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7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2735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735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35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35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Food &amp; Beverage Logistics jednostavno društvo s ograničenom odgovornošću za proizvodnju i usluge</izvorni_sadrzaj>
    <derivirana_varijabla naziv="DomainObject.Predmet.ProtustrankaFormated_1">  Food &amp; Beverage Logistics jednostavno društvo s ograničenom odgovornošću za proizvodnju i usluge</derivirana_varijabla>
  </DomainObject.Predmet.ProtustrankaFormated>
  <DomainObject.Predmet.ProtustrankaFormatedOIB>
    <izvorni_sadrzaj>  Food &amp; Beverage Logistics jednostavno društvo s ograničenom odgovornošću za proizvodnju i usluge, OIB 32457828207</izvorni_sadrzaj>
    <derivirana_varijabla naziv="DomainObject.Predmet.ProtustrankaFormatedOIB_1">  Food &amp; Beverage Logistics jednostavno društvo s ograničenom odgovornošću za proizvodnju i usluge, OIB 32457828207</derivirana_varijabla>
  </DomainObject.Predmet.ProtustrankaFormatedOIB>
  <DomainObject.Predmet.ProtustrankaFormatedWithAdress>
    <izvorni_sadrzaj> Food &amp; Beverage Logistics jednostavno društvo s ograničenom odgovornošću za proizvodnju i usluge, Bednjanska 14, 10000 Zagreb</izvorni_sadrzaj>
    <derivirana_varijabla naziv="DomainObject.Predmet.ProtustrankaFormatedWithAdress_1"> Food &amp; Beverage Logistics jednostavno društvo s ograničenom odgovornošću za proizvodnju i usluge, Bednjanska 14, 10000 Zagreb</derivirana_varijabla>
  </DomainObject.Predmet.ProtustrankaFormatedWithAdress>
  <DomainObject.Predmet.ProtustrankaFormatedWithAdressOIB>
    <izvorni_sadrzaj> Food &amp; Beverage Logistics jednostavno društvo s ograničenom odgovornošću za proizvodnju i usluge, OIB 32457828207, Bednjanska 14, 10000 Zagreb</izvorni_sadrzaj>
    <derivirana_varijabla naziv="DomainObject.Predmet.ProtustrankaFormatedWithAdressOIB_1"> Food &amp; Beverage Logistics jednostavno društvo s ograničenom odgovornošću za proizvodnju i usluge, OIB 32457828207, Bednjanska 14, 10000 Zagreb</derivirana_varijabla>
  </DomainObject.Predmet.ProtustrankaFormatedWithAdressOIB>
  <DomainObject.Predmet.ProtustrankaWithAdress>
    <izvorni_sadrzaj>Food &amp; Beverage Logistics jednostavno društvo s ograničenom odgovornošću za proizvodnju i usluge Bednjanska 14, 10000 Zagreb</izvorni_sadrzaj>
    <derivirana_varijabla naziv="DomainObject.Predmet.ProtustrankaWithAdress_1">Food &amp; Beverage Logistics jednostavno društvo s ograničenom odgovornošću za proizvodnju i usluge Bednjanska 14, 10000 Zagreb</derivirana_varijabla>
  </DomainObject.Predmet.ProtustrankaWithAdress>
  <DomainObject.Predmet.ProtustrankaWithAdressOIB>
    <izvorni_sadrzaj>Food &amp; Beverage Logistics jednostavno društvo s ograničenom odgovornošću za proizvodnju i usluge, OIB 32457828207, Bednjanska 14, 10000 Zagreb</izvorni_sadrzaj>
    <derivirana_varijabla naziv="DomainObject.Predmet.ProtustrankaWithAdressOIB_1">Food &amp; Beverage Logistics jednostavno društvo s ograničenom odgovornošću za proizvodnju i usluge, OIB 32457828207, Bednjanska 14, 10000 Zagreb</derivirana_varijabla>
  </DomainObject.Predmet.ProtustrankaWithAdressOIB>
  <DomainObject.Predmet.ProtustrankaNazivFormated>
    <izvorni_sadrzaj>Food &amp; Beverage Logistics jednostavno društvo s ograničenom odgovornošću za proizvodnju i usluge</izvorni_sadrzaj>
    <derivirana_varijabla naziv="DomainObject.Predmet.ProtustrankaNazivFormated_1">Food &amp; Beverage Logistics jednostavno društvo s ograničenom odgovornošću za proizvodnju i usluge</derivirana_varijabla>
  </DomainObject.Predmet.ProtustrankaNazivFormated>
  <DomainObject.Predmet.ProtustrankaNazivFormatedOIB>
    <izvorni_sadrzaj>Food &amp; Beverage Logistics jednostavno društvo s ograničenom odgovornošću za proizvodnju i usluge, OIB 32457828207</izvorni_sadrzaj>
    <derivirana_varijabla naziv="DomainObject.Predmet.ProtustrankaNazivFormatedOIB_1">Food &amp; Beverage Logistics jednostavno društvo s ograničenom odgovornošću za proizvodnju i usluge, OIB 32457828207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&amp; Beverage Logistics jednostavno društvo s ograničenom odgovornošću za proizvodnju i usluge</item>
    </izvorni_sadrzaj>
    <derivirana_varijabla naziv="DomainObject.Predmet.ProtuStrankaListFormated_1">
      <item>Food &amp; Beverage Logistics jednostavno društvo s ograničenom odgovornošću za proizvodnju i usluge</item>
    </derivirana_varijabla>
  </DomainObject.Predmet.ProtuStrankaListFormated>
  <DomainObject.Predmet.ProtuStrankaListFormatedOIB>
    <izvorni_sadrzaj>
      <item>Food &amp; Beverage Logistics jednostavno društvo s ograničenom odgovornošću za proizvodnju i usluge, OIB 32457828207</item>
    </izvorni_sadrzaj>
    <derivirana_varijabla naziv="DomainObject.Predmet.ProtuStrankaListFormatedOIB_1">
      <item>Food &amp; Beverage Logistics jednostavno društvo s ograničenom odgovornošću za proizvodnju i usluge, OIB 32457828207</item>
    </derivirana_varijabla>
  </DomainObject.Predmet.ProtuStrankaListFormatedOIB>
  <DomainObject.Predmet.ProtuStrankaListFormatedWithAdress>
    <izvorni_sadrzaj>
      <item>Food &amp; Beverage Logistics jednostavno društvo s ograničenom odgovornošću za proizvodnju i usluge, Bednjanska 14, 10000 Zagreb</item>
    </izvorni_sadrzaj>
    <derivirana_varijabla naziv="DomainObject.Predmet.ProtuStrankaListFormatedWithAdress_1">
      <item>Food &amp; Beverage Logistics jednostavno društvo s ograničenom odgovornošću za proizvodnju i usluge, Bednjanska 14, 10000 Zagreb</item>
    </derivirana_varijabla>
  </DomainObject.Predmet.ProtuStrankaListFormatedWithAdress>
  <DomainObject.Predmet.ProtuStrankaListFormatedWithAdressOIB>
    <izvorni_sadrzaj>
      <item>Food &amp; Beverage Logistics jednostavno društvo s ograničenom odgovornošću za proizvodnju i usluge, OIB 32457828207, Bednjanska 14, 10000 Zagreb</item>
    </izvorni_sadrzaj>
    <derivirana_varijabla naziv="DomainObject.Predmet.ProtuStrankaListFormatedWithAdressOIB_1">
      <item>Food &amp; Beverage Logistics jednostavno društvo s ograničenom odgovornošću za proizvodnju i usluge, OIB 32457828207, Bednjanska 14, 10000 Zagreb</item>
    </derivirana_varijabla>
  </DomainObject.Predmet.ProtuStrankaListFormatedWithAdressOIB>
  <DomainObject.Predmet.ProtuStrankaListNazivFormated>
    <izvorni_sadrzaj>
      <item>Food &amp; Beverage Logistics jednostavno društvo s ograničenom odgovornošću za proizvodnju i usluge</item>
    </izvorni_sadrzaj>
    <derivirana_varijabla naziv="DomainObject.Predmet.ProtuStrankaListNazivFormated_1">
      <item>Food &amp; Beverage Logistics jednostavno društvo s ograničenom odgovornošću za proizvodnju i usluge</item>
    </derivirana_varijabla>
  </DomainObject.Predmet.ProtuStrankaListNazivFormated>
  <DomainObject.Predmet.ProtuStrankaListNazivFormatedOIB>
    <izvorni_sadrzaj>
      <item>Food &amp; Beverage Logistics jednostavno društvo s ograničenom odgovornošću za proizvodnju i usluge, OIB 32457828207</item>
    </izvorni_sadrzaj>
    <derivirana_varijabla naziv="DomainObject.Predmet.ProtuStrankaListNazivFormatedOIB_1">
      <item>Food &amp; Beverage Logistics jednostavno društvo s ograničenom odgovornošću za proizvodnju i usluge, OIB 32457828207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&amp; Beverage Logistics jednostavno društvo s ograničenom odgovornošću za proizvodnju i usluge</izvorni_sadrzaj>
    <derivirana_varijabla naziv="DomainObject.Predmet.ProtustrankaIDrugi_1">Food &amp; Beverage Logistics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Food &amp; Beverage Logistics jednostavno društvo s ograničenom odgovornošću za proizvodnju i usluge, OIB 32457828207, Bednjanska 14, 10000 Zagreb</izvorni_sadrzaj>
    <derivirana_varijabla naziv="DomainObject.Predmet.ProtustrankaIDrugiAdressOIB_1">Food &amp; Beverage Logistics jednostavno društvo s ograničenom odgovornošću za proizvodnju i usluge, OIB 32457828207,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 &amp; Beverage Logistics jednostavno društvo s ograničenom odgovornošću za proizvodnju i usluge</item>
      <item>FINA Regionalni centar Zagreb</item>
    </izvorni_sadrzaj>
    <derivirana_varijabla naziv="DomainObject.Predmet.SudioniciListNaziv_1">
      <item>Food &amp; Beverage Logistics jednostavno društvo s ograničenom odgovornošću za proizvodnju i usluge</item>
      <item>FINA Regionalni centar Zagreb</item>
    </derivirana_varijabla>
  </DomainObject.Predmet.SudioniciListNaziv>
  <DomainObject.Predmet.SudioniciListAdressOIB>
    <izvorni_sadrzaj>
      <item>Food &amp; Beverage Logistics jednostavno društvo s ograničenom odgovornošću za proizvodnju i usluge, OIB 32457828207, Bednjanska 14,10000 Zagreb</item>
      <item>FINA Regionalni centar Zagreb, OIB 85821130368, Trg svibanjskih žrtava 1995. br 1,10000 Zagreb</item>
    </izvorni_sadrzaj>
    <derivirana_varijabla naziv="DomainObject.Predmet.SudioniciListAdressOIB_1">
      <item>Food &amp; Beverage Logistics jednostavno društvo s ograničenom odgovornošću za proizvodnju i usluge, OIB 32457828207, Bednjanska 14,10000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32457828207</item>
      <item>, OIB 85821130368</item>
    </izvorni_sadrzaj>
    <derivirana_varijabla naziv="DomainObject.Predmet.SudioniciListNazivOIB_1">
      <item>, OIB 32457828207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2377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2016-08-29T07:37:00Z</dcterms:created>
  <dc:creator>korisnik</dc:creator>
  <cp:lastModifiedBy>Snježana Andrijanić</cp:lastModifiedBy>
  <cp:lastPrinted>2016-08-29T07:36:00Z</cp:lastPrinted>
  <dcterms:modified xmlns:xsi="http://www.w3.org/2001/XMLSchema-instance" xsi:type="dcterms:W3CDTF">2016-08-29T10:44:00Z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