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dc73" w14:paraId="f15dc73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630FA4" w:rsidR="00EF04AA" w:rsidRPr="00630FA4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4F1408">
        <w:t xml:space="preserve"> </w:t>
      </w:r>
      <w:r w:rsidR="004F1408" w:rsidRPr="00AA2D65">
        <w:t xml:space="preserve">APOLLONA j.d.o.o. Pribislavec, dr. </w:t>
      </w:r>
      <w:r w:rsidR="004F1408" w:rsidRPr="00954EBA">
        <w:t>Ante Starčevića 51, OIB: 31538572329</w:t>
      </w:r>
      <w:r w:rsidR="00630FA4">
        <w:t xml:space="preserve">, </w:t>
      </w:r>
      <w:r w:rsidR="00294E49">
        <w:rPr>
          <w:rFonts w:cs="Times New Roman"/>
        </w:rPr>
        <w:t>30</w:t>
      </w:r>
      <w:r w:rsidR="00F83C1C">
        <w:rPr>
          <w:rFonts w:cs="Times New Roman"/>
        </w:rPr>
        <w:t>. ožujka 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4F1408">
        <w:t xml:space="preserve"> </w:t>
      </w:r>
      <w:r w:rsidR="004F1408" w:rsidRPr="00AA2D65">
        <w:t xml:space="preserve">APOLLONA j.d.o.o. Pribislavec, dr. </w:t>
      </w:r>
      <w:r w:rsidR="004F1408" w:rsidRPr="00954EBA">
        <w:t>Ante Starčevića 51, OIB: 31538572329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4F1408">
        <w:t>770/15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A61381" w:rsidP="005F7221" w:rsidR="00A61381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61381" w:rsidP="00EF04AA" w:rsidR="00A61381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294E49">
        <w:rPr>
          <w:rFonts w:cs="Times New Roman"/>
        </w:rPr>
        <w:t>30</w:t>
      </w:r>
      <w:r w:rsidR="00F83C1C">
        <w:rPr>
          <w:rFonts w:cs="Times New Roman"/>
        </w:rPr>
        <w:t>. ožujka 2017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657482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6C1" w:rsidP="00BA0147" w:rsidR="004106C1">
      <w:r>
        <w:separator/>
      </w:r>
    </w:p>
  </w:endnote>
  <w:endnote w:id="0" w:type="continuationSeparator">
    <w:p w:rsidRDefault="004106C1" w:rsidP="00BA0147" w:rsidR="00410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6C1" w:rsidP="00BA0147" w:rsidR="004106C1">
      <w:r>
        <w:separator/>
      </w:r>
    </w:p>
  </w:footnote>
  <w:footnote w:id="0" w:type="continuationSeparator">
    <w:p w:rsidRDefault="004106C1" w:rsidP="00BA0147" w:rsidR="004106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138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4F1408">
      <w:t>770/15-15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170B6"/>
    <w:rsid w:val="001611DE"/>
    <w:rsid w:val="001D0412"/>
    <w:rsid w:val="001D2BCB"/>
    <w:rsid w:val="00213CEE"/>
    <w:rsid w:val="00217753"/>
    <w:rsid w:val="002341FF"/>
    <w:rsid w:val="0027697F"/>
    <w:rsid w:val="00294E49"/>
    <w:rsid w:val="002A7120"/>
    <w:rsid w:val="002A7BAD"/>
    <w:rsid w:val="002C116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106C1"/>
    <w:rsid w:val="0044358D"/>
    <w:rsid w:val="0046016D"/>
    <w:rsid w:val="00461516"/>
    <w:rsid w:val="004D15D7"/>
    <w:rsid w:val="004F0C0D"/>
    <w:rsid w:val="004F1408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30FA4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93671"/>
    <w:rsid w:val="009C0AFE"/>
    <w:rsid w:val="009F187F"/>
    <w:rsid w:val="009F4BEF"/>
    <w:rsid w:val="00A4112C"/>
    <w:rsid w:val="00A61381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C1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1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1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1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1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C1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1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1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1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1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St-770/2015</izvorni_sadrzaj>
    <derivirana_varijabla naziv="DomainObject.Predmet.OznakaBroj_1">St-770/2015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APOLLONA  jednostavno društvo s ograničenom odgovornošću za proizvodnju, trgovinu i usluge</izvorni_sadrzaj>
    <derivirana_varijabla naziv="DomainObject.Predmet.ProtustrankaFormated_1">  APOLLONA  jednostavno društvo s ograničenom odgovornošću za proizvodnju, trgovinu i usluge</derivirana_varijabla>
  </DomainObject.Predmet.ProtustrankaFormated>
  <DomainObject.Predmet.ProtustrankaFormatedOIB>
    <izvorni_sadrzaj>  APOLLONA  jednostavno društvo s ograničenom odgovornošću za proizvodnju, trgovinu i usluge, OIB 31538572329</izvorni_sadrzaj>
    <derivirana_varijabla naziv="DomainObject.Predmet.ProtustrankaFormatedOIB_1">  APOLLONA  jednostavno društvo s ograničenom odgovornošću za proizvodnju, trgovinu i usluge, OIB 31538572329</derivirana_varijabla>
  </DomainObject.Predmet.ProtustrankaFormatedOIB>
  <DomainObject.Predmet.ProtustrankaFormatedWithAdress>
    <izvorni_sadrzaj> APOLLONA  jednostavno društvo s ograničenom odgovornošću za proizvodnju, trgovinu i usluge, Dr. Ante Starčevića 51, 40000 Pribislavec</izvorni_sadrzaj>
    <derivirana_varijabla naziv="DomainObject.Predmet.ProtustrankaFormatedWithAdress_1"> APOLLONA  jednostavno društvo s ograničenom odgovornošću za proizvodnju, trgovinu i usluge, Dr. Ante Starčevića 51, 40000 Pribislavec</derivirana_varijabla>
  </DomainObject.Predmet.ProtustrankaFormatedWithAdress>
  <DomainObject.Predmet.ProtustrankaFormatedWithAdressOIB>
    <izvorni_sadrzaj> APOLLONA  jednostavno društvo s ograničenom odgovornošću za proizvodnju, trgovinu i usluge, OIB 31538572329, Dr. Ante Starčevića 51, 40000 Pribislavec</izvorni_sadrzaj>
    <derivirana_varijabla naziv="DomainObject.Predmet.ProtustrankaFormatedWithAdressOIB_1"> APOLLONA  jednostavno društvo s ograničenom odgovornošću za proizvodnju, trgovinu i usluge, OIB 31538572329, Dr. Ante Starčevića 51, 40000 Pribislavec</derivirana_varijabla>
  </DomainObject.Predmet.ProtustrankaFormatedWithAdressOIB>
  <DomainObject.Predmet.ProtustrankaWithAdress>
    <izvorni_sadrzaj>APOLLONA  jednostavno društvo s ograničenom odgovornošću za proizvodnju, trgovinu i usluge Dr. Ante Starčevića 51, 40000 Pribislavec</izvorni_sadrzaj>
    <derivirana_varijabla naziv="DomainObject.Predmet.ProtustrankaWithAdress_1">APOLLONA  jednostavno društvo s ograničenom odgovornošću za proizvodnju, trgovinu i usluge Dr. Ante Starčevića 51, 40000 Pribislavec</derivirana_varijabla>
  </DomainObject.Predmet.ProtustrankaWithAdress>
  <DomainObject.Predmet.ProtustrankaWithAdressOIB>
    <izvorni_sadrzaj>APOLLONA  jednostavno društvo s ograničenom odgovornošću za proizvodnju, trgovinu i usluge, OIB 31538572329, Dr. Ante Starčevića 51, 40000 Pribislavec</izvorni_sadrzaj>
    <derivirana_varijabla naziv="DomainObject.Predmet.ProtustrankaWithAdressOIB_1">APOLLONA  jednostavno društvo s ograničenom odgovornošću za proizvodnju, trgovinu i usluge, OIB 31538572329, Dr. Ante Starčevića 51, 40000 Pribislavec</derivirana_varijabla>
  </DomainObject.Predmet.ProtustrankaWithAdressOIB>
  <DomainObject.Predmet.ProtustrankaNazivFormated>
    <izvorni_sadrzaj>APOLLONA  jednostavno društvo s ograničenom odgovornošću za proizvodnju, trgovinu i usluge</izvorni_sadrzaj>
    <derivirana_varijabla naziv="DomainObject.Predmet.ProtustrankaNazivFormated_1">APOLLONA  jednostavno društvo s ograničenom odgovornošću za proizvodnju, trgovinu i usluge</derivirana_varijabla>
  </DomainObject.Predmet.ProtustrankaNazivFormated>
  <DomainObject.Predmet.ProtustrankaNazivFormatedOIB>
    <izvorni_sadrzaj>APOLLONA  jednostavno društvo s ograničenom odgovornošću za proizvodnju, trgovinu i usluge, OIB 31538572329</izvorni_sadrzaj>
    <derivirana_varijabla naziv="DomainObject.Predmet.ProtustrankaNazivFormatedOIB_1">APOLLONA  jednostavno društvo s ograničenom odgovornošću za proizvodnju, trgovinu i usluge, OIB 31538572329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25267.61</izvorni_sadrzaj>
    <derivirana_varijabla naziv="DomainObject.Predmet.TrenutnaVrijednost_1">25267.61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APOLLONA  jednostavno društvo s ograničenom odgovornošću za proizvodnju, trgovinu i usluge</item>
    </izvorni_sadrzaj>
    <derivirana_varijabla naziv="DomainObject.Predmet.ProtuStrankaListFormated_1">
      <item>APOLLONA  jednostavno društvo s ograničenom odgovornošću za proizvodnju, trgovinu i usluge</item>
    </derivirana_varijabla>
  </DomainObject.Predmet.ProtuStrankaListFormated>
  <DomainObject.Predmet.ProtuStrankaListFormatedOIB>
    <izvorni_sadrzaj>
      <item>APOLLONA  jednostavno društvo s ograničenom odgovornošću za proizvodnju, trgovinu i usluge, OIB 31538572329</item>
    </izvorni_sadrzaj>
    <derivirana_varijabla naziv="DomainObject.Predmet.ProtuStrankaListFormatedOIB_1">
      <item>APOLLONA  jednostavno društvo s ograničenom odgovornošću za proizvodnju, trgovinu i usluge, OIB 31538572329</item>
    </derivirana_varijabla>
  </DomainObject.Predmet.ProtuStrankaListFormatedOIB>
  <DomainObject.Predmet.ProtuStrankaListFormatedWithAdress>
    <izvorni_sadrzaj>
      <item>APOLLONA  jednostavno društvo s ograničenom odgovornošću za proizvodnju, trgovinu i usluge, Dr. Ante Starčevića 51, 40000 Pribislavec</item>
    </izvorni_sadrzaj>
    <derivirana_varijabla naziv="DomainObject.Predmet.ProtuStrankaListFormatedWithAdress_1">
      <item>APOLLONA  jednostavno društvo s ograničenom odgovornošću za proizvodnju, trgovinu i usluge, Dr. Ante Starčevića 51, 40000 Pribislavec</item>
    </derivirana_varijabla>
  </DomainObject.Predmet.ProtuStrankaListFormatedWithAdress>
  <DomainObject.Predmet.ProtuStrankaListFormatedWithAdressOIB>
    <izvorni_sadrzaj>
      <item>APOLLONA  jednostavno društvo s ograničenom odgovornošću za proizvodnju, trgovinu i usluge, OIB 31538572329, Dr. Ante Starčevića 51, 40000 Pribislavec</item>
    </izvorni_sadrzaj>
    <derivirana_varijabla naziv="DomainObject.Predmet.ProtuStrankaListFormatedWithAdressOIB_1">
      <item>APOLLONA  jednostavno društvo s ograničenom odgovornošću za proizvodnju, trgovinu i usluge, OIB 31538572329, Dr. Ante Starčevića 51, 40000 Pribislavec</item>
    </derivirana_varijabla>
  </DomainObject.Predmet.ProtuStrankaListFormatedWithAdressOIB>
  <DomainObject.Predmet.ProtuStrankaListNazivFormated>
    <izvorni_sadrzaj>
      <item>APOLLONA  jednostavno društvo s ograničenom odgovornošću za proizvodnju, trgovinu i usluge</item>
    </izvorni_sadrzaj>
    <derivirana_varijabla naziv="DomainObject.Predmet.ProtuStrankaListNazivFormated_1">
      <item>APOLLONA  jednostavno društvo s ograničenom odgovornošću za proizvodnju, trgovinu i usluge</item>
    </derivirana_varijabla>
  </DomainObject.Predmet.ProtuStrankaListNazivFormated>
  <DomainObject.Predmet.ProtuStrankaListNazivFormatedOIB>
    <izvorni_sadrzaj>
      <item>APOLLONA  jednostavno društvo s ograničenom odgovornošću za proizvodnju, trgovinu i usluge, OIB 31538572329</item>
    </izvorni_sadrzaj>
    <derivirana_varijabla naziv="DomainObject.Predmet.ProtuStrankaListNazivFormatedOIB_1">
      <item>APOLLONA  jednostavno društvo s ograničenom odgovornošću za proizvodnju, trgovinu i usluge, OIB 31538572329</item>
    </derivirana_varijabla>
  </DomainObject.Predmet.ProtuStrankaListNazivFormatedOIB>
  <DomainObject.Predmet.OstaliListFormated>
    <izvorni_sadrzaj>
      <item>E-oglasna ploča</item>
      <item>Sudski registar</item>
      <item>BOJAN BORŠIĆ</item>
      <item>ŽDO VARAŽDIN, Građansko upravni odjel</item>
    </izvorni_sadrzaj>
    <derivirana_varijabla naziv="DomainObject.Predmet.OstaliListFormated_1">
      <item>E-oglasna ploča</item>
      <item>Sudski registar</item>
      <item>BOJAN BORŠIĆ</item>
      <item>ŽDO VARAŽDIN, Građansko upravni odjel</item>
    </derivirana_varijabla>
  </DomainObject.Predmet.OstaliListFormated>
  <DomainObject.Predmet.OstaliListFormatedOIB>
    <izvorni_sadrzaj>
      <item>E-oglasna ploča</item>
      <item>Sudski registar</item>
      <item>BOJAN BORŠIĆ, OIB 07965715009</item>
      <item>ŽDO VARAŽDIN, Građansko upravni odjel</item>
    </izvorni_sadrzaj>
    <derivirana_varijabla naziv="DomainObject.Predmet.OstaliListFormatedOIB_1">
      <item>E-oglasna ploča</item>
      <item>Sudski registar</item>
      <item>BOJAN BORŠIĆ, OIB 07965715009</item>
      <item>ŽDO VARAŽDIN, Građansko upravni odjel</item>
    </derivirana_varijabla>
  </DomainObject.Predmet.OstaliListFormatedOIB>
  <DomainObject.Predmet.OstaliListFormatedWithAdress>
    <izvorni_sadrzaj>
      <item>E-oglasna ploča</item>
      <item>Sudski registar</item>
      <item>BOJAN BORŠIĆ</item>
      <item>ŽDO VARAŽDIN, Građansko upravni odjel</item>
    </izvorni_sadrzaj>
    <derivirana_varijabla naziv="DomainObject.Predmet.OstaliListFormatedWithAdress_1">
      <item>E-oglasna ploča</item>
      <item>Sudski registar</item>
      <item>BOJAN BORŠIĆ</item>
      <item>ŽDO VARAŽDIN, Građansko upravni odjel</item>
    </derivirana_varijabla>
  </DomainObject.Predmet.OstaliListFormatedWithAdress>
  <DomainObject.Predmet.OstaliListFormatedWithAdressOIB>
    <izvorni_sadrzaj>
      <item>E-oglasna ploča</item>
      <item>Sudski registar</item>
      <item>BOJAN BORŠIĆ, OIB 07965715009</item>
      <item>ŽDO VARAŽDIN, Građansko upravni odjel</item>
    </izvorni_sadrzaj>
    <derivirana_varijabla naziv="DomainObject.Predmet.OstaliListFormatedWithAdressOIB_1">
      <item>E-oglasna ploča</item>
      <item>Sudski registar</item>
      <item>BOJAN BORŠIĆ, OIB 07965715009</item>
      <item>ŽDO VARAŽDIN, Građansko upravni odjel</item>
    </derivirana_varijabla>
  </DomainObject.Predmet.OstaliListFormatedWithAdressOIB>
  <DomainObject.Predmet.OstaliListNazivFormated>
    <izvorni_sadrzaj>
      <item>E-oglasna ploča</item>
      <item>Sudski registar</item>
      <item>BOJAN BORŠIĆ</item>
      <item>ŽDO VARAŽDIN, Građansko upravni odjel</item>
    </izvorni_sadrzaj>
    <derivirana_varijabla naziv="DomainObject.Predmet.OstaliListNazivFormated_1">
      <item>E-oglasna ploča</item>
      <item>Sudski registar</item>
      <item>BOJAN BORŠIĆ</item>
      <item>ŽDO VARAŽDIN, Građansko upravni odjel</item>
    </derivirana_varijabla>
  </DomainObject.Predmet.OstaliListNazivFormated>
  <DomainObject.Predmet.OstaliListNazivFormatedOIB>
    <izvorni_sadrzaj>
      <item>E-oglasna ploča</item>
      <item>Sudski registar</item>
      <item>BOJAN BORŠIĆ, OIB 07965715009</item>
      <item>ŽDO VARAŽDIN, Građansko upravni odjel</item>
    </izvorni_sadrzaj>
    <derivirana_varijabla naziv="DomainObject.Predmet.OstaliListNazivFormatedOIB_1">
      <item>E-oglasna ploča</item>
      <item>Sudski registar</item>
      <item>BOJAN BORŠIĆ, OIB 07965715009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APOLLONA  jednostavno društvo s ograničenom odgovornošću za proizvodnju, trgovinu i usluge</izvorni_sadrzaj>
    <derivirana_varijabla naziv="DomainObject.Predmet.ProtustrankaIDrugi_1">APOLLONA 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APOLLONA  jednostavno društvo s ograničenom odgovornošću za proizvodnju, trgovinu i usluge, OIB 31538572329, Dr. Ante Starčevića 51, 40000 Pribislavec</izvorni_sadrzaj>
    <derivirana_varijabla naziv="DomainObject.Predmet.ProtustrankaIDrugiAdressOIB_1">APOLLONA  jednostavno društvo s ograničenom odgovornošću za proizvodnju, trgovinu i usluge, OIB 31538572329, Dr. Ante Starčevića 51,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APOLLONA  jednostavno društvo s ograničenom odgovornošću za proizvodnju, trgovinu i usluge</item>
      <item>E-oglasna ploča</item>
      <item>Sudski registar</item>
      <item>BOJAN BORŠIĆ</item>
      <item>ŽDO VARAŽDIN, Građansko upravni odjel</item>
    </izvorni_sadrzaj>
    <derivirana_varijabla naziv="DomainObject.Predmet.SudioniciListNaziv_1">
      <item>Financijska agencija</item>
      <item>APOLLONA  jednostavno društvo s ograničenom odgovornošću za proizvodnju, trgovinu i usluge</item>
      <item>E-oglasna ploča</item>
      <item>Sudski registar</item>
      <item>BOJAN BORŠIĆ</item>
      <item>ŽDO VARAŽDIN, Građansko upravni odjel</item>
    </derivirana_varijabla>
  </DomainObject.Predmet.SudioniciListNaziv>
  <DomainObject.Predmet.SudioniciListAdressOIB>
    <izvorni_sadrzaj>
      <item>Financijska agencija, OIB 85821130368, Ulica grada Vukovara 70,Zagreb</item>
      <item>APOLLONA  jednostavno društvo s ograničenom odgovornošću za proizvodnju, trgovinu i usluge, OIB 31538572329, Dr. Ante Starčevića 51,40000 Pribislavec</item>
      <item>E-oglasna ploča</item>
      <item>Sudski registar</item>
      <item>BOJAN BORŠIĆ, OIB 07965715009</item>
      <item>ŽDO VARAŽDIN, Građansko upravni odjel</item>
    </izvorni_sadrzaj>
    <derivirana_varijabla naziv="DomainObject.Predmet.SudioniciListAdressOIB_1">
      <item>Financijska agencija, OIB 85821130368, Ulica grada Vukovara 70,Zagreb</item>
      <item>APOLLONA  jednostavno društvo s ograničenom odgovornošću za proizvodnju, trgovinu i usluge, OIB 31538572329, Dr. Ante Starčevića 51,40000 Pribislavec</item>
      <item>E-oglasna ploča</item>
      <item>Sudski registar</item>
      <item>BOJAN BORŠIĆ, OIB 07965715009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31538572329</item>
      <item>, OIB null</item>
      <item>, OIB null</item>
      <item>, OIB 07965715009</item>
      <item>, OIB null</item>
    </izvorni_sadrzaj>
    <derivirana_varijabla naziv="DomainObject.Predmet.SudioniciListNazivOIB_1">
      <item>, OIB 85821130368</item>
      <item>, OIB 31538572329</item>
      <item>, OIB null</item>
      <item>, OIB null</item>
      <item>, OIB 07965715009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8ECB4-457E-422D-99FD-2E11ED803B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1426</properties:Characters>
  <properties:Lines>48</properties:Lines>
  <properties:Paragraphs>17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2017-03-30T07:53:00Z</cp:lastPrinted>
  <dcterms:modified xmlns:xsi="http://www.w3.org/2001/XMLSchema-instance" xsi:type="dcterms:W3CDTF">2017-03-30T07:55:00Z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