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c717" w14:paraId="75fc717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8A0E0E">
        <w:t>1371</w:t>
      </w:r>
      <w:r w:rsidR="008B0432">
        <w:t>/1</w:t>
      </w:r>
      <w:r w:rsidR="00DA1A40">
        <w:t>6</w:t>
      </w:r>
      <w:r w:rsidR="008B0432">
        <w:t>-</w:t>
      </w:r>
      <w:r w:rsidR="008A0E0E">
        <w:t>35</w:t>
      </w:r>
    </w:p>
    <w:p w:rsidRDefault="005629FC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874E19" w:rsidR="00747F2C" w:rsidRPr="00874E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C670F6" w:rsidP="00C50328" w:rsidR="00C670F6">
      <w:pPr>
        <w:jc w:val="both"/>
      </w:pPr>
    </w:p>
    <w:p w:rsidRDefault="004A480F" w:rsidP="00C50328" w:rsidR="00C50328" w:rsidRPr="001A6A6A">
      <w:pPr>
        <w:jc w:val="center"/>
      </w:pPr>
      <w:r>
        <w:t>Z A K L J U Č A K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DA1A40" w:rsidP="00DA1A40" w:rsidR="00DA1A40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8A0E0E" w:rsidRPr="008A0E0E">
        <w:t>VAŠ DOKTOR d.o.o. za usluge i proizvodnju u likvidaciji, Osijek, Europske avenije 10, MBS 080814966, OIB 06702961152</w:t>
      </w:r>
      <w:r w:rsidRPr="000B1DB2">
        <w:t xml:space="preserve">, dana </w:t>
      </w:r>
      <w:r w:rsidR="0019493A">
        <w:t>3</w:t>
      </w:r>
      <w:r>
        <w:t>.</w:t>
      </w:r>
      <w:r w:rsidRPr="000B1DB2">
        <w:t xml:space="preserve"> </w:t>
      </w:r>
      <w:r w:rsidR="0059252C">
        <w:t>veljače</w:t>
      </w:r>
      <w:r w:rsidRPr="000B1DB2">
        <w:t xml:space="preserve"> 201</w:t>
      </w:r>
      <w:r w:rsidR="0059252C">
        <w:t>7</w:t>
      </w:r>
      <w:r w:rsidRPr="000B1DB2">
        <w:t>.</w:t>
      </w:r>
    </w:p>
    <w:p w:rsidRDefault="00B976DE" w:rsidP="00B976DE" w:rsidR="00B976DE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4A480F" w:rsidP="00B976DE" w:rsidR="00B976DE" w:rsidRPr="001A6A6A">
      <w:pPr>
        <w:jc w:val="center"/>
      </w:pPr>
      <w:r>
        <w:t>z a k l j u č</w:t>
      </w:r>
      <w:r w:rsidR="00B976DE" w:rsidRPr="001A6A6A">
        <w:t xml:space="preserve"> i o  j e</w:t>
      </w:r>
    </w:p>
    <w:p w:rsidRDefault="00B976DE" w:rsidP="00B976DE" w:rsidR="00B976DE">
      <w:pPr>
        <w:jc w:val="both"/>
      </w:pPr>
    </w:p>
    <w:p w:rsidRDefault="001B266E" w:rsidP="001B266E" w:rsidR="001B266E">
      <w:pPr>
        <w:pStyle w:val="Tijeloteksta"/>
        <w:ind w:left="1065"/>
      </w:pPr>
      <w:r>
        <w:t xml:space="preserve">Požuruje se postupanje bivšeg zakonskog zastupnika dužnika </w:t>
      </w:r>
      <w:r w:rsidR="008A0E0E" w:rsidRPr="008A0E0E">
        <w:t>Domagoj Landeka, OIB: 44307097451, Vinkovci, Sigetska 23</w:t>
      </w:r>
      <w:r>
        <w:t xml:space="preserve"> po t. 4. izreke rješenja ovoga suda poslovnog broja 14 St-</w:t>
      </w:r>
      <w:r w:rsidR="0008311D">
        <w:t>1371</w:t>
      </w:r>
      <w:r>
        <w:t>/16-</w:t>
      </w:r>
      <w:r w:rsidR="00F80779">
        <w:t>2</w:t>
      </w:r>
      <w:r w:rsidR="0008311D">
        <w:t>7</w:t>
      </w:r>
      <w:r>
        <w:t xml:space="preserve"> od </w:t>
      </w:r>
      <w:r w:rsidR="00F80779">
        <w:t>1</w:t>
      </w:r>
      <w:r w:rsidR="0008311D">
        <w:t>6</w:t>
      </w:r>
      <w:r>
        <w:t>.1</w:t>
      </w:r>
      <w:r w:rsidR="00F80779">
        <w:t>1</w:t>
      </w:r>
      <w:r>
        <w:t xml:space="preserve">.2016., odnosno da u dogovoru sa stečajnim upraviteljem </w:t>
      </w:r>
      <w:r w:rsidR="0008311D" w:rsidRPr="0008311D">
        <w:t>Jozo</w:t>
      </w:r>
      <w:r w:rsidR="0008311D">
        <w:t>m</w:t>
      </w:r>
      <w:r w:rsidR="0008311D" w:rsidRPr="0008311D">
        <w:t xml:space="preserve"> Pavičić, Osijek, Svetog Roka 44, OIB 69969627936</w:t>
      </w:r>
      <w:r>
        <w:rPr>
          <w:b/>
        </w:rPr>
        <w:t xml:space="preserve">, </w:t>
      </w:r>
      <w:r>
        <w:t xml:space="preserve"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 </w:t>
      </w:r>
    </w:p>
    <w:p w:rsidRDefault="000F4186" w:rsidP="000F4186" w:rsidR="000F4186">
      <w:pPr>
        <w:pStyle w:val="Tijeloteksta"/>
        <w:ind w:left="1065"/>
      </w:pPr>
      <w:r>
        <w:t xml:space="preserve"> </w:t>
      </w:r>
    </w:p>
    <w:p w:rsidRDefault="00B976DE" w:rsidP="004A480F" w:rsidR="00B976DE">
      <w:pPr>
        <w:ind w:hanging="720" w:left="720"/>
        <w:jc w:val="both"/>
      </w:pPr>
    </w:p>
    <w:p w:rsidRDefault="00B976DE" w:rsidP="00B976DE" w:rsidR="00B976DE">
      <w:pPr>
        <w:jc w:val="center"/>
      </w:pPr>
      <w:r>
        <w:t xml:space="preserve">U Osijeku </w:t>
      </w:r>
      <w:r w:rsidR="0059485A">
        <w:t>3</w:t>
      </w:r>
      <w:r>
        <w:t xml:space="preserve">. </w:t>
      </w:r>
      <w:r w:rsidR="001B266E">
        <w:t>veljače</w:t>
      </w:r>
      <w:r>
        <w:t xml:space="preserve"> 201</w:t>
      </w:r>
      <w:r w:rsidR="001B266E">
        <w:t>7</w:t>
      </w:r>
      <w:r>
        <w:t xml:space="preserve">. </w:t>
      </w:r>
    </w:p>
    <w:p w:rsidRDefault="00B976DE" w:rsidP="00B976DE" w:rsidR="00B976DE"/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/>
    <w:p w:rsidRDefault="00B976DE" w:rsidP="00B976DE" w:rsidR="00B976DE">
      <w:r>
        <w:t>DNA</w:t>
      </w:r>
    </w:p>
    <w:p w:rsidRDefault="0008311D" w:rsidP="0008311D" w:rsidR="0008311D">
      <w:pPr>
        <w:numPr>
          <w:ilvl w:val="0"/>
          <w:numId w:val="9"/>
        </w:numPr>
      </w:pPr>
      <w:r w:rsidRPr="0008311D">
        <w:t>Domagoj Landeka, Vinkovci, Sigetska 23</w:t>
      </w:r>
    </w:p>
    <w:p w:rsidRDefault="00CB778F" w:rsidP="0008311D" w:rsidR="00B976DE">
      <w:pPr>
        <w:numPr>
          <w:ilvl w:val="0"/>
          <w:numId w:val="9"/>
        </w:numPr>
      </w:pPr>
      <w:r>
        <w:t xml:space="preserve">stečajni upravitelj </w:t>
      </w:r>
      <w:r w:rsidR="0008311D">
        <w:t>Jozo Pavičić</w:t>
      </w:r>
    </w:p>
    <w:p w:rsidRDefault="00C93055" w:rsidP="00B976DE" w:rsidR="00C93055"/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62C" w:rsidR="003E062C">
      <w:r>
        <w:separator/>
      </w:r>
    </w:p>
  </w:endnote>
  <w:endnote w:id="0" w:type="continuationSeparator">
    <w:p w:rsidRDefault="003E062C" w:rsidR="003E0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62C" w:rsidR="003E062C">
      <w:r>
        <w:separator/>
      </w:r>
    </w:p>
  </w:footnote>
  <w:footnote w:id="0" w:type="continuationSeparator">
    <w:p w:rsidRDefault="003E062C" w:rsidR="003E0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41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5B68" w:rsidP="00B85B68" w:rsidR="00083BA6">
    <w:pPr>
      <w:jc w:val="right"/>
    </w:pPr>
    <w:r w:rsidRPr="00B85B68">
      <w:t>14 St-640/16-8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11A92"/>
    <w:rsid w:val="00011AAD"/>
    <w:rsid w:val="00013166"/>
    <w:rsid w:val="00013872"/>
    <w:rsid w:val="00015D13"/>
    <w:rsid w:val="00025548"/>
    <w:rsid w:val="000275C2"/>
    <w:rsid w:val="00035425"/>
    <w:rsid w:val="00035476"/>
    <w:rsid w:val="0003557C"/>
    <w:rsid w:val="00040157"/>
    <w:rsid w:val="000425F1"/>
    <w:rsid w:val="000500A4"/>
    <w:rsid w:val="00053C92"/>
    <w:rsid w:val="00054295"/>
    <w:rsid w:val="00061D20"/>
    <w:rsid w:val="000628AA"/>
    <w:rsid w:val="00065D0F"/>
    <w:rsid w:val="00066E08"/>
    <w:rsid w:val="00070A2D"/>
    <w:rsid w:val="00072EED"/>
    <w:rsid w:val="000772D6"/>
    <w:rsid w:val="0008311D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186"/>
    <w:rsid w:val="000F4685"/>
    <w:rsid w:val="00101A3E"/>
    <w:rsid w:val="00110657"/>
    <w:rsid w:val="00110B50"/>
    <w:rsid w:val="00113A33"/>
    <w:rsid w:val="00115738"/>
    <w:rsid w:val="0011587F"/>
    <w:rsid w:val="00115F84"/>
    <w:rsid w:val="0012128D"/>
    <w:rsid w:val="00122A6A"/>
    <w:rsid w:val="00122EAC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45FF"/>
    <w:rsid w:val="00154B2C"/>
    <w:rsid w:val="00156403"/>
    <w:rsid w:val="00157007"/>
    <w:rsid w:val="00157B3C"/>
    <w:rsid w:val="00160B68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9493A"/>
    <w:rsid w:val="001A4492"/>
    <w:rsid w:val="001A6A6A"/>
    <w:rsid w:val="001B1808"/>
    <w:rsid w:val="001B266E"/>
    <w:rsid w:val="001B3A84"/>
    <w:rsid w:val="001B4915"/>
    <w:rsid w:val="001B7CD1"/>
    <w:rsid w:val="001C0080"/>
    <w:rsid w:val="001C0411"/>
    <w:rsid w:val="001C0CF4"/>
    <w:rsid w:val="001C20C0"/>
    <w:rsid w:val="001C4F32"/>
    <w:rsid w:val="001C7042"/>
    <w:rsid w:val="001C77E6"/>
    <w:rsid w:val="001C78B9"/>
    <w:rsid w:val="001D05CA"/>
    <w:rsid w:val="001D0DD9"/>
    <w:rsid w:val="001D286A"/>
    <w:rsid w:val="001E2DB2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2797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5BCD"/>
    <w:rsid w:val="003E0274"/>
    <w:rsid w:val="003E062C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21B37"/>
    <w:rsid w:val="0042228C"/>
    <w:rsid w:val="0042609D"/>
    <w:rsid w:val="00426764"/>
    <w:rsid w:val="0043020D"/>
    <w:rsid w:val="00432272"/>
    <w:rsid w:val="004323E4"/>
    <w:rsid w:val="0043486C"/>
    <w:rsid w:val="00437A09"/>
    <w:rsid w:val="00442658"/>
    <w:rsid w:val="0044266D"/>
    <w:rsid w:val="00444070"/>
    <w:rsid w:val="00446554"/>
    <w:rsid w:val="004479EC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336C"/>
    <w:rsid w:val="004A480F"/>
    <w:rsid w:val="004A501D"/>
    <w:rsid w:val="004B09DD"/>
    <w:rsid w:val="004B0E6C"/>
    <w:rsid w:val="004B15CB"/>
    <w:rsid w:val="004B21A5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29FC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52C"/>
    <w:rsid w:val="005926AA"/>
    <w:rsid w:val="00592B34"/>
    <w:rsid w:val="0059485A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0AC3"/>
    <w:rsid w:val="00681187"/>
    <w:rsid w:val="00681751"/>
    <w:rsid w:val="0068710A"/>
    <w:rsid w:val="00687217"/>
    <w:rsid w:val="00692475"/>
    <w:rsid w:val="00692F3A"/>
    <w:rsid w:val="00693347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542C"/>
    <w:rsid w:val="006B65E1"/>
    <w:rsid w:val="006B7CF4"/>
    <w:rsid w:val="006C078E"/>
    <w:rsid w:val="006C3CC6"/>
    <w:rsid w:val="006C660A"/>
    <w:rsid w:val="006C7A44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A24"/>
    <w:rsid w:val="00701BF7"/>
    <w:rsid w:val="00707389"/>
    <w:rsid w:val="00707D92"/>
    <w:rsid w:val="0071495B"/>
    <w:rsid w:val="00715C14"/>
    <w:rsid w:val="00717482"/>
    <w:rsid w:val="00720CCD"/>
    <w:rsid w:val="00721759"/>
    <w:rsid w:val="0072310E"/>
    <w:rsid w:val="00724922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546A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60C28"/>
    <w:rsid w:val="00861937"/>
    <w:rsid w:val="0087260B"/>
    <w:rsid w:val="00874D27"/>
    <w:rsid w:val="00874E19"/>
    <w:rsid w:val="00880889"/>
    <w:rsid w:val="00885A50"/>
    <w:rsid w:val="00885D4B"/>
    <w:rsid w:val="008902EE"/>
    <w:rsid w:val="00892897"/>
    <w:rsid w:val="00896AF4"/>
    <w:rsid w:val="0089747D"/>
    <w:rsid w:val="008A0E0E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4DC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32B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3878"/>
    <w:rsid w:val="00AE4FED"/>
    <w:rsid w:val="00AE6E45"/>
    <w:rsid w:val="00AF2744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131C"/>
    <w:rsid w:val="00B8249D"/>
    <w:rsid w:val="00B828B7"/>
    <w:rsid w:val="00B85B68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3E95"/>
    <w:rsid w:val="00BC545B"/>
    <w:rsid w:val="00BC7003"/>
    <w:rsid w:val="00BD0DF5"/>
    <w:rsid w:val="00BD16C6"/>
    <w:rsid w:val="00BD5988"/>
    <w:rsid w:val="00BE02D7"/>
    <w:rsid w:val="00BE04CE"/>
    <w:rsid w:val="00BF094B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235A"/>
    <w:rsid w:val="00C330EC"/>
    <w:rsid w:val="00C33535"/>
    <w:rsid w:val="00C372CA"/>
    <w:rsid w:val="00C37AC9"/>
    <w:rsid w:val="00C4143F"/>
    <w:rsid w:val="00C4296A"/>
    <w:rsid w:val="00C43553"/>
    <w:rsid w:val="00C50328"/>
    <w:rsid w:val="00C5127B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B778F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5EDA"/>
    <w:rsid w:val="00D0645C"/>
    <w:rsid w:val="00D112D3"/>
    <w:rsid w:val="00D1220E"/>
    <w:rsid w:val="00D16868"/>
    <w:rsid w:val="00D16F7F"/>
    <w:rsid w:val="00D17867"/>
    <w:rsid w:val="00D17C33"/>
    <w:rsid w:val="00D17F34"/>
    <w:rsid w:val="00D20ED7"/>
    <w:rsid w:val="00D22A02"/>
    <w:rsid w:val="00D27247"/>
    <w:rsid w:val="00D303FC"/>
    <w:rsid w:val="00D314AB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37E9"/>
    <w:rsid w:val="00E63D45"/>
    <w:rsid w:val="00E66A18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502D"/>
    <w:rsid w:val="00EE575C"/>
    <w:rsid w:val="00EF06F5"/>
    <w:rsid w:val="00EF19ED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779"/>
    <w:rsid w:val="00F80854"/>
    <w:rsid w:val="00F843AD"/>
    <w:rsid w:val="00F84D99"/>
    <w:rsid w:val="00F85697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2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27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7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7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7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2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27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7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7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7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2016.</izvorni_sadrzaj>
    <derivirana_varijabla naziv="DomainObject.Predmet.DatumRjesavanja_1">16.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St-1371/2016</izvorni_sadrzaj>
    <derivirana_varijabla naziv="DomainObject.Predmet.OznakaBroj_1">St-1371/2016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VAŠ DOKTOR d.o.o. za usluge i proizvodnju u likvidaciji</izvorni_sadrzaj>
    <derivirana_varijabla naziv="DomainObject.Predmet.ProtustrankaFormated_1">  VAŠ DOKTOR d.o.o. za usluge i proizvodnju u likvidaciji</derivirana_varijabla>
  </DomainObject.Predmet.ProtustrankaFormated>
  <DomainObject.Predmet.ProtustrankaFormatedOIB>
    <izvorni_sadrzaj>  VAŠ DOKTOR d.o.o. za usluge i proizvodnju u likvidaciji, OIB 06702961152</izvorni_sadrzaj>
    <derivirana_varijabla naziv="DomainObject.Predmet.ProtustrankaFormatedOIB_1">  VAŠ DOKTOR d.o.o. za usluge i proizvodnju u likvidaciji, OIB 06702961152</derivirana_varijabla>
  </DomainObject.Predmet.ProtustrankaFormatedOIB>
  <DomainObject.Predmet.ProtustrankaFormatedWithAdress>
    <izvorni_sadrzaj> VAŠ DOKTOR d.o.o. za usluge i proizvodnju u likvidaciji, Europske avenije 10, 31000 Osijek</izvorni_sadrzaj>
    <derivirana_varijabla naziv="DomainObject.Predmet.ProtustrankaFormatedWithAdress_1"> VAŠ DOKTOR d.o.o. za usluge i proizvodnju u likvidaciji, Europske avenije 10, 31000 Osijek</derivirana_varijabla>
  </DomainObject.Predmet.ProtustrankaFormatedWithAdress>
  <DomainObject.Predmet.ProtustrankaFormatedWithAdressOIB>
    <izvorni_sadrzaj> VAŠ DOKTOR d.o.o. za usluge i proizvodnju u likvidaciji, OIB 06702961152, Europske avenije 10, 31000 Osijek</izvorni_sadrzaj>
    <derivirana_varijabla naziv="DomainObject.Predmet.ProtustrankaFormatedWithAdressOIB_1"> VAŠ DOKTOR d.o.o. za usluge i proizvodnju u likvidaciji, OIB 06702961152, Europske avenije 10, 31000 Osijek</derivirana_varijabla>
  </DomainObject.Predmet.ProtustrankaFormatedWithAdressOIB>
  <DomainObject.Predmet.ProtustrankaWithAdress>
    <izvorni_sadrzaj>VAŠ DOKTOR d.o.o. za usluge i proizvodnju u likvidaciji Europske avenije 10, 31000 Osijek</izvorni_sadrzaj>
    <derivirana_varijabla naziv="DomainObject.Predmet.ProtustrankaWithAdress_1">VAŠ DOKTOR d.o.o. za usluge i proizvodnju u likvidaciji Europske avenije 10, 31000 Osijek</derivirana_varijabla>
  </DomainObject.Predmet.ProtustrankaWithAdress>
  <DomainObject.Predmet.ProtustrankaWithAdressOIB>
    <izvorni_sadrzaj>VAŠ DOKTOR d.o.o. za usluge i proizvodnju u likvidaciji, OIB 06702961152, Europske avenije 10, 31000 Osijek</izvorni_sadrzaj>
    <derivirana_varijabla naziv="DomainObject.Predmet.ProtustrankaWithAdressOIB_1">VAŠ DOKTOR d.o.o. za usluge i proizvodnju u likvidaciji, OIB 06702961152, Europske avenije 10, 31000 Osijek</derivirana_varijabla>
  </DomainObject.Predmet.ProtustrankaWithAdressOIB>
  <DomainObject.Predmet.ProtustrankaNazivFormated>
    <izvorni_sadrzaj>VAŠ DOKTOR d.o.o. za usluge i proizvodnju u likvidaciji</izvorni_sadrzaj>
    <derivirana_varijabla naziv="DomainObject.Predmet.ProtustrankaNazivFormated_1">VAŠ DOKTOR d.o.o. za usluge i proizvodnju u likvidaciji</derivirana_varijabla>
  </DomainObject.Predmet.ProtustrankaNazivFormated>
  <DomainObject.Predmet.ProtustrankaNazivFormatedOIB>
    <izvorni_sadrzaj>VAŠ DOKTOR d.o.o. za usluge i proizvodnju u likvidaciji, OIB 06702961152</izvorni_sadrzaj>
    <derivirana_varijabla naziv="DomainObject.Predmet.ProtustrankaNazivFormatedOIB_1">VAŠ DOKTOR d.o.o. za usluge i proizvodnju u likvidaciji, OIB 06702961152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VAŠ DOKTOR d.o.o. za usluge i proizvodnju u likvidaciji</item>
    </izvorni_sadrzaj>
    <derivirana_varijabla naziv="DomainObject.Predmet.ProtuStrankaListFormated_1">
      <item>VAŠ DOKTOR d.o.o. za usluge i proizvodnju u likvidaciji</item>
    </derivirana_varijabla>
  </DomainObject.Predmet.ProtuStrankaListFormated>
  <DomainObject.Predmet.ProtuStrankaListFormatedOIB>
    <izvorni_sadrzaj>
      <item>VAŠ DOKTOR d.o.o. za usluge i proizvodnju u likvidaciji, OIB 06702961152</item>
    </izvorni_sadrzaj>
    <derivirana_varijabla naziv="DomainObject.Predmet.ProtuStrankaListFormatedOIB_1">
      <item>VAŠ DOKTOR d.o.o. za usluge i proizvodnju u likvidaciji, OIB 06702961152</item>
    </derivirana_varijabla>
  </DomainObject.Predmet.ProtuStrankaListFormatedOIB>
  <DomainObject.Predmet.ProtuStrankaListFormatedWithAdress>
    <izvorni_sadrzaj>
      <item>VAŠ DOKTOR d.o.o. za usluge i proizvodnju u likvidaciji, Europske avenije 10, 31000 Osijek</item>
    </izvorni_sadrzaj>
    <derivirana_varijabla naziv="DomainObject.Predmet.ProtuStrankaListFormatedWithAdress_1">
      <item>VAŠ DOKTOR d.o.o. za usluge i proizvodnju u likvidaciji, Europske avenije 10, 31000 Osijek</item>
    </derivirana_varijabla>
  </DomainObject.Predmet.ProtuStrankaListFormatedWithAdress>
  <DomainObject.Predmet.ProtuStrankaListFormatedWithAdressOIB>
    <izvorni_sadrzaj>
      <item>VAŠ DOKTOR d.o.o. za usluge i proizvodnju u likvidaciji, OIB 06702961152, Europske avenije 10, 31000 Osijek</item>
    </izvorni_sadrzaj>
    <derivirana_varijabla naziv="DomainObject.Predmet.ProtuStrankaListFormatedWithAdressOIB_1">
      <item>VAŠ DOKTOR d.o.o. za usluge i proizvodnju u likvidaciji, OIB 06702961152, Europske avenije 10, 31000 Osijek</item>
    </derivirana_varijabla>
  </DomainObject.Predmet.ProtuStrankaListFormatedWithAdressOIB>
  <DomainObject.Predmet.ProtuStrankaListNazivFormated>
    <izvorni_sadrzaj>
      <item>VAŠ DOKTOR d.o.o. za usluge i proizvodnju u likvidaciji</item>
    </izvorni_sadrzaj>
    <derivirana_varijabla naziv="DomainObject.Predmet.ProtuStrankaListNazivFormated_1">
      <item>VAŠ DOKTOR d.o.o. za usluge i proizvodnju u likvidaciji</item>
    </derivirana_varijabla>
  </DomainObject.Predmet.ProtuStrankaListNazivFormated>
  <DomainObject.Predmet.ProtuStrankaListNazivFormatedOIB>
    <izvorni_sadrzaj>
      <item>VAŠ DOKTOR d.o.o. za usluge i proizvodnju u likvidaciji, OIB 06702961152</item>
    </izvorni_sadrzaj>
    <derivirana_varijabla naziv="DomainObject.Predmet.ProtuStrankaListNazivFormatedOIB_1">
      <item>VAŠ DOKTOR d.o.o. za usluge i proizvodnju u likvidaciji, OIB 06702961152</item>
    </derivirana_varijabla>
  </DomainObject.Predmet.ProtuStrankaListNazivFormatedOIB>
  <DomainObject.Predmet.OstaliListFormated>
    <izvorni_sadrzaj>
      <item>ŽDO GUO Osijek</item>
      <item>Jozo Pavičić</item>
      <item>Domagoj Landeka</item>
    </izvorni_sadrzaj>
    <derivirana_varijabla naziv="DomainObject.Predmet.OstaliListFormated_1">
      <item>ŽDO GUO Osijek</item>
      <item>Jozo Pavičić</item>
      <item>Domagoj Landeka</item>
    </derivirana_varijabla>
  </DomainObject.Predmet.OstaliListFormated>
  <DomainObject.Predmet.OstaliListFormatedOIB>
    <izvorni_sadrzaj>
      <item>ŽDO GUO Osijek</item>
      <item>Jozo Pavičić, OIB 69969627936</item>
      <item>Domagoj Landeka, OIB 44307097451</item>
    </izvorni_sadrzaj>
    <derivirana_varijabla naziv="DomainObject.Predmet.OstaliListFormatedOIB_1">
      <item>ŽDO GUO Osijek</item>
      <item>Jozo Pavičić, OIB 69969627936</item>
      <item>Domagoj Landeka, OIB 44307097451</item>
    </derivirana_varijabla>
  </DomainObject.Predmet.OstaliListFormatedOIB>
  <DomainObject.Predmet.OstaliListFormatedWithAdress>
    <izvorni_sadrzaj>
      <item>ŽDO GUO Osijek</item>
      <item>Jozo Pavičić, Svetog Roka 44, 31000 Osijek</item>
      <item>Domagoj Landeka, Sigetska 23, 32100 Vinkovci</item>
    </izvorni_sadrzaj>
    <derivirana_varijabla naziv="DomainObject.Predmet.OstaliListFormatedWithAdress_1">
      <item>ŽDO GUO Osijek</item>
      <item>Jozo Pavičić, Svetog Roka 44, 31000 Osijek</item>
      <item>Domagoj Landeka, Sigetska 23, 32100 Vinkovci</item>
    </derivirana_varijabla>
  </DomainObject.Predmet.OstaliListFormatedWithAdress>
  <DomainObject.Predmet.OstaliListFormatedWithAdressOIB>
    <izvorni_sadrzaj>
      <item>ŽDO GUO Osijek</item>
      <item>Jozo Pavičić, OIB 69969627936, Svetog Roka 44, 31000 Osijek</item>
      <item>Domagoj Landeka, OIB 44307097451, Sigetska 23, 32100 Vinkovci</item>
    </izvorni_sadrzaj>
    <derivirana_varijabla naziv="DomainObject.Predmet.OstaliListFormatedWithAdressOIB_1">
      <item>ŽDO GUO Osijek</item>
      <item>Jozo Pavičić, OIB 69969627936, Svetog Roka 44, 31000 Osijek</item>
      <item>Domagoj Landeka, OIB 44307097451, Sigetska 23, 32100 Vinkovci</item>
    </derivirana_varijabla>
  </DomainObject.Predmet.OstaliListFormatedWithAdressOIB>
  <DomainObject.Predmet.OstaliListNazivFormated>
    <izvorni_sadrzaj>
      <item>ŽDO GUO Osijek</item>
      <item>Jozo Pavičić</item>
      <item>Domagoj Landeka</item>
    </izvorni_sadrzaj>
    <derivirana_varijabla naziv="DomainObject.Predmet.OstaliListNazivFormated_1">
      <item>ŽDO GUO Osijek</item>
      <item>Jozo Pavičić</item>
      <item>Domagoj Landeka</item>
    </derivirana_varijabla>
  </DomainObject.Predmet.OstaliListNazivFormated>
  <DomainObject.Predmet.OstaliListNazivFormatedOIB>
    <izvorni_sadrzaj>
      <item>ŽDO GUO Osijek</item>
      <item>Jozo Pavičić, OIB 69969627936</item>
      <item>Domagoj Landeka, OIB 44307097451</item>
    </izvorni_sadrzaj>
    <derivirana_varijabla naziv="DomainObject.Predmet.OstaliListNazivFormatedOIB_1">
      <item>ŽDO GUO Osijek</item>
      <item>Jozo Pavičić, OIB 69969627936</item>
      <item>Domagoj Landeka, OIB 44307097451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VAŠ DOKTOR d.o.o. za usluge i proizvodnju u likvidaciji</izvorni_sadrzaj>
    <derivirana_varijabla naziv="DomainObject.Predmet.ProtustrankaIDrugi_1">VAŠ DOKTOR d.o.o. za usluge i proizvodnju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VAŠ DOKTOR d.o.o. za usluge i proizvodnju u likvidaciji, OIB 06702961152, Europske avenije 10, 31000 Osijek</izvorni_sadrzaj>
    <derivirana_varijabla naziv="DomainObject.Predmet.ProtustrankaIDrugiAdressOIB_1">VAŠ DOKTOR d.o.o. za usluge i proizvodnju u likvidaciji, OIB 06702961152, Europske avenije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2016.</izvorni_sadrzaj>
    <derivirana_varijabla naziv="DomainObject.Predmet.OdlukaRjesenje.DatumDonosenjaOdluke_1">16. studenog 2016.</derivirana_varijabla>
  </DomainObject.Predmet.OdlukaRjesenje.DatumDonosenjaOdluke>
  <DomainObject.Predmet.OdlukaRjesenje.DatumPravomocnosti>
    <izvorni_sadrzaj>20. siječnja 2017.</izvorni_sadrzaj>
    <derivirana_varijabla naziv="DomainObject.Predmet.OdlukaRjesenje.DatumPravomocnosti_1">20. siječnja 2017.</derivirana_varijabla>
  </DomainObject.Predmet.OdlukaRjesenje.DatumPravomocnosti>
  <DomainObject.Predmet.OdlukaRjesenje.Oznaka>
    <izvorni_sadrzaj>St-1371/2016-27</izvorni_sadrzaj>
    <derivirana_varijabla naziv="DomainObject.Predmet.OdlukaRjesenje.Oznaka_1">St-1371/2016-27</derivirana_varijabla>
  </DomainObject.Predmet.OdlukaRjesenje.Oznaka>
  <DomainObject.Predmet.SudioniciListNaziv>
    <izvorni_sadrzaj>
      <item>FINA RC OSIJEK</item>
      <item>VAŠ DOKTOR d.o.o. za usluge i proizvodnju u likvidaciji</item>
      <item>ŽDO GUO Osijek</item>
      <item>Jozo Pavičić</item>
      <item>Domagoj Landeka</item>
    </izvorni_sadrzaj>
    <derivirana_varijabla naziv="DomainObject.Predmet.SudioniciListNaziv_1">
      <item>FINA RC OSIJEK</item>
      <item>VAŠ DOKTOR d.o.o. za usluge i proizvodnju u likvidaciji</item>
      <item>ŽDO GUO Osijek</item>
      <item>Jozo Pavičić</item>
      <item>Domagoj Landeka</item>
    </derivirana_varijabla>
  </DomainObject.Predmet.SudioniciListNaziv>
  <DomainObject.Predmet.SudioniciListAdressOIB>
    <izvorni_sadrzaj>
      <item>FINA RC OSIJEK, OIB 85821130368</item>
      <item>VAŠ DOKTOR d.o.o. za usluge i proizvodnju u likvidaciji, OIB 06702961152, Europske avenije 10,31000 Osijek</item>
      <item>ŽDO GUO Osijek</item>
      <item>Jozo Pavičić, OIB 69969627936, Svetog Roka 44,31000 Osijek</item>
      <item>Domagoj Landeka, OIB 44307097451, Sigetska 23,32100 Vinkovci</item>
    </izvorni_sadrzaj>
    <derivirana_varijabla naziv="DomainObject.Predmet.SudioniciListAdressOIB_1">
      <item>FINA RC OSIJEK, OIB 85821130368</item>
      <item>VAŠ DOKTOR d.o.o. za usluge i proizvodnju u likvidaciji, OIB 06702961152, Europske avenije 10,31000 Osijek</item>
      <item>ŽDO GUO Osijek</item>
      <item>Jozo Pavičić, OIB 69969627936, Svetog Roka 44,31000 Osijek</item>
      <item>Domagoj Landeka, OIB 44307097451, Sigetska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06702961152</item>
      <item>, OIB null</item>
      <item>, OIB 69969627936</item>
      <item>, OIB 44307097451</item>
    </izvorni_sadrzaj>
    <derivirana_varijabla naziv="DomainObject.Predmet.SudioniciListNazivOIB_1">
      <item>, OIB 85821130368</item>
      <item>, OIB 06702961152</item>
      <item>, OIB null</item>
      <item>, OIB 69969627936</item>
      <item>, OIB 44307097451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5DEBE-7F1A-41D7-AE92-B3415B3451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1315</properties:Characters>
  <properties:Lines>44</properties:Lines>
  <properties:Paragraphs>13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1740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2017-02-02T13:32:00Z</dcterms:created>
  <dc:creator>sban</dc:creator>
  <cp:lastModifiedBy>Elizabeta Đeke</cp:lastModifiedBy>
  <cp:lastPrinted>2017-02-03T07:07:00Z</cp:lastPrinted>
  <dcterms:modified xmlns:xsi="http://www.w3.org/2001/XMLSchema-instance" xsi:type="dcterms:W3CDTF">2017-02-03T07:49:00Z</dcterms:modified>
  <cp:revision>7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