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05b7" w14:paraId="abb05b7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550841" w:rsidRPr="00550841">
        <w:t>PROTUPOŽARNI SISTEMI j.d.o.o., Čakovec, Braće Vajs 2, OIB: 41959064215</w:t>
      </w:r>
      <w:r w:rsidR="00785097">
        <w:t xml:space="preserve">, </w:t>
      </w:r>
      <w:r w:rsidR="00AA3B3B">
        <w:t xml:space="preserve">dana </w:t>
      </w:r>
      <w:r w:rsidR="00550841">
        <w:t>4</w:t>
      </w:r>
      <w:r w:rsidR="002F5E9C">
        <w:t xml:space="preserve">. </w:t>
      </w:r>
      <w:r w:rsidR="00550841">
        <w:t>srpnja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550841" w:rsidRPr="00550841">
        <w:t>PROTUPOŽARNI SISTEMI j.d.o.o., Čakovec, Braće Vajs 2, OIB: 41959064215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550841" w:rsidRPr="00550841">
        <w:t>PROTUPOŽARNI SISTEMI j.d.o.o., Čakovec, Braće Vajs 2, OIB: 41959064215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550841">
        <w:t>22</w:t>
      </w:r>
      <w:r>
        <w:t xml:space="preserve">. </w:t>
      </w:r>
      <w:r w:rsidR="001C57CE">
        <w:t>svibnja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550841" w:rsidRPr="00550841">
        <w:t>PROTUPOŽARNI SISTEMI j.d.o.o., Čakovec, Braće Vajs 2, OIB: 41959064215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550841">
        <w:rPr>
          <w:color w:val="000000"/>
          <w:shd w:fill="FFFFFF" w:color="auto" w:val="clear"/>
        </w:rPr>
        <w:t>2</w:t>
      </w:r>
      <w:r w:rsidR="001C57CE">
        <w:rPr>
          <w:color w:val="000000"/>
          <w:shd w:fill="FFFFFF" w:color="auto" w:val="clear"/>
        </w:rPr>
        <w:t>4</w:t>
      </w:r>
      <w:r w:rsidRPr="00C91655">
        <w:rPr>
          <w:color w:val="000000"/>
          <w:shd w:fill="FFFFFF" w:color="auto" w:val="clear"/>
        </w:rPr>
        <w:t xml:space="preserve">. </w:t>
      </w:r>
      <w:r w:rsidR="001C57CE">
        <w:rPr>
          <w:color w:val="000000"/>
          <w:shd w:fill="FFFFFF" w:color="auto" w:val="clear"/>
        </w:rPr>
        <w:t>svibnja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550841">
        <w:rPr>
          <w:color w:val="000000"/>
        </w:rPr>
        <w:t>30</w:t>
      </w:r>
      <w:r w:rsidRPr="004C1473">
        <w:rPr>
          <w:color w:val="000000"/>
        </w:rPr>
        <w:t xml:space="preserve">. </w:t>
      </w:r>
      <w:r w:rsidR="00550841">
        <w:rPr>
          <w:color w:val="000000"/>
        </w:rPr>
        <w:t>lipnja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550841">
        <w:rPr>
          <w:color w:val="000000"/>
        </w:rPr>
        <w:t>40.555,42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550841" w:rsidRPr="00550841">
        <w:t>PROTUPOŽARNI SISTEMI j.d.o.o., Čakovec, Braće Vajs 2, OIB: 41959064215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550841">
        <w:t>4</w:t>
      </w:r>
      <w:r w:rsidR="002F5E9C">
        <w:t xml:space="preserve">. </w:t>
      </w:r>
      <w:r w:rsidR="00550841">
        <w:t>srpnja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1C57CE" w:rsidR="00550841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550841">
        <w:t>, v.r.</w:t>
      </w:r>
    </w:p>
    <w:p w:rsidRDefault="006B2A75" w:rsidP="006B2A75" w:rsidR="006B2A75">
      <w:pPr>
        <w:jc w:val="both"/>
      </w:pPr>
    </w:p>
    <w:p w:rsidRDefault="00842493" w:rsidP="006B2A75" w:rsidR="00842493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550841" w:rsidRPr="00550841">
        <w:t>PROTUPOŽARNI SISTEMI j.d.o.o., Čakovec</w:t>
      </w:r>
      <w:r w:rsidR="00550841">
        <w:t>, Braće Vajs 2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7E7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550841">
      <w:t>285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550841">
      <w:t>285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1C57CE"/>
    <w:rsid w:val="00214382"/>
    <w:rsid w:val="00250663"/>
    <w:rsid w:val="00251F57"/>
    <w:rsid w:val="002F5E9C"/>
    <w:rsid w:val="003024A6"/>
    <w:rsid w:val="0032648A"/>
    <w:rsid w:val="003B5183"/>
    <w:rsid w:val="004137C5"/>
    <w:rsid w:val="00421B12"/>
    <w:rsid w:val="00472FC6"/>
    <w:rsid w:val="00495D1E"/>
    <w:rsid w:val="004C1473"/>
    <w:rsid w:val="004D2A24"/>
    <w:rsid w:val="00550841"/>
    <w:rsid w:val="00584DCB"/>
    <w:rsid w:val="005C52A1"/>
    <w:rsid w:val="00641AEA"/>
    <w:rsid w:val="006567E7"/>
    <w:rsid w:val="006B2A75"/>
    <w:rsid w:val="0070520A"/>
    <w:rsid w:val="00785097"/>
    <w:rsid w:val="007B0B66"/>
    <w:rsid w:val="007F5529"/>
    <w:rsid w:val="00842493"/>
    <w:rsid w:val="008A7C50"/>
    <w:rsid w:val="00925898"/>
    <w:rsid w:val="00981E34"/>
    <w:rsid w:val="009A07E7"/>
    <w:rsid w:val="009B0E4D"/>
    <w:rsid w:val="00A64D61"/>
    <w:rsid w:val="00A72B23"/>
    <w:rsid w:val="00AA3B3B"/>
    <w:rsid w:val="00B020A4"/>
    <w:rsid w:val="00B479B5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4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4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4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4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2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4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4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4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4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St-285/2017-5</izvorni_sadrzaj>
    <derivirana_varijabla naziv="DomainObject.Oznaka_1">St-285/2017-5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PROTUPOŽARNI SISTEMI jednostavno društvo s ograničenom odgovornošću za završne radove u graditeljstvu</izvorni_sadrzaj>
    <derivirana_varijabla naziv="DomainObject.Predmet.ProtustrankaFormated_1">  PROTUPOŽARNI SISTEMI jednostavno društvo s ograničenom odgovornošću za završne radove u graditeljstvu</derivirana_varijabla>
  </DomainObject.Predmet.ProtustrankaFormated>
  <DomainObject.Predmet.ProtustrankaFormatedOIB>
    <izvorni_sadrzaj>  PROTUPOŽARNI SISTEMI jednostavno društvo s ograničenom odgovornošću za završne radove u graditeljstvu, OIB 41959064215</izvorni_sadrzaj>
    <derivirana_varijabla naziv="DomainObject.Predmet.ProtustrankaFormatedOIB_1">  PROTUPOŽARNI SISTEMI jednostavno društvo s ograničenom odgovornošću za završne radove u graditeljstvu, OIB 41959064215</derivirana_varijabla>
  </DomainObject.Predmet.ProtustrankaFormatedOIB>
  <DomainObject.Predmet.ProtustrankaFormatedWithAdress>
    <izvorni_sadrzaj> PROTUPOŽARNI SISTEMI jednostavno društvo s ograničenom odgovornošću za završne radove u graditeljstvu, Braće Vajs 2, 40000 Čakovec</izvorni_sadrzaj>
    <derivirana_varijabla naziv="DomainObject.Predmet.ProtustrankaFormatedWithAdress_1"> PROTUPOŽARNI SISTEMI jednostavno društvo s ograničenom odgovornošću za završne radove u graditeljstvu, Braće Vajs 2, 40000 Čakovec</derivirana_varijabla>
  </DomainObject.Predmet.ProtustrankaFormatedWithAdress>
  <DomainObject.Predmet.ProtustrankaFormatedWithAdressOIB>
    <izvorni_sadrzaj> PROTUPOŽARNI SISTEMI jednostavno društvo s ograničenom odgovornošću za završne radove u graditeljstvu, OIB 41959064215, Braće Vajs 2, 40000 Čakovec</izvorni_sadrzaj>
    <derivirana_varijabla naziv="DomainObject.Predmet.ProtustrankaFormatedWithAdressOIB_1"> PROTUPOŽARNI SISTEMI jednostavno društvo s ograničenom odgovornošću za završne radove u graditeljstvu, OIB 41959064215, Braće Vajs 2, 40000 Čakovec</derivirana_varijabla>
  </DomainObject.Predmet.ProtustrankaFormatedWithAdressOIB>
  <DomainObject.Predmet.ProtustrankaWithAdress>
    <izvorni_sadrzaj>PROTUPOŽARNI SISTEMI jednostavno društvo s ograničenom odgovornošću za završne radove u graditeljstvu Braće Vajs 2, 40000 Čakovec</izvorni_sadrzaj>
    <derivirana_varijabla naziv="DomainObject.Predmet.ProtustrankaWithAdress_1">PROTUPOŽARNI SISTEMI jednostavno društvo s ograničenom odgovornošću za završne radove u graditeljstvu Braće Vajs 2, 40000 Čakovec</derivirana_varijabla>
  </DomainObject.Predmet.ProtustrankaWithAdress>
  <DomainObject.Predmet.ProtustrankaWithAdressOIB>
    <izvorni_sadrzaj>PROTUPOŽARNI SISTEMI jednostavno društvo s ograničenom odgovornošću za završne radove u graditeljstvu, OIB 41959064215, Braće Vajs 2, 40000 Čakovec</izvorni_sadrzaj>
    <derivirana_varijabla naziv="DomainObject.Predmet.ProtustrankaWithAdressOIB_1">PROTUPOŽARNI SISTEMI jednostavno društvo s ograničenom odgovornošću za završne radove u graditeljstvu, OIB 41959064215, Braće Vajs 2, 40000 Čakovec</derivirana_varijabla>
  </DomainObject.Predmet.ProtustrankaWithAdressOIB>
  <DomainObject.Predmet.ProtustrankaNazivFormated>
    <izvorni_sadrzaj>PROTUPOŽARNI SISTEMI jednostavno društvo s ograničenom odgovornošću za završne radove u graditeljstvu</izvorni_sadrzaj>
    <derivirana_varijabla naziv="DomainObject.Predmet.ProtustrankaNazivFormated_1">PROTUPOŽARNI SISTEMI jednostavno društvo s ograničenom odgovornošću za završne radove u graditeljstvu</derivirana_varijabla>
  </DomainObject.Predmet.ProtustrankaNazivFormated>
  <DomainObject.Predmet.ProtustrankaNazivFormatedOIB>
    <izvorni_sadrzaj>PROTUPOŽARNI SISTEMI jednostavno društvo s ograničenom odgovornošću za završne radove u graditeljstvu, OIB 41959064215</izvorni_sadrzaj>
    <derivirana_varijabla naziv="DomainObject.Predmet.ProtustrankaNazivFormatedOIB_1">PROTUPOŽARNI SISTEMI jednostavno društvo s ograničenom odgovornošću za završne radove u graditeljstvu, OIB 41959064215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38012.40</izvorni_sadrzaj>
    <derivirana_varijabla naziv="DomainObject.Predmet.TrenutnaVrijednost_1">38012.40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PROTUPOŽARNI SISTEMI jednostavno društvo s ograničenom odgovornošću za završne radove u graditeljstvu</item>
    </izvorni_sadrzaj>
    <derivirana_varijabla naziv="DomainObject.Predmet.ProtuStrankaListFormated_1">
      <item>PROTUPOŽARNI SISTEMI jednostavno društvo s ograničenom odgovornošću za završne radove u graditeljstvu</item>
    </derivirana_varijabla>
  </DomainObject.Predmet.ProtuStrankaListFormated>
  <DomainObject.Predmet.ProtuStrankaListFormatedOIB>
    <izvorni_sadrzaj>
      <item>PROTUPOŽARNI SISTEMI jednostavno društvo s ograničenom odgovornošću za završne radove u graditeljstvu, OIB 41959064215</item>
    </izvorni_sadrzaj>
    <derivirana_varijabla naziv="DomainObject.Predmet.ProtuStrankaListFormatedOIB_1">
      <item>PROTUPOŽARNI SISTEMI jednostavno društvo s ograničenom odgovornošću za završne radove u graditeljstvu, OIB 41959064215</item>
    </derivirana_varijabla>
  </DomainObject.Predmet.ProtuStrankaListFormatedOIB>
  <DomainObject.Predmet.ProtuStrankaListFormatedWithAdress>
    <izvorni_sadrzaj>
      <item>PROTUPOŽARNI SISTEMI jednostavno društvo s ograničenom odgovornošću za završne radove u graditeljstvu, Braće Vajs 2, 40000 Čakovec</item>
    </izvorni_sadrzaj>
    <derivirana_varijabla naziv="DomainObject.Predmet.ProtuStrankaListFormatedWithAdress_1">
      <item>PROTUPOŽARNI SISTEMI jednostavno društvo s ograničenom odgovornošću za završne radove u graditeljstvu, Braće Vajs 2, 40000 Čakovec</item>
    </derivirana_varijabla>
  </DomainObject.Predmet.ProtuStrankaListFormatedWithAdress>
  <DomainObject.Predmet.ProtuStrankaListFormatedWithAdressOIB>
    <izvorni_sadrzaj>
      <item>PROTUPOŽARNI SISTEMI jednostavno društvo s ograničenom odgovornošću za završne radove u graditeljstvu, OIB 41959064215, Braće Vajs 2, 40000 Čakovec</item>
    </izvorni_sadrzaj>
    <derivirana_varijabla naziv="DomainObject.Predmet.ProtuStrankaListFormatedWithAdressOIB_1">
      <item>PROTUPOŽARNI SISTEMI jednostavno društvo s ograničenom odgovornošću za završne radove u graditeljstvu, OIB 41959064215, Braće Vajs 2, 40000 Čakovec</item>
    </derivirana_varijabla>
  </DomainObject.Predmet.ProtuStrankaListFormatedWithAdressOIB>
  <DomainObject.Predmet.ProtuStrankaListNazivFormated>
    <izvorni_sadrzaj>
      <item>PROTUPOŽARNI SISTEMI jednostavno društvo s ograničenom odgovornošću za završne radove u graditeljstvu</item>
    </izvorni_sadrzaj>
    <derivirana_varijabla naziv="DomainObject.Predmet.ProtuStrankaListNazivFormated_1">
      <item>PROTUPOŽARNI SISTEMI jednostavno društvo s ograničenom odgovornošću za završne radove u graditeljstvu</item>
    </derivirana_varijabla>
  </DomainObject.Predmet.ProtuStrankaListNazivFormated>
  <DomainObject.Predmet.ProtuStrankaListNazivFormatedOIB>
    <izvorni_sadrzaj>
      <item>PROTUPOŽARNI SISTEMI jednostavno društvo s ograničenom odgovornošću za završne radove u graditeljstvu, OIB 41959064215</item>
    </izvorni_sadrzaj>
    <derivirana_varijabla naziv="DomainObject.Predmet.ProtuStrankaListNazivFormatedOIB_1">
      <item>PROTUPOŽARNI SISTEMI jednostavno društvo s ograničenom odgovornošću za završne radove u graditeljstvu, OIB 41959064215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</izvorni_sadrzaj>
    <derivirana_varijabla naziv="DomainObject.Predmet.OstaliListFormated_1">
      <item>Sudski registar</item>
      <item>e-oglasna ploča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</izvorni_sadrzaj>
    <derivirana_varijabla naziv="DomainObject.Predmet.OstaliListFormatedOIB_1">
      <item>Sudski registar</item>
      <item>e-oglasna ploča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</izvorni_sadrzaj>
    <derivirana_varijabla naziv="DomainObject.Predmet.OstaliListFormatedWithAdress_1">
      <item>Sudski registar</item>
      <item>e-oglasna ploča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</izvorni_sadrzaj>
    <derivirana_varijabla naziv="DomainObject.Predmet.OstaliListFormatedWithAdressOIB_1">
      <item>Sudski registar</item>
      <item>e-oglasna ploča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St-285/2017-5</izvorni_sadrzaj>
    <derivirana_varijabla naziv="DomainObject.PoslovniBrojDokumenta_1">St-285/2017-5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PROTUPOŽARNI SISTEMI jednostavno društvo s ograničenom odgovornošću za završne radove u graditeljstvu</izvorni_sadrzaj>
    <derivirana_varijabla naziv="DomainObject.Predmet.ProtustrankaIDrugi_1">PROTUPOŽARNI SISTEMI jednostavno društvo s ograničenom odgovornošću za završne radove u graditeljstvu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PROTUPOŽARNI SISTEMI jednostavno društvo s ograničenom odgovornošću za završne radove u graditeljstvu, OIB 41959064215, Braće Vajs 2, 40000 Čakovec</izvorni_sadrzaj>
    <derivirana_varijabla naziv="DomainObject.Predmet.ProtustrankaIDrugiAdressOIB_1">PROTUPOŽARNI SISTEMI jednostavno društvo s ograničenom odgovornošću za završne radove u graditeljstvu, OIB 41959064215, Braće Vajs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PROTUPOŽARNI SISTEMI jednostavno društvo s ograničenom odgovornošću za završne radove u graditeljstvu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PROTUPOŽARNI SISTEMI jednostavno društvo s ograničenom odgovornošću za završne radove u graditeljstvu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41959064215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41959064215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3B591-8647-41F4-BE94-6134B548C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2743</properties:Characters>
  <properties:Lines>79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2017-07-04T07:59:00Z</dcterms:created>
  <dc:creator>Katarina Breški</dc:creator>
  <cp:lastModifiedBy>Nevenka Vuković</cp:lastModifiedBy>
  <cp:lastPrinted>2017-07-04T10:30:00Z</cp:lastPrinted>
  <dcterms:modified xmlns:xsi="http://www.w3.org/2001/XMLSchema-instance" xsi:type="dcterms:W3CDTF">2017-07-04T10:30:00Z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St-285/2017-5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