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b8a50" w14:paraId="f0b8a50" w:rsidRDefault="00FA5472" w:rsidP="00FA5472" w:rsidR="00FA5472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FA5472" w:rsidP="00FA5472" w:rsidR="00FA547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FA5472" w:rsidP="00FA5472" w:rsidR="00FA547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FA5472" w:rsidP="00FA5472" w:rsidR="00FA5472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607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6-8</w:t>
      </w:r>
    </w:p>
    <w:p w:rsidRDefault="00FA5472" w:rsidP="00FA5472" w:rsidR="00FA5472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FA5472" w:rsidP="00FA5472" w:rsidR="00FA5472" w:rsidRPr="00ED131D">
      <w:pPr>
        <w:jc w:val="both"/>
        <w:rPr>
          <w:sz w:val="23"/>
          <w:szCs w:val="23"/>
        </w:rPr>
      </w:pPr>
    </w:p>
    <w:p w:rsidRDefault="00FA5472" w:rsidP="00FA5472" w:rsidR="00FA5472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FA5472" w:rsidP="00FA5472" w:rsidR="00FA5472" w:rsidRPr="00ED131D">
      <w:pPr>
        <w:rPr>
          <w:sz w:val="23"/>
          <w:szCs w:val="23"/>
        </w:rPr>
      </w:pPr>
    </w:p>
    <w:p w:rsidRDefault="00FA5472" w:rsidP="00FA5472" w:rsidR="00FA547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FA5472" w:rsidP="00FA5472" w:rsidR="00FA5472" w:rsidRPr="00ED131D">
      <w:pPr>
        <w:rPr>
          <w:sz w:val="23"/>
          <w:szCs w:val="23"/>
        </w:rPr>
      </w:pPr>
    </w:p>
    <w:p w:rsidRDefault="00FA5472" w:rsidP="00FA5472" w:rsidR="00FA5472" w:rsidRPr="007D009E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0C6F34">
        <w:rPr>
          <w:sz w:val="23"/>
          <w:szCs w:val="23"/>
        </w:rPr>
        <w:t>I. LJ. PROMET j.d.o.o., Funtana, Istarska 8, OIB: 58179225227</w:t>
      </w:r>
      <w:r w:rsidRPr="007D009E">
        <w:rPr>
          <w:sz w:val="23"/>
          <w:szCs w:val="23"/>
        </w:rPr>
        <w:t xml:space="preserve">, </w:t>
      </w:r>
      <w:r>
        <w:rPr>
          <w:sz w:val="23"/>
          <w:szCs w:val="23"/>
        </w:rPr>
        <w:t>1. rujna</w:t>
      </w:r>
      <w:r w:rsidRPr="00FC789B">
        <w:rPr>
          <w:sz w:val="23"/>
          <w:szCs w:val="23"/>
        </w:rPr>
        <w:t xml:space="preserve"> </w:t>
      </w:r>
      <w:r w:rsidRPr="007D009E">
        <w:rPr>
          <w:sz w:val="23"/>
          <w:szCs w:val="23"/>
        </w:rPr>
        <w:t xml:space="preserve">2016. </w:t>
      </w:r>
    </w:p>
    <w:p w:rsidRDefault="00FA5472" w:rsidP="00FA5472" w:rsidR="00FA5472" w:rsidRPr="00ED131D">
      <w:pPr>
        <w:jc w:val="both"/>
        <w:rPr>
          <w:sz w:val="23"/>
          <w:szCs w:val="23"/>
        </w:rPr>
      </w:pPr>
    </w:p>
    <w:p w:rsidRDefault="00FA5472" w:rsidP="00FA5472" w:rsidR="00FA5472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FA5472" w:rsidP="00FA5472" w:rsidR="00FA5472" w:rsidRPr="00ED131D">
      <w:pPr>
        <w:jc w:val="center"/>
        <w:rPr>
          <w:sz w:val="23"/>
          <w:szCs w:val="23"/>
        </w:rPr>
      </w:pPr>
    </w:p>
    <w:p w:rsidRDefault="00FA5472" w:rsidP="00FA5472" w:rsidR="00FA547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0C6F34">
        <w:rPr>
          <w:sz w:val="23"/>
          <w:szCs w:val="23"/>
        </w:rPr>
        <w:t>I. LJ. PROMET j.d.o.o., Funtana, Istarska 8, OIB: 58179225227</w:t>
      </w:r>
      <w:r w:rsidRPr="00ED131D">
        <w:rPr>
          <w:sz w:val="23"/>
          <w:szCs w:val="23"/>
        </w:rPr>
        <w:t>.</w:t>
      </w:r>
    </w:p>
    <w:p w:rsidRDefault="00FA5472" w:rsidP="00FA5472" w:rsidR="00FA5472" w:rsidRPr="00ED131D">
      <w:pPr>
        <w:ind w:firstLine="720"/>
        <w:jc w:val="both"/>
        <w:rPr>
          <w:sz w:val="23"/>
          <w:szCs w:val="23"/>
        </w:rPr>
      </w:pPr>
    </w:p>
    <w:p w:rsidRDefault="00FA5472" w:rsidP="00FA5472" w:rsidR="00FA5472" w:rsidRPr="00005FB7">
      <w:pPr>
        <w:ind w:firstLine="720"/>
        <w:jc w:val="both"/>
        <w:rPr>
          <w:sz w:val="23"/>
          <w:szCs w:val="23"/>
        </w:rPr>
      </w:pPr>
      <w:r w:rsidRPr="00005FB7">
        <w:rPr>
          <w:sz w:val="23"/>
          <w:szCs w:val="23"/>
        </w:rPr>
        <w:t>II.</w:t>
      </w:r>
      <w:r w:rsidRPr="00005FB7">
        <w:rPr>
          <w:sz w:val="23"/>
          <w:szCs w:val="23"/>
        </w:rPr>
        <w:tab/>
        <w:t xml:space="preserve">Za stečajnog upravitelja imenuje se </w:t>
      </w:r>
      <w:r w:rsidR="00005FB7" w:rsidRPr="00005FB7">
        <w:rPr>
          <w:sz w:val="23"/>
          <w:szCs w:val="23"/>
        </w:rPr>
        <w:t>Loris Rak</w:t>
      </w:r>
      <w:r w:rsidRPr="00005FB7">
        <w:rPr>
          <w:sz w:val="23"/>
          <w:szCs w:val="23"/>
        </w:rPr>
        <w:t xml:space="preserve">, </w:t>
      </w:r>
      <w:r w:rsidR="00005FB7" w:rsidRPr="00005FB7">
        <w:rPr>
          <w:sz w:val="23"/>
          <w:szCs w:val="23"/>
        </w:rPr>
        <w:t>Rijeka</w:t>
      </w:r>
      <w:r w:rsidRPr="00005FB7">
        <w:rPr>
          <w:sz w:val="23"/>
          <w:szCs w:val="23"/>
        </w:rPr>
        <w:t xml:space="preserve">, </w:t>
      </w:r>
      <w:r w:rsidR="00005FB7" w:rsidRPr="00005FB7">
        <w:rPr>
          <w:sz w:val="23"/>
          <w:szCs w:val="23"/>
        </w:rPr>
        <w:t>Zagrebačka 18</w:t>
      </w:r>
      <w:r w:rsidRPr="00005FB7">
        <w:rPr>
          <w:sz w:val="23"/>
          <w:szCs w:val="23"/>
        </w:rPr>
        <w:t xml:space="preserve">, OIB: </w:t>
      </w:r>
      <w:r w:rsidR="00005FB7" w:rsidRPr="00005FB7">
        <w:rPr>
          <w:sz w:val="23"/>
          <w:szCs w:val="23"/>
        </w:rPr>
        <w:t>81830822007</w:t>
      </w:r>
      <w:r w:rsidRPr="00005FB7">
        <w:rPr>
          <w:sz w:val="23"/>
          <w:szCs w:val="23"/>
        </w:rPr>
        <w:t>.</w:t>
      </w:r>
    </w:p>
    <w:p w:rsidRDefault="00FA5472" w:rsidP="00FA5472" w:rsidR="00FA5472" w:rsidRPr="00F17054">
      <w:pPr>
        <w:ind w:firstLine="720"/>
        <w:jc w:val="both"/>
        <w:rPr>
          <w:bCs w:val="false"/>
          <w:sz w:val="23"/>
          <w:szCs w:val="23"/>
        </w:rPr>
      </w:pPr>
    </w:p>
    <w:p w:rsidRDefault="00FA5472" w:rsidP="00FA5472" w:rsidR="00FA5472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0C6F34">
        <w:rPr>
          <w:sz w:val="23"/>
          <w:szCs w:val="23"/>
        </w:rPr>
        <w:t>I. LJ. PROMET j.d.o.o., Funtana, Istarska 8, OIB: 58179225227</w:t>
      </w:r>
      <w:r w:rsidRPr="00ED131D">
        <w:rPr>
          <w:sz w:val="23"/>
          <w:szCs w:val="23"/>
        </w:rPr>
        <w:t>.</w:t>
      </w:r>
    </w:p>
    <w:p w:rsidRDefault="00FA5472" w:rsidP="00FA5472" w:rsidR="00FA5472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FA5472" w:rsidP="00FA5472" w:rsidR="00FA5472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FA5472" w:rsidP="00FA5472" w:rsidR="00FA547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FA5472" w:rsidP="00FA5472" w:rsidR="00FA5472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FA5472" w:rsidP="00FA5472" w:rsidR="00FA5472" w:rsidRPr="00ED131D">
      <w:pPr>
        <w:jc w:val="both"/>
        <w:rPr>
          <w:bCs w:val="false"/>
          <w:sz w:val="23"/>
          <w:szCs w:val="23"/>
        </w:rPr>
      </w:pPr>
    </w:p>
    <w:p w:rsidRDefault="00FA5472" w:rsidP="00FA5472" w:rsidR="00FA5472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FA5472" w:rsidP="00FA5472" w:rsidR="00FA5472" w:rsidRPr="00ED131D">
      <w:pPr>
        <w:rPr>
          <w:bCs w:val="false"/>
          <w:sz w:val="23"/>
          <w:szCs w:val="23"/>
        </w:rPr>
      </w:pPr>
    </w:p>
    <w:p w:rsidRDefault="00FA5472" w:rsidP="00FA5472" w:rsidR="00FA5472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607/16-3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0C6F34">
        <w:rPr>
          <w:sz w:val="23"/>
          <w:szCs w:val="23"/>
        </w:rPr>
        <w:t>I. LJ. PROMET j.d.o.o., Funtana, Istarska 8, OIB: 58179225227</w:t>
      </w:r>
      <w:r>
        <w:rPr>
          <w:sz w:val="23"/>
          <w:szCs w:val="23"/>
        </w:rPr>
        <w:t>.</w:t>
      </w:r>
    </w:p>
    <w:p w:rsidRDefault="00FA5472" w:rsidP="00FA5472" w:rsidR="00005FB7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="00005FB7">
        <w:rPr>
          <w:sz w:val="23"/>
          <w:szCs w:val="23"/>
        </w:rPr>
        <w:t>Na temelju izjave dane od strane zakonskog zastupnika dužnika u prethodnom postupku proizlazi da društvo nije vlasnik nekretnina</w:t>
      </w:r>
      <w:r w:rsidR="002349E4">
        <w:rPr>
          <w:sz w:val="23"/>
          <w:szCs w:val="23"/>
        </w:rPr>
        <w:t>, već samo fiskalne kase i zaliha koje su bile zaplijenjene od strane Carinske uprave.</w:t>
      </w:r>
    </w:p>
    <w:p w:rsidRDefault="00FA5472" w:rsidP="00FA5472" w:rsidR="00FA5472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F73CD7">
        <w:rPr>
          <w:sz w:val="23"/>
          <w:szCs w:val="23"/>
        </w:rPr>
        <w:t xml:space="preserve">Prema odredbi čl. 132. st. 1. Stečajnog zakona (NN 71/15, dalje: SZ), ako prije otvaranja stečajnog postupka sud utvrdi da imovina dužnika </w:t>
      </w:r>
      <w:r w:rsidRPr="00ED131D">
        <w:rPr>
          <w:sz w:val="23"/>
          <w:szCs w:val="23"/>
        </w:rPr>
        <w:t>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FA5472" w:rsidP="00FA5472" w:rsidR="00FA5472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St-607/16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31.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31. svibnja 2016. </w:t>
      </w:r>
    </w:p>
    <w:p w:rsidRDefault="00FA5472" w:rsidP="00FA5472" w:rsidR="00FA5472" w:rsidRPr="00F73CD7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  <w:r w:rsidRPr="00F73CD7">
        <w:rPr>
          <w:sz w:val="23"/>
          <w:szCs w:val="23"/>
        </w:rPr>
        <w:t>U navedenom roku nitko nije uplatio predujam, pa je temeljem odredbe čl. 132. st. 2. SZ-a donesena odluka kao u točki I. izreke.</w:t>
      </w:r>
    </w:p>
    <w:p w:rsidRDefault="00FA5472" w:rsidP="00FA5472" w:rsidR="00FA5472" w:rsidRPr="00ED131D">
      <w:pPr>
        <w:ind w:firstLine="720"/>
        <w:jc w:val="both"/>
        <w:rPr>
          <w:bCs w:val="false"/>
          <w:sz w:val="23"/>
          <w:szCs w:val="23"/>
        </w:rPr>
      </w:pPr>
      <w:r w:rsidRPr="00F73CD7">
        <w:rPr>
          <w:sz w:val="23"/>
          <w:szCs w:val="23"/>
        </w:rPr>
        <w:t xml:space="preserve">Stečajni upravitelj može i nakon zaključenja stečajnog postupka u ime stečajnog dužnika, a za račun stečajne mase unovčiti imovinu </w:t>
      </w:r>
      <w:r w:rsidRPr="00ED131D">
        <w:rPr>
          <w:sz w:val="23"/>
          <w:szCs w:val="23"/>
        </w:rPr>
        <w:t>dužnika i s ostvarenim sredstvima postupiti prema odredbi iz čl. 133. SZ-a, pa je donesena odluka kao u točki II. izreke.</w:t>
      </w:r>
    </w:p>
    <w:p w:rsidRDefault="00FA5472" w:rsidP="00FA5472" w:rsidR="00FA5472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FA5472" w:rsidP="00FA5472" w:rsidR="00FA5472" w:rsidRPr="00ED131D">
      <w:pPr>
        <w:jc w:val="center"/>
        <w:rPr>
          <w:sz w:val="23"/>
          <w:szCs w:val="23"/>
        </w:rPr>
      </w:pPr>
    </w:p>
    <w:p w:rsidRDefault="00FA5472" w:rsidP="00FA5472" w:rsidR="00FA5472" w:rsidRPr="00ED131D">
      <w:pPr>
        <w:jc w:val="center"/>
        <w:rPr>
          <w:sz w:val="23"/>
          <w:szCs w:val="23"/>
        </w:rPr>
      </w:pPr>
    </w:p>
    <w:p w:rsidRDefault="00FA5472" w:rsidP="00FA5472" w:rsidR="00FA5472" w:rsidRPr="00ED131D">
      <w:pPr>
        <w:rPr>
          <w:sz w:val="23"/>
          <w:szCs w:val="23"/>
        </w:rPr>
      </w:pPr>
    </w:p>
    <w:p w:rsidRDefault="00FA5472" w:rsidP="00FA5472" w:rsidR="00FA5472" w:rsidRPr="00693FC3">
      <w:pPr>
        <w:jc w:val="center"/>
        <w:rPr>
          <w:color w:val="FF0000"/>
          <w:sz w:val="23"/>
          <w:szCs w:val="23"/>
        </w:rPr>
      </w:pPr>
      <w:r w:rsidRPr="00693FC3">
        <w:rPr>
          <w:sz w:val="23"/>
          <w:szCs w:val="23"/>
        </w:rPr>
        <w:t xml:space="preserve">U </w:t>
      </w:r>
      <w:r w:rsidRPr="00FC789B">
        <w:rPr>
          <w:sz w:val="23"/>
          <w:szCs w:val="23"/>
        </w:rPr>
        <w:t xml:space="preserve">Pazinu, </w:t>
      </w:r>
      <w:r>
        <w:rPr>
          <w:sz w:val="23"/>
          <w:szCs w:val="23"/>
        </w:rPr>
        <w:t>1. rujna</w:t>
      </w:r>
      <w:r w:rsidRPr="00FC789B">
        <w:rPr>
          <w:sz w:val="23"/>
          <w:szCs w:val="23"/>
        </w:rPr>
        <w:t xml:space="preserve"> 2016.</w:t>
      </w:r>
    </w:p>
    <w:p w:rsidRDefault="00FA5472" w:rsidP="00FA5472" w:rsidR="00FA5472" w:rsidRPr="00ED131D">
      <w:pPr>
        <w:ind w:firstLine="720" w:left="2880"/>
        <w:jc w:val="both"/>
        <w:rPr>
          <w:sz w:val="23"/>
          <w:szCs w:val="23"/>
        </w:rPr>
      </w:pPr>
    </w:p>
    <w:p w:rsidRDefault="00FA5472" w:rsidP="00FA5472" w:rsidR="00FA5472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FA5472" w:rsidP="00FA5472" w:rsidR="00FA5472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 w:rsidR="00005FB7">
        <w:rPr>
          <w:sz w:val="23"/>
          <w:szCs w:val="23"/>
        </w:rPr>
        <w:t>, v.</w:t>
      </w:r>
      <w:r>
        <w:rPr>
          <w:sz w:val="23"/>
          <w:szCs w:val="23"/>
        </w:rPr>
        <w:t>r.</w:t>
      </w:r>
    </w:p>
    <w:p w:rsidRDefault="00FA5472" w:rsidP="00FA5472" w:rsidR="00FA5472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FA5472" w:rsidP="00FA5472" w:rsidR="00FA5472">
      <w:pPr>
        <w:jc w:val="both"/>
        <w:rPr>
          <w:sz w:val="23"/>
          <w:szCs w:val="23"/>
        </w:rPr>
      </w:pPr>
    </w:p>
    <w:p w:rsidRDefault="00FA5472" w:rsidP="00FA5472" w:rsidR="00FA5472" w:rsidRPr="00ED131D">
      <w:pPr>
        <w:jc w:val="both"/>
        <w:rPr>
          <w:sz w:val="23"/>
          <w:szCs w:val="23"/>
        </w:rPr>
      </w:pPr>
    </w:p>
    <w:p w:rsidRDefault="00FA5472" w:rsidP="00FA5472" w:rsidR="00FA5472" w:rsidRPr="00ED131D">
      <w:pPr>
        <w:jc w:val="both"/>
        <w:rPr>
          <w:sz w:val="23"/>
          <w:szCs w:val="23"/>
        </w:rPr>
      </w:pPr>
    </w:p>
    <w:p w:rsidRDefault="00FA5472" w:rsidP="00FA5472" w:rsidR="00FA5472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FA5472" w:rsidP="00FA5472" w:rsidR="00FA54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FA5472" w:rsidP="00FA5472" w:rsidR="00FA5472" w:rsidRPr="00EA6F91">
      <w:pPr>
        <w:jc w:val="both"/>
        <w:rPr>
          <w:sz w:val="23"/>
          <w:szCs w:val="23"/>
        </w:rPr>
      </w:pPr>
    </w:p>
    <w:p w:rsidRDefault="00FA5472" w:rsidP="00FA5472" w:rsidR="00FA54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FA5472" w:rsidP="00FA5472" w:rsidR="00FA547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Pr="000C6F34">
        <w:rPr>
          <w:sz w:val="23"/>
          <w:szCs w:val="23"/>
        </w:rPr>
        <w:t>I. LJ. PROMET j.d.o.o., Funtana, Istarska 8</w:t>
      </w:r>
      <w:r>
        <w:rPr>
          <w:sz w:val="23"/>
          <w:szCs w:val="23"/>
        </w:rPr>
        <w:t xml:space="preserve"> </w:t>
      </w:r>
    </w:p>
    <w:p w:rsidRDefault="00FA5472" w:rsidP="00FA5472" w:rsidR="00FA5472" w:rsidRPr="00005FB7">
      <w:pPr>
        <w:jc w:val="both"/>
        <w:rPr>
          <w:sz w:val="23"/>
          <w:szCs w:val="23"/>
        </w:rPr>
      </w:pPr>
      <w:r w:rsidRPr="00005FB7">
        <w:rPr>
          <w:sz w:val="23"/>
          <w:szCs w:val="23"/>
        </w:rPr>
        <w:t xml:space="preserve">- stečajni upravitelj </w:t>
      </w:r>
      <w:r w:rsidR="00005FB7" w:rsidRPr="00005FB7">
        <w:rPr>
          <w:sz w:val="23"/>
          <w:szCs w:val="23"/>
        </w:rPr>
        <w:t>Loris Rak, Rijeka, Zagrebačka 18</w:t>
      </w:r>
      <w:r w:rsidRPr="00005FB7">
        <w:rPr>
          <w:sz w:val="23"/>
          <w:szCs w:val="23"/>
        </w:rPr>
        <w:t xml:space="preserve"> </w:t>
      </w:r>
    </w:p>
    <w:p w:rsidRDefault="00FA5472" w:rsidP="00FA5472" w:rsidR="00FA5472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  </w:t>
      </w:r>
    </w:p>
    <w:p w:rsidRDefault="00FA5472" w:rsidP="00FA5472" w:rsidR="00FA54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FA5472" w:rsidP="00FA5472" w:rsidR="00FA54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FA5472" w:rsidP="00FA5472" w:rsidR="00FA5472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FA5472" w:rsidP="00FA5472" w:rsidR="00FA5472">
      <w:pPr>
        <w:jc w:val="both"/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FA5472" w:rsidP="00FA5472" w:rsidR="00FA5472"/>
    <w:p w:rsidRDefault="00FA5472" w:rsidP="00FA5472" w:rsidR="00FA5472"/>
    <w:p w:rsidRDefault="00FA5472" w:rsidP="00FA5472" w:rsidR="00FA5472"/>
    <w:p w:rsidRDefault="00FA5472" w:rsidP="00FA5472" w:rsidR="00FA5472"/>
    <w:p w:rsidRDefault="00FA5472" w:rsidP="00FA5472" w:rsidR="00FA5472"/>
    <w:p w:rsidRDefault="00FA5472" w:rsidP="00FA5472" w:rsidR="00FA5472"/>
    <w:p w:rsidRDefault="00427458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472" w:rsidP="00FA5472" w:rsidR="00FA5472">
      <w:r>
        <w:separator/>
      </w:r>
    </w:p>
  </w:endnote>
  <w:endnote w:id="0" w:type="continuationSeparator">
    <w:p w:rsidRDefault="00FA5472" w:rsidP="00FA5472" w:rsidR="00FA5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472" w:rsidP="00FA5472" w:rsidR="00FA5472">
      <w:r>
        <w:separator/>
      </w:r>
    </w:p>
  </w:footnote>
  <w:footnote w:id="0" w:type="continuationSeparator">
    <w:p w:rsidRDefault="00FA5472" w:rsidP="00FA5472" w:rsidR="00FA5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2349E4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7458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</w:t>
        </w:r>
        <w:r w:rsidR="00FA5472" w:rsidRPr="00ED131D">
          <w:rPr>
            <w:sz w:val="23"/>
            <w:szCs w:val="23"/>
          </w:rPr>
          <w:t>Posl.br.: 2 St-</w:t>
        </w:r>
        <w:r w:rsidR="00FA5472">
          <w:rPr>
            <w:sz w:val="23"/>
            <w:szCs w:val="23"/>
          </w:rPr>
          <w:t>607</w:t>
        </w:r>
        <w:r w:rsidR="00FA5472" w:rsidRPr="00ED131D">
          <w:rPr>
            <w:sz w:val="23"/>
            <w:szCs w:val="23"/>
          </w:rPr>
          <w:t>/1</w:t>
        </w:r>
        <w:r w:rsidR="00FA5472">
          <w:rPr>
            <w:sz w:val="23"/>
            <w:szCs w:val="23"/>
          </w:rPr>
          <w:t>6-8</w:t>
        </w:r>
      </w:p>
    </w:sdtContent>
  </w:sdt>
  <w:p w:rsidRDefault="0042745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49E4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472"/>
    <w:rsid w:val="00005FB7"/>
    <w:rsid w:val="002349E4"/>
    <w:rsid w:val="00427458"/>
    <w:rsid w:val="00554328"/>
    <w:rsid w:val="00985388"/>
    <w:rsid w:val="00FA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547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54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547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54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5472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4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547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45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45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45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45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547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54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547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54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5472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54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547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7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45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45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45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45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LJ. PROMET j.d.o.o. FUNTANA</izvorni_sadrzaj>
    <derivirana_varijabla naziv="DomainObject.Predmet.ProtustrankaFormated_1">  I. LJ. PROMET j.d.o.o. FUNTANA</derivirana_varijabla>
  </DomainObject.Predmet.ProtustrankaFormated>
  <DomainObject.Predmet.ProtustrankaFormatedOIB>
    <izvorni_sadrzaj>  I. LJ. PROMET j.d.o.o. FUNTANA, OIB 58179225227</izvorni_sadrzaj>
    <derivirana_varijabla naziv="DomainObject.Predmet.ProtustrankaFormatedOIB_1">  I. LJ. PROMET j.d.o.o. FUNTANA, OIB 58179225227</derivirana_varijabla>
  </DomainObject.Predmet.ProtustrankaFormatedOIB>
  <DomainObject.Predmet.ProtustrankaFormatedWithAdress>
    <izvorni_sadrzaj> I. LJ. PROMET j.d.o.o. FUNTANA, Istarska 8, 52450 Funtana</izvorni_sadrzaj>
    <derivirana_varijabla naziv="DomainObject.Predmet.ProtustrankaFormatedWithAdress_1"> I. LJ. PROMET j.d.o.o. FUNTANA, Istarska 8, 52450 Funtana</derivirana_varijabla>
  </DomainObject.Predmet.ProtustrankaFormatedWithAdress>
  <DomainObject.Predmet.ProtustrankaFormatedWithAdressOIB>
    <izvorni_sadrzaj> I. LJ. PROMET j.d.o.o. FUNTANA, OIB 58179225227, Istarska 8, 52450 Funtana</izvorni_sadrzaj>
    <derivirana_varijabla naziv="DomainObject.Predmet.ProtustrankaFormatedWithAdressOIB_1"> I. LJ. PROMET j.d.o.o. FUNTANA, OIB 58179225227, Istarska 8, 52450 Funtana</derivirana_varijabla>
  </DomainObject.Predmet.ProtustrankaFormatedWithAdressOIB>
  <DomainObject.Predmet.ProtustrankaWithAdress>
    <izvorni_sadrzaj>I. LJ. PROMET j.d.o.o. FUNTANA Istarska 8, 52450 Funtana</izvorni_sadrzaj>
    <derivirana_varijabla naziv="DomainObject.Predmet.ProtustrankaWithAdress_1">I. LJ. PROMET j.d.o.o. FUNTANA Istarska 8, 52450 Funtana</derivirana_varijabla>
  </DomainObject.Predmet.ProtustrankaWithAdress>
  <DomainObject.Predmet.ProtustrankaWithAdressOIB>
    <izvorni_sadrzaj>I. LJ. PROMET j.d.o.o. FUNTANA, OIB 58179225227, Istarska 8, 52450 Funtana</izvorni_sadrzaj>
    <derivirana_varijabla naziv="DomainObject.Predmet.ProtustrankaWithAdressOIB_1">I. LJ. PROMET j.d.o.o. FUNTANA, OIB 58179225227, Istarska 8, 52450 Funtana</derivirana_varijabla>
  </DomainObject.Predmet.ProtustrankaWithAdressOIB>
  <DomainObject.Predmet.ProtustrankaNazivFormated>
    <izvorni_sadrzaj>I. LJ. PROMET j.d.o.o. FUNTANA</izvorni_sadrzaj>
    <derivirana_varijabla naziv="DomainObject.Predmet.ProtustrankaNazivFormated_1">I. LJ. PROMET j.d.o.o. FUNTANA</derivirana_varijabla>
  </DomainObject.Predmet.ProtustrankaNazivFormated>
  <DomainObject.Predmet.ProtustrankaNazivFormatedOIB>
    <izvorni_sadrzaj>I. LJ. PROMET j.d.o.o. FUNTANA, OIB 58179225227</izvorni_sadrzaj>
    <derivirana_varijabla naziv="DomainObject.Predmet.ProtustrankaNazivFormatedOIB_1">I. LJ. PROMET j.d.o.o. FUNTANA, OIB 58179225227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27543.36</izvorni_sadrzaj>
    <derivirana_varijabla naziv="DomainObject.Predmet.TrenutnaVrijednost_1">27543.36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LJ. PROMET j.d.o.o. FUNTANA</item>
    </izvorni_sadrzaj>
    <derivirana_varijabla naziv="DomainObject.Predmet.ProtuStrankaListFormated_1">
      <item>I. LJ. PROMET j.d.o.o. FUNTANA</item>
    </derivirana_varijabla>
  </DomainObject.Predmet.ProtuStrankaListFormated>
  <DomainObject.Predmet.ProtuStrankaListFormatedOIB>
    <izvorni_sadrzaj>
      <item>I. LJ. PROMET j.d.o.o. FUNTANA, OIB 58179225227</item>
    </izvorni_sadrzaj>
    <derivirana_varijabla naziv="DomainObject.Predmet.ProtuStrankaListFormatedOIB_1">
      <item>I. LJ. PROMET j.d.o.o. FUNTANA, OIB 58179225227</item>
    </derivirana_varijabla>
  </DomainObject.Predmet.ProtuStrankaListFormatedOIB>
  <DomainObject.Predmet.ProtuStrankaListFormatedWithAdress>
    <izvorni_sadrzaj>
      <item>I. LJ. PROMET j.d.o.o. FUNTANA, Istarska 8, 52450 Funtana</item>
    </izvorni_sadrzaj>
    <derivirana_varijabla naziv="DomainObject.Predmet.ProtuStrankaListFormatedWithAdress_1">
      <item>I. LJ. PROMET j.d.o.o. FUNTANA, Istarska 8, 52450 Funtana</item>
    </derivirana_varijabla>
  </DomainObject.Predmet.ProtuStrankaListFormatedWithAdress>
  <DomainObject.Predmet.ProtuStrankaListFormatedWithAdressOIB>
    <izvorni_sadrzaj>
      <item>I. LJ. PROMET j.d.o.o. FUNTANA, OIB 58179225227, Istarska 8, 52450 Funtana</item>
    </izvorni_sadrzaj>
    <derivirana_varijabla naziv="DomainObject.Predmet.ProtuStrankaListFormatedWithAdressOIB_1">
      <item>I. LJ. PROMET j.d.o.o. FUNTANA, OIB 58179225227, Istarska 8, 52450 Funtana</item>
    </derivirana_varijabla>
  </DomainObject.Predmet.ProtuStrankaListFormatedWithAdressOIB>
  <DomainObject.Predmet.ProtuStrankaListNazivFormated>
    <izvorni_sadrzaj>
      <item>I. LJ. PROMET j.d.o.o. FUNTANA</item>
    </izvorni_sadrzaj>
    <derivirana_varijabla naziv="DomainObject.Predmet.ProtuStrankaListNazivFormated_1">
      <item>I. LJ. PROMET j.d.o.o. FUNTANA</item>
    </derivirana_varijabla>
  </DomainObject.Predmet.ProtuStrankaListNazivFormated>
  <DomainObject.Predmet.ProtuStrankaListNazivFormatedOIB>
    <izvorni_sadrzaj>
      <item>I. LJ. PROMET j.d.o.o. FUNTANA, OIB 58179225227</item>
    </izvorni_sadrzaj>
    <derivirana_varijabla naziv="DomainObject.Predmet.ProtuStrankaListNazivFormatedOIB_1">
      <item>I. LJ. PROMET j.d.o.o. FUNTANA, OIB 58179225227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LJ. PROMET j.d.o.o. FUNTANA</izvorni_sadrzaj>
    <derivirana_varijabla naziv="DomainObject.Predmet.ProtustrankaIDrugi_1">I. LJ. PROMET j.d.o.o.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LJ. PROMET j.d.o.o. FUNTANA, OIB 58179225227, Istarska 8, 52450 Funtana</izvorni_sadrzaj>
    <derivirana_varijabla naziv="DomainObject.Predmet.ProtustrankaIDrugiAdressOIB_1">I. LJ. PROMET j.d.o.o. FUNTANA, OIB 58179225227, Istarska 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LJ. PROMET j.d.o.o. FUNTANA</item>
    </izvorni_sadrzaj>
    <derivirana_varijabla naziv="DomainObject.Predmet.SudioniciListNaziv_1">
      <item>FINANCIJSKA AGENCIJA, RC RIJEKA, PODRUŽNICA PULA, PULA</item>
      <item>I. LJ. PROMET j.d.o.o.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LJ. PROMET j.d.o.o. FUNTANA, OIB 58179225227, Istarska 8,52450 Funtana</item>
    </izvorni_sadrzaj>
    <derivirana_varijabla naziv="DomainObject.Predmet.SudioniciListAdressOIB_1">
      <item>FINANCIJSKA AGENCIJA, RC RIJEKA, PODRUŽNICA PULA, PULA, OIB 85821130368, Giardini 5,52100 Pula</item>
      <item>I. LJ. PROMET j.d.o.o. FUNTANA, OIB 58179225227, Istarska 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58179225227</item>
    </izvorni_sadrzaj>
    <derivirana_varijabla naziv="DomainObject.Predmet.SudioniciListNazivOIB_1">
      <item>, OIB 85821130368</item>
      <item>, OIB 58179225227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660</properties:Words>
  <properties:Characters>3423</properties:Characters>
  <properties:Lines>93</properties:Lines>
  <properties:Paragraphs>33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2016-09-01T07:32:00Z</dcterms:created>
  <dc:creator>Jasmina Matika</dc:creator>
  <cp:lastModifiedBy>Jasmina Matika</cp:lastModifiedBy>
  <dcterms:modified xmlns:xsi="http://www.w3.org/2001/XMLSchema-instance" xsi:type="dcterms:W3CDTF">2016-09-01T08:00:00Z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