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46ca" w14:paraId="d2146c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F73BB">
        <w:t>5393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F73BB">
        <w:t>NEKRETNINE IVANIĆ GRAD d.o.o. Sesvete, Odvojak S. Kovačića 4, OIB: 88940531140,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FF73BB">
        <w:t>NEKRETNINE IVANIĆ GRAD d.o.o. Sesvete, Odvojak S. Kovačića 4, OIB: 88940531140</w:t>
      </w:r>
      <w:r w:rsidR="007A794E">
        <w:t xml:space="preserve">.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FF73BB">
        <w:t>4,00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F73BB">
        <w:t>Ivan Prpić, Zagreb, Hruševečka ulica 11, OIB: 16795120342</w:t>
      </w:r>
      <w:r w:rsidR="007A794E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FF73BB">
        <w:t>NEKRETNINE IVANIĆ GRAD d.o.o. Sesvete, Odvojak S. Kovačića 4, OIB: 88940531140</w:t>
      </w:r>
      <w:r w:rsidR="00D555C8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F73BB">
        <w:t>NEKRETNINE IVANIĆ GRAD d.o.o. Sesvete, Odvojak S. Kovačića 4, OIB: 88940531140</w:t>
      </w:r>
      <w:r w:rsidR="007A62F1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FF73BB">
        <w:t>NEKRETNINE IVANIĆ GRAD d.o.o. Sesvete, Odvojak S. Kovačića 4, OIB: 88940531140</w:t>
      </w:r>
      <w:r w:rsidR="007A62F1">
        <w:t>,</w:t>
      </w:r>
      <w:r w:rsidR="00195338">
        <w:t xml:space="preserve"> dana </w:t>
      </w:r>
      <w:r w:rsidR="007A794E">
        <w:t>5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A794E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312751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312751" w:rsidR="00312751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FF73BB">
        <w:t>Sesvete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F73BB">
        <w:t>Ivan Prpić</w:t>
      </w:r>
      <w:r w:rsidR="007A794E">
        <w:t>, Zagreb</w:t>
      </w: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12" w:rsidR="001D2312">
      <w:r>
        <w:separator/>
      </w:r>
    </w:p>
  </w:endnote>
  <w:endnote w:id="0" w:type="continuationSeparator">
    <w:p w:rsidRDefault="001D2312" w:rsidR="001D2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12" w:rsidR="001D2312">
      <w:r>
        <w:separator/>
      </w:r>
    </w:p>
  </w:footnote>
  <w:footnote w:id="0" w:type="continuationSeparator">
    <w:p w:rsidRDefault="001D2312" w:rsidR="001D2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7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F73BB">
      <w:t>5393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2312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12751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16D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5393</izvorni_sadrzaj>
    <derivirana_varijabla naziv="DomainObject.Predmet.Broj_1">5393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St-5393/2015</izvorni_sadrzaj>
    <derivirana_varijabla naziv="DomainObject.Predmet.OznakaBroj_1">St-5393/2015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IVANIĆ GRAD d.o.o. zastupanog po punomoćniku Mato Nikić</izvorni_sadrzaj>
    <derivirana_varijabla naziv="DomainObject.Predmet.ProtustrankaFormated_1">  NEKRETNINE IVANIĆ GRAD d.o.o. zastupanog po punomoćniku Mato Nikić</derivirana_varijabla>
  </DomainObject.Predmet.ProtustrankaFormated>
  <DomainObject.Predmet.ProtustrankaFormatedOIB>
    <izvorni_sadrzaj>  NEKRETNINE IVANIĆ GRAD d.o.o., OIB 88940531140 zastupanog po punomoćniku Mato Nikić</izvorni_sadrzaj>
    <derivirana_varijabla naziv="DomainObject.Predmet.ProtustrankaFormatedOIB_1">  NEKRETNINE IVANIĆ GRAD d.o.o., OIB 88940531140 zastupanog po punomoćniku Mato Nikić</derivirana_varijabla>
  </DomainObject.Predmet.ProtustrankaFormatedOIB>
  <DomainObject.Predmet.ProtustrankaFormatedWithAdress>
    <izvorni_sadrzaj> NEKRETNINE IVANIĆ GRAD d.o.o., Odv. S. Kovačića 4, 10360 Sesvete zastupanog po punomoćniku Mato Nikić</izvorni_sadrzaj>
    <derivirana_varijabla naziv="DomainObject.Predmet.ProtustrankaFormatedWithAdress_1"> NEKRETNINE IVANIĆ GRAD d.o.o., Odv. S. Kovačića 4, 10360 Sesvete zastupanog po punomoćniku Mato Nikić</derivirana_varijabla>
  </DomainObject.Predmet.ProtustrankaFormatedWithAdress>
  <DomainObject.Predmet.ProtustrankaFormatedWithAdressOIB>
    <izvorni_sadrzaj> NEKRETNINE IVANIĆ GRAD d.o.o., OIB 88940531140, Odv. S. Kovačića 4, 10360 Sesvete zastupanog po punomoćniku Mato Nikić</izvorni_sadrzaj>
    <derivirana_varijabla naziv="DomainObject.Predmet.ProtustrankaFormatedWithAdressOIB_1"> NEKRETNINE IVANIĆ GRAD d.o.o., OIB 88940531140, Odv. S. Kovačića 4, 10360 Sesvete zastupanog po punomoćniku Mato Nikić</derivirana_varijabla>
  </DomainObject.Predmet.ProtustrankaFormatedWithAdressOIB>
  <DomainObject.Predmet.ProtustrankaWithAdress>
    <izvorni_sadrzaj>NEKRETNINE IVANIĆ GRAD d.o.o. Odv. S. Kovačića 4, 10360 Sesvete</izvorni_sadrzaj>
    <derivirana_varijabla naziv="DomainObject.Predmet.ProtustrankaWithAdress_1">NEKRETNINE IVANIĆ GRAD d.o.o. Odv. S. Kovačića 4, 10360 Sesvete</derivirana_varijabla>
  </DomainObject.Predmet.ProtustrankaWithAdress>
  <DomainObject.Predmet.ProtustrankaWithAdressOIB>
    <izvorni_sadrzaj>NEKRETNINE IVANIĆ GRAD d.o.o., OIB 88940531140, Odv. S. Kovačića 4, 10360 Sesvete</izvorni_sadrzaj>
    <derivirana_varijabla naziv="DomainObject.Predmet.ProtustrankaWithAdressOIB_1">NEKRETNINE IVANIĆ GRAD d.o.o., OIB 88940531140, Odv. S. Kovačića 4, 10360 Sesvete</derivirana_varijabla>
  </DomainObject.Predmet.ProtustrankaWithAdressOIB>
  <DomainObject.Predmet.ProtustrankaNazivFormated>
    <izvorni_sadrzaj>NEKRETNINE IVANIĆ GRAD d.o.o.</izvorni_sadrzaj>
    <derivirana_varijabla naziv="DomainObject.Predmet.ProtustrankaNazivFormated_1">NEKRETNINE IVANIĆ GRAD d.o.o.</derivirana_varijabla>
  </DomainObject.Predmet.ProtustrankaNazivFormated>
  <DomainObject.Predmet.ProtustrankaNazivFormatedOIB>
    <izvorni_sadrzaj>NEKRETNINE IVANIĆ GRAD d.o.o., OIB 88940531140</izvorni_sadrzaj>
    <derivirana_varijabla naziv="DomainObject.Predmet.ProtustrankaNazivFormatedOIB_1">NEKRETNINE IVANIĆ GRAD d.o.o., OIB 88940531140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IVANIĆ GRAD d.o.o. zastupanog po punomoćniku Mato Nikić</item>
    </izvorni_sadrzaj>
    <derivirana_varijabla naziv="DomainObject.Predmet.ProtuStrankaListFormated_1">
      <item>NEKRETNINE IVANIĆ GRAD d.o.o. zastupanog po punomoćniku Mato Nikić</item>
    </derivirana_varijabla>
  </DomainObject.Predmet.ProtuStrankaListFormated>
  <DomainObject.Predmet.ProtuStrankaListFormatedOIB>
    <izvorni_sadrzaj>
      <item>NEKRETNINE IVANIĆ GRAD d.o.o., OIB 88940531140 zastupanog po punomoćniku Mato Nikić</item>
    </izvorni_sadrzaj>
    <derivirana_varijabla naziv="DomainObject.Predmet.ProtuStrankaListFormatedOIB_1">
      <item>NEKRETNINE IVANIĆ GRAD d.o.o., OIB 88940531140 zastupanog po punomoćniku Mato Nikić</item>
    </derivirana_varijabla>
  </DomainObject.Predmet.ProtuStrankaListFormatedOIB>
  <DomainObject.Predmet.ProtuStrankaListFormatedWithAdress>
    <izvorni_sadrzaj>
      <item>NEKRETNINE IVANIĆ GRAD d.o.o., Odv. S. Kovačića 4, 10360 Sesvete zastupanog po punomoćniku Mato Nikić</item>
    </izvorni_sadrzaj>
    <derivirana_varijabla naziv="DomainObject.Predmet.ProtuStrankaListFormatedWithAdress_1">
      <item>NEKRETNINE IVANIĆ GRAD d.o.o., Odv. S. Kovačića 4, 10360 Sesvete zastupanog po punomoćniku Mato Nikić</item>
    </derivirana_varijabla>
  </DomainObject.Predmet.ProtuStrankaListFormatedWithAdress>
  <DomainObject.Predmet.ProtuStrankaListFormatedWithAdressOIB>
    <izvorni_sadrzaj>
      <item>NEKRETNINE IVANIĆ GRAD d.o.o., OIB 88940531140, Odv. S. Kovačića 4, 10360 Sesvete zastupanog po punomoćniku Mato Nikić</item>
    </izvorni_sadrzaj>
    <derivirana_varijabla naziv="DomainObject.Predmet.ProtuStrankaListFormatedWithAdressOIB_1">
      <item>NEKRETNINE IVANIĆ GRAD d.o.o., OIB 88940531140, Odv. S. Kovačića 4, 10360 Sesvete zastupanog po punomoćniku Mato Nikić</item>
    </derivirana_varijabla>
  </DomainObject.Predmet.ProtuStrankaListFormatedWithAdressOIB>
  <DomainObject.Predmet.ProtuStrankaListNazivFormated>
    <izvorni_sadrzaj>
      <item>NEKRETNINE IVANIĆ GRAD d.o.o.</item>
    </izvorni_sadrzaj>
    <derivirana_varijabla naziv="DomainObject.Predmet.ProtuStrankaListNazivFormated_1">
      <item>NEKRETNINE IVANIĆ GRAD d.o.o.</item>
    </derivirana_varijabla>
  </DomainObject.Predmet.ProtuStrankaListNazivFormated>
  <DomainObject.Predmet.ProtuStrankaListNazivFormatedOIB>
    <izvorni_sadrzaj>
      <item>NEKRETNINE IVANIĆ GRAD d.o.o., OIB 88940531140</item>
    </izvorni_sadrzaj>
    <derivirana_varijabla naziv="DomainObject.Predmet.ProtuStrankaListNazivFormatedOIB_1">
      <item>NEKRETNINE IVANIĆ GRAD d.o.o., OIB 88940531140</item>
    </derivirana_varijabla>
  </DomainObject.Predmet.ProtuStrankaListNazivFormatedOIB>
  <DomainObject.Predmet.OstaliListFormated>
    <izvorni_sadrzaj>
      <item>Mato Nikić punomoćnik sudionika u postupku NEKRETNINE IVANIĆ GRAD d.o.o.</item>
    </izvorni_sadrzaj>
    <derivirana_varijabla naziv="DomainObject.Predmet.OstaliListFormated_1">
      <item>Mato Nikić punomoćnik sudionika u postupku NEKRETNINE IVANIĆ GRAD d.o.o.</item>
    </derivirana_varijabla>
  </DomainObject.Predmet.OstaliListFormated>
  <DomainObject.Predmet.OstaliListFormatedOIB>
    <izvorni_sadrzaj>
      <item>Mato Nikić, OIB 50149064964 punomoćnik sudionika u postupku NEKRETNINE IVANIĆ GRAD d.o.o.</item>
    </izvorni_sadrzaj>
    <derivirana_varijabla naziv="DomainObject.Predmet.OstaliListFormatedOIB_1">
      <item>Mato Nikić, OIB 50149064964 punomoćnik sudionika u postupku NEKRETNINE IVANIĆ GRAD d.o.o.</item>
    </derivirana_varijabla>
  </DomainObject.Predmet.OstaliListFormatedOIB>
  <DomainObject.Predmet.OstaliListFormatedWithAdress>
    <izvorni_sadrzaj>
      <item>Mato Nikić, Odvojak Slavka Kovačića 4, 10360 Sesvete punomoćnik sudionika u postupku NEKRETNINE IVANIĆ GRAD d.o.o.</item>
    </izvorni_sadrzaj>
    <derivirana_varijabla naziv="DomainObject.Predmet.OstaliListFormatedWithAdress_1">
      <item>Mato Nikić, Odvojak Slavka Kovačića 4, 10360 Sesvete punomoćnik sudionika u postupku NEKRETNINE IVANIĆ GRAD d.o.o.</item>
    </derivirana_varijabla>
  </DomainObject.Predmet.OstaliListFormatedWithAdress>
  <DomainObject.Predmet.OstaliListFormatedWithAdressOIB>
    <izvorni_sadrzaj>
      <item>Mato Nikić, OIB 50149064964, Odvojak Slavka Kovačića 4, 10360 Sesvete punomoćnik sudionika u postupku NEKRETNINE IVANIĆ GRAD d.o.o.</item>
    </izvorni_sadrzaj>
    <derivirana_varijabla naziv="DomainObject.Predmet.OstaliListFormatedWithAdressOIB_1">
      <item>Mato Nikić, OIB 50149064964, Odvojak Slavka Kovačića 4, 10360 Sesvete punomoćnik sudionika u postupku NEKRETNINE IVANIĆ GRAD d.o.o.</item>
    </derivirana_varijabla>
  </DomainObject.Predmet.OstaliListFormatedWithAdressOIB>
  <DomainObject.Predmet.OstaliListNazivFormated>
    <izvorni_sadrzaj>
      <item>Mato Nikić</item>
    </izvorni_sadrzaj>
    <derivirana_varijabla naziv="DomainObject.Predmet.OstaliListNazivFormated_1">
      <item>Mato Nikić</item>
    </derivirana_varijabla>
  </DomainObject.Predmet.OstaliListNazivFormated>
  <DomainObject.Predmet.OstaliListNazivFormatedOIB>
    <izvorni_sadrzaj>
      <item>Mato Nikić, OIB 50149064964</item>
    </izvorni_sadrzaj>
    <derivirana_varijabla naziv="DomainObject.Predmet.OstaliListNazivFormatedOIB_1">
      <item>Mato Nikić, OIB 50149064964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IVANIĆ GRAD d.o.o.</izvorni_sadrzaj>
    <derivirana_varijabla naziv="DomainObject.Predmet.ProtustrankaIDrugi_1">NEKRETNINE IVANIĆ GRAD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NEKRETNINE IVANIĆ GRAD d.o.o., OIB 88940531140, Odv. S. Kovačića 4, 10360 Sesvete</izvorni_sadrzaj>
    <derivirana_varijabla naziv="DomainObject.Predmet.ProtustrankaIDrugiAdressOIB_1">NEKRETNINE IVANIĆ GRAD d.o.o., OIB 88940531140, Odv. S. Kovačića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IVANIĆ GRAD d.o.o.</item>
      <item>Mato Nikić</item>
    </izvorni_sadrzaj>
    <derivirana_varijabla naziv="DomainObject.Predmet.SudioniciListNaziv_1">
      <item>FINA Regionalni centar Zagreb</item>
      <item>NEKRETNINE IVANIĆ GRAD d.o.o.</item>
      <item>Mato Nikić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NEKRETNINE IVANIĆ GRAD d.o.o., OIB 88940531140, Odv. S. Kovačića 4,10360 Sesvete</item>
      <item>Mato Nikić, OIB 50149064964, Odvojak Slavka Kovačića 4,10360 Sesvete</item>
    </izvorni_sadrzaj>
    <derivirana_varijabla naziv="DomainObject.Predmet.SudioniciListAdressOIB_1">
      <item>FINA Regionalni centar Zagreb, OIB 85821130368, Trg svibanjskih žrtava 1995.br 1,10000 Zagreb</item>
      <item>NEKRETNINE IVANIĆ GRAD d.o.o., OIB 88940531140, Odv. S. Kovačića 4,10360 Sesvete</item>
      <item>Mato Nikić, OIB 50149064964, Odvojak Slavka Kovačića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88940531140</item>
      <item>, OIB 50149064964</item>
    </izvorni_sadrzaj>
    <derivirana_varijabla naziv="DomainObject.Predmet.SudioniciListNazivOIB_1">
      <item>, OIB 85821130368</item>
      <item>, OIB 88940531140</item>
      <item>, OIB 50149064964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1AABD-283E-4D78-AC3F-C0719BA94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515</properties:Words>
  <properties:Characters>2794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2016-03-08T12:57:00Z</dcterms:created>
  <dc:creator>Korisnik</dc:creator>
  <cp:lastModifiedBy>Draženka Prpić</cp:lastModifiedBy>
  <cp:lastPrinted>2016-03-08T12:57:00Z</cp:lastPrinted>
  <dcterms:modified xmlns:xsi="http://www.w3.org/2001/XMLSchema-instance" xsi:type="dcterms:W3CDTF">2016-03-08T12:57:00Z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