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6846" w14:paraId="4be6846" w:rsidRDefault="00054222" w:rsidP="0036130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61309" w:rsidR="00AE649C" w:rsidRPr="00B76F3C">
      <w:pPr>
        <w:pStyle w:val="NormaleSPIS"/>
        <w:spacing w:after="0"/>
      </w:pPr>
    </w:p>
    <w:p w:rsidRDefault="00361309" w:rsidP="00361309" w:rsidR="00361309">
      <w:pPr>
        <w:spacing w:after="0"/>
      </w:pPr>
      <w:r>
        <w:tab/>
        <w:t>Republika Hrvatska</w:t>
      </w:r>
    </w:p>
    <w:p w:rsidRDefault="00361309" w:rsidP="00361309" w:rsidR="00361309">
      <w:pPr>
        <w:spacing w:after="0"/>
      </w:pPr>
      <w:r>
        <w:t xml:space="preserve">      Trgovački sud u Bjelovaru</w:t>
      </w:r>
    </w:p>
    <w:p w:rsidRDefault="00361309" w:rsidP="00361309" w:rsidR="00361309">
      <w:pPr>
        <w:spacing w:after="0"/>
      </w:pPr>
      <w:r>
        <w:t>Bjelovar, Šet. dr. Ivše Lebovića 42</w:t>
      </w:r>
    </w:p>
    <w:p w:rsidRDefault="00361309" w:rsidP="00361309" w:rsidR="00361309">
      <w:pPr>
        <w:spacing w:after="0"/>
        <w:jc w:val="right"/>
      </w:pPr>
      <w:r>
        <w:t>Poslovni broj: 2 St-110/2017-7</w:t>
      </w:r>
    </w:p>
    <w:p w:rsidRDefault="00361309" w:rsidP="00361309" w:rsidR="00361309">
      <w:pPr>
        <w:spacing w:after="0"/>
      </w:pPr>
    </w:p>
    <w:p w:rsidRDefault="00361309" w:rsidP="00361309" w:rsidR="00361309">
      <w:pPr>
        <w:spacing w:after="0"/>
      </w:pPr>
    </w:p>
    <w:p w:rsidRDefault="00361309" w:rsidP="00361309" w:rsidR="00361309">
      <w:pPr>
        <w:spacing w:after="0"/>
        <w:jc w:val="center"/>
      </w:pPr>
      <w:r>
        <w:t>U    I M E   R E P U B L I K E   H R V A T S K E</w:t>
      </w:r>
    </w:p>
    <w:p w:rsidRDefault="00361309" w:rsidP="00361309" w:rsidR="00361309">
      <w:pPr>
        <w:spacing w:after="0"/>
        <w:jc w:val="center"/>
      </w:pPr>
    </w:p>
    <w:p w:rsidRDefault="00361309" w:rsidP="00361309" w:rsidR="00361309">
      <w:pPr>
        <w:spacing w:after="0"/>
        <w:jc w:val="center"/>
      </w:pPr>
      <w:r>
        <w:t>R J E Š E N J E</w:t>
      </w:r>
    </w:p>
    <w:p w:rsidRDefault="00361309" w:rsidP="00361309" w:rsidR="00361309">
      <w:pPr>
        <w:spacing w:after="0"/>
      </w:pPr>
    </w:p>
    <w:p w:rsidRDefault="00361309" w:rsidP="00361309" w:rsidR="00361309">
      <w:pPr>
        <w:spacing w:after="0"/>
      </w:pPr>
    </w:p>
    <w:p w:rsidRDefault="00361309" w:rsidP="00361309" w:rsidR="00361309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ALY PIRAMIDA d.o.o. za usluge, Jesenovec (Grad Zagreb), Jesenovečka 6, MBS: 080810219, OIB: 55938209465, 30. listopada 2017. </w:t>
      </w: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  <w:jc w:val="center"/>
      </w:pPr>
      <w:r>
        <w:t>r i j e š i o   j e</w:t>
      </w:r>
    </w:p>
    <w:p w:rsidRDefault="00361309" w:rsidP="00361309" w:rsidR="00361309">
      <w:pPr>
        <w:spacing w:after="0"/>
        <w:jc w:val="center"/>
        <w:rPr>
          <w:b/>
        </w:rPr>
      </w:pPr>
    </w:p>
    <w:p w:rsidRDefault="00361309" w:rsidP="00361309" w:rsidR="00361309">
      <w:pPr>
        <w:spacing w:after="0"/>
        <w:jc w:val="center"/>
        <w:rPr>
          <w:b/>
        </w:rPr>
      </w:pPr>
    </w:p>
    <w:p w:rsidRDefault="00361309" w:rsidP="00361309" w:rsidR="00361309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361309" w:rsidP="00361309" w:rsidR="00361309">
      <w:pPr>
        <w:spacing w:after="0"/>
        <w:jc w:val="center"/>
      </w:pPr>
    </w:p>
    <w:p w:rsidRDefault="00361309" w:rsidP="00361309" w:rsidR="00361309">
      <w:pPr>
        <w:spacing w:after="0"/>
        <w:jc w:val="center"/>
      </w:pPr>
    </w:p>
    <w:p w:rsidRDefault="00361309" w:rsidP="00361309" w:rsidR="00361309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361309" w:rsidP="00361309" w:rsidR="00361309">
      <w:pPr>
        <w:spacing w:after="0"/>
        <w:jc w:val="both"/>
        <w:rPr>
          <w:b/>
        </w:rPr>
      </w:pPr>
    </w:p>
    <w:p w:rsidRDefault="00361309" w:rsidP="00361309" w:rsidR="00361309">
      <w:pPr>
        <w:spacing w:after="0"/>
        <w:jc w:val="both"/>
        <w:rPr>
          <w:b/>
        </w:rPr>
      </w:pPr>
    </w:p>
    <w:p w:rsidRDefault="00361309" w:rsidP="00361309" w:rsidR="00361309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16. ožujka 2017. godine, koji je objavljen na mrežnoj stranici e-Oglasna ploča sudova 16. ožujka 2017. godine, među ostalim pozvao vjerovnike da u roku od 45 dana od objave oglasa na mrežnoj stranci e-Oglasna ploča sudova prelože otvaranje stečajnog postupka nad dužnikom.</w:t>
      </w: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  <w:jc w:val="both"/>
      </w:pPr>
      <w:r>
        <w:tab/>
        <w:t>Radnici Mario Fumić iz Ogulina, Prapućanska 30, OIB 29396706574, i Mario Kostelić iz Ogulina, Ribarići 75, OIB 62030883572, kao vjerovnici podnijeli su prijedloge za otvaranje stečajnog postupka nad dužnikom 2. svibnja 2017. godine.</w:t>
      </w: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  <w:jc w:val="both"/>
      </w:pPr>
      <w:r>
        <w:tab/>
        <w:t xml:space="preserve"> Budući da su vjerovnici u zakonskom roku podnijeli prijedlog za otvaranje stečajnog postupka nad dužnikom, nisu ispunjene pretpostavke za istodobno otvaranje i zaključenje skraćenog stečajnog postupka u smislu odredbe čl. 431. Stečajnog zakona (NN broj 71/15 – dalje SZ).</w:t>
      </w: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</w:pPr>
      <w:r>
        <w:br w:type="page"/>
      </w: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  <w:jc w:val="both"/>
        <w:rPr>
          <w:b/>
        </w:rPr>
      </w:pPr>
      <w:r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361309" w:rsidP="00361309" w:rsidR="00361309">
      <w:pPr>
        <w:spacing w:after="0"/>
        <w:jc w:val="both"/>
      </w:pPr>
      <w:r>
        <w:tab/>
      </w: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  <w:jc w:val="center"/>
      </w:pPr>
      <w:r>
        <w:t>U Bjelovaru 30. listopada 2017.</w:t>
      </w: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361309" w:rsidP="00361309" w:rsidR="003613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361309" w:rsidP="00361309" w:rsidR="003613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361309" w:rsidP="00361309" w:rsidR="00361309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  <w:r>
        <w:rPr>
          <w:b/>
        </w:rPr>
        <w:tab/>
        <w:t xml:space="preserve"> </w:t>
      </w: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  <w:jc w:val="both"/>
      </w:pPr>
    </w:p>
    <w:p w:rsidRDefault="00361309" w:rsidP="00361309" w:rsidR="00361309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361309" w:rsidP="00361309" w:rsidR="00361309">
      <w:pPr>
        <w:spacing w:after="0"/>
        <w:jc w:val="both"/>
      </w:pPr>
    </w:p>
    <w:p w:rsidRDefault="00361309" w:rsidP="00361309" w:rsidR="00AE649C" w:rsidRPr="00B76F3C">
      <w:pPr>
        <w:spacing w:after="0"/>
        <w:jc w:val="both"/>
      </w:pPr>
      <w:r>
        <w:t>Nacrt odluke izradio sudski savjetnik Miroslav Lovreković.</w:t>
      </w:r>
    </w:p>
    <w:sectPr w:rsidSect="0019348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3097684"/>
      <w:docPartObj>
        <w:docPartGallery w:val="Page Numbers (Top of Page)"/>
        <w:docPartUnique/>
      </w:docPartObj>
    </w:sdtPr>
    <w:sdtEndPr/>
    <w:sdtContent>
      <w:p w:rsidRDefault="00193485" w:rsidP="00193485" w:rsidR="0019348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C53">
          <w:t>2</w:t>
        </w:r>
        <w:r>
          <w:fldChar w:fldCharType="end"/>
        </w:r>
      </w:p>
    </w:sdtContent>
  </w:sdt>
  <w:p w:rsidRDefault="00193485" w:rsidP="00193485" w:rsidR="008333A9">
    <w:pPr>
      <w:spacing w:after="0"/>
      <w:jc w:val="right"/>
    </w:pPr>
    <w:r>
      <w:t>Poslovni broj: 2 St-110/2017-7</w:t>
    </w:r>
  </w:p>
  <w:p w:rsidRDefault="00193485" w:rsidP="00193485" w:rsidR="00193485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222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485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309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C53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30D2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06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radi prij. za pokretanje steč. postupka</izvorni_sadrzaj>
    <derivirana_varijabla naziv="DomainObject.Primjedba_1">radi prij. za pokretanje steč. postupka</derivirana_varijabla>
  </DomainObject.Primjedba>
  <DomainObject.Oznaka>
    <izvorni_sadrzaj>St-110/2017-7</izvorni_sadrzaj>
    <derivirana_varijabla naziv="DomainObject.Oznaka_1">St-110/2017-7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ALY PIRAMIDA d.o.o. za usluge zastupanog po punomoćniku Yousef Helmy Yousef Elashry; Hassan Mahmoud Hassan Mohamed</izvorni_sadrzaj>
    <derivirana_varijabla naziv="DomainObject.Predmet.ProtustrankaFormated_1">  ALY PIRAMIDA d.o.o. za usluge zastupanog po punomoćniku Yousef Helmy Yousef Elashry; Hassan Mahmoud Hassan Mohamed</derivirana_varijabla>
  </DomainObject.Predmet.ProtustrankaFormated>
  <DomainObject.Predmet.ProtustrankaFormatedOIB>
    <izvorni_sadrzaj>  ALY PIRAMIDA d.o.o. za usluge, OIB 55938209465 zastupanog po punomoćniku Yousef Helmy Yousef Elashry; Hassan Mahmoud Hassan Mohamed</izvorni_sadrzaj>
    <derivirana_varijabla naziv="DomainObject.Predmet.ProtustrankaFormatedOIB_1">  ALY PIRAMIDA d.o.o. za usluge, OIB 55938209465 zastupanog po punomoćniku Yousef Helmy Yousef Elashry; Hassan Mahmoud Hassan Mohamed</derivirana_varijabla>
  </DomainObject.Predmet.ProtustrankaFormatedOIB>
  <DomainObject.Predmet.ProtustrankaFormatedWithAdress>
    <izvorni_sadrzaj> ALY PIRAMIDA d.o.o. za usluge, Jesenovečka 6, 10363 Jesenovec zastupanog po punomoćniku Yousef Helmy Yousef Elashry; Hassan Mahmoud Hassan Mohamed</izvorni_sadrzaj>
    <derivirana_varijabla naziv="DomainObject.Predmet.ProtustrankaFormatedWithAdress_1"> ALY PIRAMIDA d.o.o. za usluge, Jesenovečka 6, 10363 Jesenovec zastupanog po punomoćniku Yousef Helmy Yousef Elashry; Hassan Mahmoud Hassan Mohamed</derivirana_varijabla>
  </DomainObject.Predmet.ProtustrankaFormatedWithAdress>
  <DomainObject.Predmet.ProtustrankaFormatedWithAdressOIB>
    <izvorni_sadrzaj> ALY PIRAMIDA d.o.o. za usluge, OIB 55938209465, Jesenovečka 6, 10363 Jesenovec zastupanog po punomoćniku Yousef Helmy Yousef Elashry; Hassan Mahmoud Hassan Mohamed</izvorni_sadrzaj>
    <derivirana_varijabla naziv="DomainObject.Predmet.ProtustrankaFormatedWithAdressOIB_1"> ALY PIRAMIDA d.o.o. za usluge, OIB 55938209465, Jesenovečka 6, 10363 Jesenovec zastupanog po punomoćniku Yousef Helmy Yousef Elashry; Hassan Mahmoud Hassan Mohamed</derivirana_varijabla>
  </DomainObject.Predmet.ProtustrankaFormatedWithAdressOIB>
  <DomainObject.Predmet.ProtustrankaWithAdress>
    <izvorni_sadrzaj>ALY PIRAMIDA d.o.o. za usluge Jesenovečka 6, 10363 Jesenovec</izvorni_sadrzaj>
    <derivirana_varijabla naziv="DomainObject.Predmet.ProtustrankaWithAdress_1">ALY PIRAMIDA d.o.o. za usluge Jesenovečka 6, 10363 Jesenovec</derivirana_varijabla>
  </DomainObject.Predmet.ProtustrankaWithAdress>
  <DomainObject.Predmet.ProtustrankaWithAdressOIB>
    <izvorni_sadrzaj>ALY PIRAMIDA d.o.o. za usluge, OIB 55938209465, Jesenovečka 6, 10363 Jesenovec</izvorni_sadrzaj>
    <derivirana_varijabla naziv="DomainObject.Predmet.ProtustrankaWithAdressOIB_1">ALY PIRAMIDA d.o.o. za usluge, OIB 55938209465, Jesenovečka 6, 10363 Jesenovec</derivirana_varijabla>
  </DomainObject.Predmet.ProtustrankaWithAdressOIB>
  <DomainObject.Predmet.ProtustrankaNazivFormated>
    <izvorni_sadrzaj>ALY PIRAMIDA d.o.o. za usluge</izvorni_sadrzaj>
    <derivirana_varijabla naziv="DomainObject.Predmet.ProtustrankaNazivFormated_1">ALY PIRAMIDA d.o.o. za usluge</derivirana_varijabla>
  </DomainObject.Predmet.ProtustrankaNazivFormated>
  <DomainObject.Predmet.ProtustrankaNazivFormatedOIB>
    <izvorni_sadrzaj>ALY PIRAMIDA d.o.o. za usluge, OIB 55938209465</izvorni_sadrzaj>
    <derivirana_varijabla naziv="DomainObject.Predmet.ProtustrankaNazivFormatedOIB_1">ALY PIRAMIDA d.o.o. za usluge, OIB 55938209465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MARIO FUMIĆ; MARIO KOSTELIĆ</izvorni_sadrzaj>
    <derivirana_varijabla naziv="DomainObject.Predmet.StrankaFormated_1">  FINA Regionalni centar Zagreb, Podružnica Zagreb; MARIO FUMIĆ; MARIO KOSTELIĆ</derivirana_varijabla>
  </DomainObject.Predmet.StrankaFormated>
  <DomainObject.Predmet.StrankaFormatedOIB>
    <izvorni_sadrzaj>  FINA Regionalni centar Zagreb, Podružnica Zagreb, OIB 85821130368; MARIO FUMIĆ, OIB 29396706574; MARIO KOSTELIĆ, OIB 62030883572</izvorni_sadrzaj>
    <derivirana_varijabla naziv="DomainObject.Predmet.StrankaFormatedOIB_1">  FINA Regionalni centar Zagreb, Podružnica Zagreb, OIB 85821130368; MARIO FUMIĆ, OIB 29396706574; MARIO KOSTELIĆ, OIB 62030883572</derivirana_varijabla>
  </DomainObject.Predmet.StrankaFormatedOIB>
  <DomainObject.Predmet.StrankaFormatedWithAdress>
    <izvorni_sadrzaj> FINA Regionalni centar Zagreb, Podružnica Zagreb, Trg svibanjskih žrtava 1995. br. 1, 10000 Zagreb; MARIO FUMIĆ, Prapućanska 30, 47300 Ogulin; MARIO KOSTELIĆ, Ribarići 75, 47300 Ogulin</izvorni_sadrzaj>
    <derivirana_varijabla naziv="DomainObject.Predmet.StrankaFormatedWithAdress_1"> FINA Regionalni centar Zagreb, Podružnica Zagreb, Trg svibanjskih žrtava 1995. br. 1, 10000 Zagreb; MARIO FUMIĆ, Prapućanska 30, 47300 Ogulin; MARIO KOSTELIĆ, Ribarići 75, 47300 Ogulin</derivirana_varijabla>
  </DomainObject.Predmet.StrankaFormatedWithAdress>
  <DomainObject.Predmet.StrankaFormatedWithAdressOIB>
    <izvorni_sadrzaj> FINA Regionalni centar Zagreb, Podružnica Zagreb, OIB 85821130368, Trg svibanjskih žrtava 1995. br. 1, 10000 Zagreb; MARIO FUMIĆ, OIB 29396706574, Prapućanska 30, 47300 Ogulin; MARIO KOSTELIĆ, OIB 62030883572, Ribarići 75, 47300 Ogulin</izvorni_sadrzaj>
    <derivirana_varijabla naziv="DomainObject.Predmet.StrankaFormatedWithAdressOIB_1"> FINA Regionalni centar Zagreb, Podružnica Zagreb, OIB 85821130368, Trg svibanjskih žrtava 1995. br. 1, 10000 Zagreb; MARIO FUMIĆ, OIB 29396706574, Prapućanska 30, 47300 Ogulin; MARIO KOSTELIĆ, OIB 62030883572, Ribarići 75, 47300 Ogulin</derivirana_varijabla>
  </DomainObject.Predmet.StrankaFormatedWithAdressOIB>
  <DomainObject.Predmet.StrankaWithAdress>
    <izvorni_sadrzaj>FINA Regionalni centar Zagreb, Podružnica Zagreb Trg svibanjskih žrtava 1995. br. 1,10000 Zagreb,MARIO FUMIĆ Prapućanska 30,47300 Ogulin,MARIO KOSTELIĆ Ribarići 75,47300 Ogulin</izvorni_sadrzaj>
    <derivirana_varijabla naziv="DomainObject.Predmet.StrankaWithAdress_1">FINA Regionalni centar Zagreb, Podružnica Zagreb Trg svibanjskih žrtava 1995. br. 1,10000 Zagreb,MARIO FUMIĆ Prapućanska 30,47300 Ogulin,MARIO KOSTELIĆ Ribarići 75,47300 Ogulin</derivirana_varijabla>
  </DomainObject.Predmet.StrankaWithAdress>
  <DomainObject.Predmet.StrankaWithAdressOIB>
    <izvorni_sadrzaj>FINA Regionalni centar Zagreb, Podružnica Zagreb, OIB 85821130368, Trg svibanjskih žrtava 1995. br. 1,10000 Zagreb,MARIO FUMIĆ, OIB 29396706574, Prapućanska 30,47300 Ogulin,MARIO KOSTELIĆ, OIB 62030883572, Ribarići 75,47300 Ogulin</izvorni_sadrzaj>
    <derivirana_varijabla naziv="DomainObject.Predmet.StrankaWithAdressOIB_1">FINA Regionalni centar Zagreb, Podružnica Zagreb, OIB 85821130368, Trg svibanjskih žrtava 1995. br. 1,10000 Zagreb,MARIO FUMIĆ, OIB 29396706574, Prapućanska 30,47300 Ogulin,MARIO KOSTELIĆ, OIB 62030883572, Ribarići 75,47300 Ogulin</derivirana_varijabla>
  </DomainObject.Predmet.StrankaWithAdressOIB>
  <DomainObject.Predmet.StrankaNazivFormated>
    <izvorni_sadrzaj>FINA Regionalni centar Zagreb, Podružnica Zagreb,MARIO FUMIĆ,MARIO KOSTELIĆ</izvorni_sadrzaj>
    <derivirana_varijabla naziv="DomainObject.Predmet.StrankaNazivFormated_1">FINA Regionalni centar Zagreb, Podružnica Zagreb,MARIO FUMIĆ,MARIO KOSTELIĆ</derivirana_varijabla>
  </DomainObject.Predmet.StrankaNazivFormated>
  <DomainObject.Predmet.StrankaNazivFormatedOIB>
    <izvorni_sadrzaj>FINA Regionalni centar Zagreb, Podružnica Zagreb, OIB 85821130368,MARIO FUMIĆ, OIB 29396706574,MARIO KOSTELIĆ, OIB 62030883572</izvorni_sadrzaj>
    <derivirana_varijabla naziv="DomainObject.Predmet.StrankaNazivFormatedOIB_1">FINA Regionalni centar Zagreb, Podružnica Zagreb, OIB 85821130368,MARIO FUMIĆ, OIB 29396706574,MARIO KOSTELIĆ, OIB 62030883572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Zagreb, Podružnica Zagreb</item>
      <item>MARIO FUMIĆ</item>
      <item>MARIO KOSTELIĆ</item>
    </izvorni_sadrzaj>
    <derivirana_varijabla naziv="DomainObject.Predmet.StrankaListFormated_1">
      <item>FINA Regionalni centar Zagreb, Podružnica Zagreb</item>
      <item>MARIO FUMIĆ</item>
      <item>MARIO KOSTELIĆ</item>
    </derivirana_varijabla>
  </DomainObject.Predmet.StrankaListFormated>
  <DomainObject.Predmet.StrankaListFormatedOIB>
    <izvorni_sadrzaj>
      <item>FINA Regionalni centar Zagreb, Podružnica Zagreb, OIB 85821130368</item>
      <item>MARIO FUMIĆ, OIB 29396706574</item>
      <item>MARIO KOSTELIĆ, OIB 62030883572</item>
    </izvorni_sadrzaj>
    <derivirana_varijabla naziv="DomainObject.Predmet.StrankaListFormatedOIB_1">
      <item>FINA Regionalni centar Zagreb, Podružnica Zagreb, OIB 85821130368</item>
      <item>MARIO FUMIĆ, OIB 29396706574</item>
      <item>MARIO KOSTELIĆ, OIB 62030883572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  <item>MARIO FUMIĆ, Prapućanska 30, 47300 Ogulin</item>
      <item>MARIO KOSTELIĆ, Ribarići 75, 47300 Ogulin</item>
    </izvorni_sadrzaj>
    <derivirana_varijabla naziv="DomainObject.Predmet.StrankaListFormatedWithAdress_1">
      <item>FINA Regionalni centar Zagreb, Podružnica Zagreb, Trg svibanjskih žrtava 1995. br. 1, 10000 Zagreb</item>
      <item>MARIO FUMIĆ, Prapućanska 30, 47300 Ogulin</item>
      <item>MARIO KOSTELIĆ, Ribarići 75, 47300 Ogulin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  <item>MARIO FUMIĆ, OIB 29396706574, Prapućanska 30, 47300 Ogulin</item>
      <item>MARIO KOSTELIĆ, OIB 62030883572, Ribarići 75, 47300 Ogulin</item>
    </izvorni_sadrzaj>
    <derivirana_varijabla naziv="DomainObject.Predmet.StrankaListFormatedWithAdressOIB_1">
      <item>FINA Regionalni centar Zagreb, Podružnica Zagreb, OIB 85821130368, Trg svibanjskih žrtava 1995. br. 1, 10000 Zagreb</item>
      <item>MARIO FUMIĆ, OIB 29396706574, Prapućanska 30, 47300 Ogulin</item>
      <item>MARIO KOSTELIĆ, OIB 62030883572, Ribarići 75, 47300 Ogulin</item>
    </derivirana_varijabla>
  </DomainObject.Predmet.StrankaListFormatedWithAdressOIB>
  <DomainObject.Predmet.StrankaListNazivFormated>
    <izvorni_sadrzaj>
      <item>FINA Regionalni centar Zagreb, Podružnica Zagreb</item>
      <item>MARIO FUMIĆ</item>
      <item>MARIO KOSTELIĆ</item>
    </izvorni_sadrzaj>
    <derivirana_varijabla naziv="DomainObject.Predmet.StrankaListNazivFormated_1">
      <item>FINA Regionalni centar Zagreb, Podružnica Zagreb</item>
      <item>MARIO FUMIĆ</item>
      <item>MARIO KOSTELIĆ</item>
    </derivirana_varijabla>
  </DomainObject.Predmet.StrankaListNazivFormated>
  <DomainObject.Predmet.StrankaListNazivFormatedOIB>
    <izvorni_sadrzaj>
      <item>FINA Regionalni centar Zagreb, Podružnica Zagreb, OIB 85821130368</item>
      <item>MARIO FUMIĆ, OIB 29396706574</item>
      <item>MARIO KOSTELIĆ, OIB 62030883572</item>
    </izvorni_sadrzaj>
    <derivirana_varijabla naziv="DomainObject.Predmet.StrankaListNazivFormatedOIB_1">
      <item>FINA Regionalni centar Zagreb, Podružnica Zagreb, OIB 85821130368</item>
      <item>MARIO FUMIĆ, OIB 29396706574</item>
      <item>MARIO KOSTELIĆ, OIB 62030883572</item>
    </derivirana_varijabla>
  </DomainObject.Predmet.StrankaListNazivFormatedOIB>
  <DomainObject.Predmet.ProtuStrankaListFormated>
    <izvorni_sadrzaj>
      <item>ALY PIRAMIDA d.o.o. za usluge zastupanog po punomoćniku Yousef Helmy Yousef Elashry; Hassan Mahmoud Hassan Mohamed</item>
    </izvorni_sadrzaj>
    <derivirana_varijabla naziv="DomainObject.Predmet.ProtuStrankaListFormated_1">
      <item>ALY PIRAMIDA d.o.o. za usluge zastupanog po punomoćniku Yousef Helmy Yousef Elashry; Hassan Mahmoud Hassan Mohamed</item>
    </derivirana_varijabla>
  </DomainObject.Predmet.ProtuStrankaListFormated>
  <DomainObject.Predmet.ProtuStrankaListFormatedOIB>
    <izvorni_sadrzaj>
      <item>ALY PIRAMIDA d.o.o. za usluge, OIB 55938209465 zastupanog po punomoćniku Yousef Helmy Yousef Elashry; Hassan Mahmoud Hassan Mohamed</item>
    </izvorni_sadrzaj>
    <derivirana_varijabla naziv="DomainObject.Predmet.ProtuStrankaListFormatedOIB_1">
      <item>ALY PIRAMIDA d.o.o. za usluge, OIB 55938209465 zastupanog po punomoćniku Yousef Helmy Yousef Elashry; Hassan Mahmoud Hassan Mohamed</item>
    </derivirana_varijabla>
  </DomainObject.Predmet.ProtuStrankaListFormatedOIB>
  <DomainObject.Predmet.ProtuStrankaListFormatedWithAdress>
    <izvorni_sadrzaj>
      <item>ALY PIRAMIDA d.o.o. za usluge, Jesenovečka 6, 10363 Jesenovec zastupanog po punomoćniku Yousef Helmy Yousef Elashry; Hassan Mahmoud Hassan Mohamed</item>
    </izvorni_sadrzaj>
    <derivirana_varijabla naziv="DomainObject.Predmet.ProtuStrankaListFormatedWithAdress_1">
      <item>ALY PIRAMIDA d.o.o. za usluge, Jesenovečka 6, 10363 Jesenovec zastupanog po punomoćniku Yousef Helmy Yousef Elashry; Hassan Mahmoud Hassan Mohamed</item>
    </derivirana_varijabla>
  </DomainObject.Predmet.ProtuStrankaListFormatedWithAdress>
  <DomainObject.Predmet.ProtuStrankaListFormatedWithAdressOIB>
    <izvorni_sadrzaj>
      <item>ALY PIRAMIDA d.o.o. za usluge, OIB 55938209465, Jesenovečka 6, 10363 Jesenovec zastupanog po punomoćniku Yousef Helmy Yousef Elashry; Hassan Mahmoud Hassan Mohamed</item>
    </izvorni_sadrzaj>
    <derivirana_varijabla naziv="DomainObject.Predmet.ProtuStrankaListFormatedWithAdressOIB_1">
      <item>ALY PIRAMIDA d.o.o. za usluge, OIB 55938209465, Jesenovečka 6, 10363 Jesenovec zastupanog po punomoćniku Yousef Helmy Yousef Elashry; Hassan Mahmoud Hassan Mohamed</item>
    </derivirana_varijabla>
  </DomainObject.Predmet.ProtuStrankaListFormatedWithAdressOIB>
  <DomainObject.Predmet.ProtuStrankaListNazivFormated>
    <izvorni_sadrzaj>
      <item>ALY PIRAMIDA d.o.o. za usluge</item>
    </izvorni_sadrzaj>
    <derivirana_varijabla naziv="DomainObject.Predmet.ProtuStrankaListNazivFormated_1">
      <item>ALY PIRAMIDA d.o.o. za usluge</item>
    </derivirana_varijabla>
  </DomainObject.Predmet.ProtuStrankaListNazivFormated>
  <DomainObject.Predmet.ProtuStrankaListNazivFormatedOIB>
    <izvorni_sadrzaj>
      <item>ALY PIRAMIDA d.o.o. za usluge, OIB 55938209465</item>
    </izvorni_sadrzaj>
    <derivirana_varijabla naziv="DomainObject.Predmet.ProtuStrankaListNazivFormatedOIB_1">
      <item>ALY PIRAMIDA d.o.o. za usluge, OIB 55938209465</item>
    </derivirana_varijabla>
  </DomainObject.Predmet.ProtuStrankaListNazivFormatedOIB>
  <DomainObject.Predmet.OstaliListFormated>
    <izvorni_sadrzaj>
      <item>Hassan Mahmoud Hassan Mohamed punomoćnik sudionika u postupku ALY PIRAMIDA d.o.o. za usluge</item>
      <item>Yousef Helmy Yousef Elashry punomoćnik sudionika u postupku ALY PIRAMIDA d.o.o. za usluge</item>
    </izvorni_sadrzaj>
    <derivirana_varijabla naziv="DomainObject.Predmet.OstaliListFormated_1">
      <item>Hassan Mahmoud Hassan Mohamed punomoćnik sudionika u postupku ALY PIRAMIDA d.o.o. za usluge</item>
      <item>Yousef Helmy Yousef Elashry punomoćnik sudionika u postupku ALY PIRAMIDA d.o.o. za usluge</item>
    </derivirana_varijabla>
  </DomainObject.Predmet.OstaliListFormated>
  <DomainObject.Predmet.OstaliListFormatedOIB>
    <izvorni_sadrzaj>
      <item>Hassan Mahmoud Hassan Mohamed, OIB 16366077016 punomoćnik sudionika u postupku ALY PIRAMIDA d.o.o. za usluge</item>
      <item>Yousef Helmy Yousef Elashry, OIB 60621425710 punomoćnik sudionika u postupku ALY PIRAMIDA d.o.o. za usluge</item>
    </izvorni_sadrzaj>
    <derivirana_varijabla naziv="DomainObject.Predmet.OstaliListFormatedOIB_1">
      <item>Hassan Mahmoud Hassan Mohamed, OIB 16366077016 punomoćnik sudionika u postupku ALY PIRAMIDA d.o.o. za usluge</item>
      <item>Yousef Helmy Yousef Elashry, OIB 60621425710 punomoćnik sudionika u postupku ALY PIRAMIDA d.o.o. za usluge</item>
    </derivirana_varijabla>
  </DomainObject.Predmet.OstaliListFormatedOIB>
  <DomainObject.Predmet.OstaliListFormatedWithAdress>
    <izvorni_sadrzaj>
      <item>Hassan Mahmoud Hassan Mohamed, Ulica Petra Zrinskog 54, 10410 Velika Gorica punomoćnik sudionika u postupku ALY PIRAMIDA d.o.o. za usluge</item>
      <item>Yousef Helmy Yousef Elashry, Mont. St. Mehalla El Kubra 57, Ghrbia punomoćnik sudionika u postupku ALY PIRAMIDA d.o.o. za usluge</item>
    </izvorni_sadrzaj>
    <derivirana_varijabla naziv="DomainObject.Predmet.OstaliListFormatedWithAdress_1">
      <item>Hassan Mahmoud Hassan Mohamed, Ulica Petra Zrinskog 54, 10410 Velika Gorica punomoćnik sudionika u postupku ALY PIRAMIDA d.o.o. za usluge</item>
      <item>Yousef Helmy Yousef Elashry, Mont. St. Mehalla El Kubra 57, Ghrbia punomoćnik sudionika u postupku ALY PIRAMIDA d.o.o. za usluge</item>
    </derivirana_varijabla>
  </DomainObject.Predmet.OstaliListFormatedWithAdress>
  <DomainObject.Predmet.OstaliListFormatedWithAdressOIB>
    <izvorni_sadrzaj>
      <item>Hassan Mahmoud Hassan Mohamed, OIB 16366077016, Ulica Petra Zrinskog 54, 10410 Velika Gorica punomoćnik sudionika u postupku ALY PIRAMIDA d.o.o. za usluge</item>
      <item>Yousef Helmy Yousef Elashry, OIB 60621425710, Mont. St. Mehalla El Kubra 57, Ghrbia punomoćnik sudionika u postupku ALY PIRAMIDA d.o.o. za usluge</item>
    </izvorni_sadrzaj>
    <derivirana_varijabla naziv="DomainObject.Predmet.OstaliListFormatedWithAdressOIB_1">
      <item>Hassan Mahmoud Hassan Mohamed, OIB 16366077016, Ulica Petra Zrinskog 54, 10410 Velika Gorica punomoćnik sudionika u postupku ALY PIRAMIDA d.o.o. za usluge</item>
      <item>Yousef Helmy Yousef Elashry, OIB 60621425710, Mont. St. Mehalla El Kubra 57, Ghrbia punomoćnik sudionika u postupku ALY PIRAMIDA d.o.o. za usluge</item>
    </derivirana_varijabla>
  </DomainObject.Predmet.OstaliListFormatedWithAdressOIB>
  <DomainObject.Predmet.OstaliListNazivFormated>
    <izvorni_sadrzaj>
      <item>Hassan Mahmoud Hassan Mohamed</item>
      <item>Yousef Helmy Yousef Elashry</item>
    </izvorni_sadrzaj>
    <derivirana_varijabla naziv="DomainObject.Predmet.OstaliListNazivFormated_1">
      <item>Hassan Mahmoud Hassan Mohamed</item>
      <item>Yousef Helmy Yousef Elashry</item>
    </derivirana_varijabla>
  </DomainObject.Predmet.OstaliListNazivFormated>
  <DomainObject.Predmet.OstaliListNazivFormatedOIB>
    <izvorni_sadrzaj>
      <item>Hassan Mahmoud Hassan Mohamed, OIB 16366077016</item>
      <item>Yousef Helmy Yousef Elashry, OIB 60621425710</item>
    </izvorni_sadrzaj>
    <derivirana_varijabla naziv="DomainObject.Predmet.OstaliListNazivFormatedOIB_1">
      <item>Hassan Mahmoud Hassan Mohamed, OIB 16366077016</item>
      <item>Yousef Helmy Yousef Elashry, OIB 60621425710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St-110/2017-7</izvorni_sadrzaj>
    <derivirana_varijabla naziv="DomainObject.PoslovniBrojDokumenta_1">St-110/2017-7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ALY PIRAMIDA d.o.o. za usluge</izvorni_sadrzaj>
    <derivirana_varijabla naziv="DomainObject.Predmet.ProtustrankaIDrugi_1">ALY PIRAMIDA d.o.o. za usluge</derivirana_varijabla>
  </DomainObject.Predmet.ProtustrankaIDrugi>
  <DomainObject.Predmet.StrankaIDrugiAdressOIB>
    <izvorni_sadrzaj>FINA Regionalni centar Zagreb, Podružnica Zagreb, OIB 85821130368, Trg svibanjskih žrtava 1995. br. 1, 10000 Zagreb i dr.</izvorni_sadrzaj>
    <derivirana_varijabla naziv="DomainObject.Predmet.StrankaIDrugiAdressOIB_1">FINA Regionalni centar Zagreb, Podružnica Zagreb, OIB 85821130368, Trg svibanjskih žrtava 1995. br. 1, 10000 Zagreb i dr.</derivirana_varijabla>
  </DomainObject.Predmet.StrankaIDrugiAdressOIB>
  <DomainObject.Predmet.ProtustrankaIDrugiAdressOIB>
    <izvorni_sadrzaj>ALY PIRAMIDA d.o.o. za usluge, OIB 55938209465, Jesenovečka 6, 10363 Jesenovec</izvorni_sadrzaj>
    <derivirana_varijabla naziv="DomainObject.Predmet.ProtustrankaIDrugiAdressOIB_1">ALY PIRAMIDA d.o.o. za usluge, OIB 55938209465, Jesenovečka 6,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ALY PIRAMIDA d.o.o. za usluge</item>
      <item>FINA Regionalni centar Zagreb, Podružnica Zagreb</item>
      <item>Hassan Mahmoud Hassan Mohamed</item>
      <item>Yousef Helmy Yousef Elashry</item>
      <item>MARIO FUMIĆ</item>
      <item>MARIO KOSTELIĆ</item>
    </izvorni_sadrzaj>
    <derivirana_varijabla naziv="DomainObject.Predmet.SudioniciListNaziv_1">
      <item>ALY PIRAMIDA d.o.o. za usluge</item>
      <item>FINA Regionalni centar Zagreb, Podružnica Zagreb</item>
      <item>Hassan Mahmoud Hassan Mohamed</item>
      <item>Yousef Helmy Yousef Elashry</item>
      <item>MARIO FUMIĆ</item>
      <item>MARIO KOSTELIĆ</item>
    </derivirana_varijabla>
  </DomainObject.Predmet.SudioniciListNaziv>
  <DomainObject.Predmet.SudioniciListAdressOIB>
    <izvorni_sadrzaj>
      <item>ALY PIRAMIDA d.o.o. za usluge, OIB 55938209465, Jesenovečka 6,10363 Jesenovec</item>
      <item>FINA Regionalni centar Zagreb, Podružnica Zagreb, OIB 85821130368, Trg svibanjskih žrtava 1995. br. 1,10000 Zagreb</item>
      <item>Hassan Mahmoud Hassan Mohamed, OIB 16366077016, Ulica Petra Zrinskog 54,10410 Velika Gorica</item>
      <item>Yousef Helmy Yousef Elashry, OIB 60621425710, Mont. St. Mehalla El Kubra 57,Ghrbia</item>
      <item>MARIO FUMIĆ, OIB 29396706574, Prapućanska 30,47300 Ogulin</item>
      <item>MARIO KOSTELIĆ, OIB 62030883572, Ribarići 75,47300 Ogulin</item>
    </izvorni_sadrzaj>
    <derivirana_varijabla naziv="DomainObject.Predmet.SudioniciListAdressOIB_1">
      <item>ALY PIRAMIDA d.o.o. za usluge, OIB 55938209465, Jesenovečka 6,10363 Jesenovec</item>
      <item>FINA Regionalni centar Zagreb, Podružnica Zagreb, OIB 85821130368, Trg svibanjskih žrtava 1995. br. 1,10000 Zagreb</item>
      <item>Hassan Mahmoud Hassan Mohamed, OIB 16366077016, Ulica Petra Zrinskog 54,10410 Velika Gorica</item>
      <item>Yousef Helmy Yousef Elashry, OIB 60621425710, Mont. St. Mehalla El Kubra 57,Ghrbia</item>
      <item>MARIO FUMIĆ, OIB 29396706574, Prapućanska 30,47300 Ogulin</item>
      <item>MARIO KOSTELIĆ, OIB 62030883572, Ribarići 75,47300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92C68-54A4-4C8E-9DAE-AEB3C1924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1711</properties:Characters>
  <properties:Lines>68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2017-10-30T08:05:00Z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