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492c" w14:paraId="ed2492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006C6">
        <w:t>43</w:t>
      </w:r>
      <w:r w:rsidR="009418A6">
        <w:t>53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006C6">
        <w:t>43</w:t>
      </w:r>
      <w:r w:rsidR="009418A6">
        <w:t>53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9418A6" w:rsidRPr="00FC5E27">
        <w:t>SAUNA BUMERANG d.o.o.</w:t>
      </w:r>
      <w:r w:rsidR="009418A6">
        <w:t xml:space="preserve">, Zagreb (Grad Zagreb), Mažuranićev trg 2, </w:t>
      </w:r>
      <w:r w:rsidR="009418A6" w:rsidRPr="004D3A78">
        <w:t>OIB:</w:t>
      </w:r>
      <w:r w:rsidR="009418A6">
        <w:t xml:space="preserve"> </w:t>
      </w:r>
      <w:r w:rsidR="009418A6" w:rsidRPr="00FC5E27">
        <w:t>16834513708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9418A6">
        <w:t>456.059,01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730A0"/>
    <w:rsid w:val="006D4A58"/>
    <w:rsid w:val="00701DD9"/>
    <w:rsid w:val="007225E1"/>
    <w:rsid w:val="00752EEB"/>
    <w:rsid w:val="00766090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4353</izvorni_sadrzaj>
    <derivirana_varijabla naziv="DomainObject.Predmet.Broj_1">4353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St-4353/2015</izvorni_sadrzaj>
    <derivirana_varijabla naziv="DomainObject.Predmet.OznakaBroj_1">St-4353/2015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SAUNA BUMERANG d.o.o. zastupanog po punomoćniku Adnan Anlar</izvorni_sadrzaj>
    <derivirana_varijabla naziv="DomainObject.Predmet.ProtustrankaFormated_1">  SAUNA BUMERANG d.o.o. zastupanog po punomoćniku Adnan Anlar</derivirana_varijabla>
  </DomainObject.Predmet.ProtustrankaFormated>
  <DomainObject.Predmet.ProtustrankaFormatedOIB>
    <izvorni_sadrzaj>  SAUNA BUMERANG d.o.o., OIB 16834513708 zastupanog po punomoćniku Adnan Anlar</izvorni_sadrzaj>
    <derivirana_varijabla naziv="DomainObject.Predmet.ProtustrankaFormatedOIB_1">  SAUNA BUMERANG d.o.o., OIB 16834513708 zastupanog po punomoćniku Adnan Anlar</derivirana_varijabla>
  </DomainObject.Predmet.ProtustrankaFormatedOIB>
  <DomainObject.Predmet.ProtustrankaFormatedWithAdress>
    <izvorni_sadrzaj> SAUNA BUMERANG d.o.o., Mažuranićev trg 2, 10000 Zagreb zastupanog po punomoćniku Adnan Anlar</izvorni_sadrzaj>
    <derivirana_varijabla naziv="DomainObject.Predmet.ProtustrankaFormatedWithAdress_1"> SAUNA BUMERANG d.o.o., Mažuranićev trg 2, 10000 Zagreb zastupanog po punomoćniku Adnan Anlar</derivirana_varijabla>
  </DomainObject.Predmet.ProtustrankaFormatedWithAdress>
  <DomainObject.Predmet.ProtustrankaFormatedWithAdressOIB>
    <izvorni_sadrzaj> SAUNA BUMERANG d.o.o., OIB 16834513708, Mažuranićev trg 2, 10000 Zagreb zastupanog po punomoćniku Adnan Anlar</izvorni_sadrzaj>
    <derivirana_varijabla naziv="DomainObject.Predmet.ProtustrankaFormatedWithAdressOIB_1"> SAUNA BUMERANG d.o.o., OIB 16834513708, Mažuranićev trg 2, 10000 Zagreb zastupanog po punomoćniku Adnan Anlar</derivirana_varijabla>
  </DomainObject.Predmet.ProtustrankaFormatedWithAdressOIB>
  <DomainObject.Predmet.ProtustrankaWithAdress>
    <izvorni_sadrzaj>SAUNA BUMERANG d.o.o. Mažuranićev trg 2, 10000 Zagreb</izvorni_sadrzaj>
    <derivirana_varijabla naziv="DomainObject.Predmet.ProtustrankaWithAdress_1">SAUNA BUMERANG d.o.o. Mažuranićev trg 2, 10000 Zagreb</derivirana_varijabla>
  </DomainObject.Predmet.ProtustrankaWithAdress>
  <DomainObject.Predmet.ProtustrankaWithAdressOIB>
    <izvorni_sadrzaj>SAUNA BUMERANG d.o.o., OIB 16834513708, Mažuranićev trg 2, 10000 Zagreb</izvorni_sadrzaj>
    <derivirana_varijabla naziv="DomainObject.Predmet.ProtustrankaWithAdressOIB_1">SAUNA BUMERANG d.o.o., OIB 16834513708, Mažuranićev trg 2, 10000 Zagreb</derivirana_varijabla>
  </DomainObject.Predmet.ProtustrankaWithAdressOIB>
  <DomainObject.Predmet.ProtustrankaNazivFormated>
    <izvorni_sadrzaj>SAUNA BUMERANG d.o.o.</izvorni_sadrzaj>
    <derivirana_varijabla naziv="DomainObject.Predmet.ProtustrankaNazivFormated_1">SAUNA BUMERANG d.o.o.</derivirana_varijabla>
  </DomainObject.Predmet.ProtustrankaNazivFormated>
  <DomainObject.Predmet.ProtustrankaNazivFormatedOIB>
    <izvorni_sadrzaj>SAUNA BUMERANG d.o.o., OIB 16834513708</izvorni_sadrzaj>
    <derivirana_varijabla naziv="DomainObject.Predmet.ProtustrankaNazivFormatedOIB_1">SAUNA BUMERANG d.o.o., OIB 16834513708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SAUNA BUMERANG d.o.o. zastupanog po punomoćniku Adnan Anlar</item>
    </izvorni_sadrzaj>
    <derivirana_varijabla naziv="DomainObject.Predmet.ProtuStrankaListFormated_1">
      <item>SAUNA BUMERANG d.o.o. zastupanog po punomoćniku Adnan Anlar</item>
    </derivirana_varijabla>
  </DomainObject.Predmet.ProtuStrankaListFormated>
  <DomainObject.Predmet.ProtuStrankaListFormatedOIB>
    <izvorni_sadrzaj>
      <item>SAUNA BUMERANG d.o.o., OIB 16834513708 zastupanog po punomoćniku Adnan Anlar</item>
    </izvorni_sadrzaj>
    <derivirana_varijabla naziv="DomainObject.Predmet.ProtuStrankaListFormatedOIB_1">
      <item>SAUNA BUMERANG d.o.o., OIB 16834513708 zastupanog po punomoćniku Adnan Anlar</item>
    </derivirana_varijabla>
  </DomainObject.Predmet.ProtuStrankaListFormatedOIB>
  <DomainObject.Predmet.ProtuStrankaListFormatedWithAdress>
    <izvorni_sadrzaj>
      <item>SAUNA BUMERANG d.o.o., Mažuranićev trg 2, 10000 Zagreb zastupanog po punomoćniku Adnan Anlar</item>
    </izvorni_sadrzaj>
    <derivirana_varijabla naziv="DomainObject.Predmet.ProtuStrankaListFormatedWithAdress_1">
      <item>SAUNA BUMERANG d.o.o., Mažuranićev trg 2, 10000 Zagreb zastupanog po punomoćniku Adnan Anlar</item>
    </derivirana_varijabla>
  </DomainObject.Predmet.ProtuStrankaListFormatedWithAdress>
  <DomainObject.Predmet.ProtuStrankaListFormatedWithAdressOIB>
    <izvorni_sadrzaj>
      <item>SAUNA BUMERANG d.o.o., OIB 16834513708, Mažuranićev trg 2, 10000 Zagreb zastupanog po punomoćniku Adnan Anlar</item>
    </izvorni_sadrzaj>
    <derivirana_varijabla naziv="DomainObject.Predmet.ProtuStrankaListFormatedWithAdressOIB_1">
      <item>SAUNA BUMERANG d.o.o., OIB 16834513708, Mažuranićev trg 2, 10000 Zagreb zastupanog po punomoćniku Adnan Anlar</item>
    </derivirana_varijabla>
  </DomainObject.Predmet.ProtuStrankaListFormatedWithAdressOIB>
  <DomainObject.Predmet.ProtuStrankaListNazivFormated>
    <izvorni_sadrzaj>
      <item>SAUNA BUMERANG d.o.o.</item>
    </izvorni_sadrzaj>
    <derivirana_varijabla naziv="DomainObject.Predmet.ProtuStrankaListNazivFormated_1">
      <item>SAUNA BUMERANG d.o.o.</item>
    </derivirana_varijabla>
  </DomainObject.Predmet.ProtuStrankaListNazivFormated>
  <DomainObject.Predmet.ProtuStrankaListNazivFormatedOIB>
    <izvorni_sadrzaj>
      <item>SAUNA BUMERANG d.o.o., OIB 16834513708</item>
    </izvorni_sadrzaj>
    <derivirana_varijabla naziv="DomainObject.Predmet.ProtuStrankaListNazivFormatedOIB_1">
      <item>SAUNA BUMERANG d.o.o., OIB 16834513708</item>
    </derivirana_varijabla>
  </DomainObject.Predmet.ProtuStrankaListNazivFormatedOIB>
  <DomainObject.Predmet.OstaliListFormated>
    <izvorni_sadrzaj>
      <item>Adnan Anlar punomoćnik sudionika u postupku SAUNA BUMERANG d.o.o.</item>
    </izvorni_sadrzaj>
    <derivirana_varijabla naziv="DomainObject.Predmet.OstaliListFormated_1">
      <item>Adnan Anlar punomoćnik sudionika u postupku SAUNA BUMERANG d.o.o.</item>
    </derivirana_varijabla>
  </DomainObject.Predmet.OstaliListFormated>
  <DomainObject.Predmet.OstaliListFormatedOIB>
    <izvorni_sadrzaj>
      <item>Adnan Anlar, OIB 57668907445 punomoćnik sudionika u postupku SAUNA BUMERANG d.o.o.</item>
    </izvorni_sadrzaj>
    <derivirana_varijabla naziv="DomainObject.Predmet.OstaliListFormatedOIB_1">
      <item>Adnan Anlar, OIB 57668907445 punomoćnik sudionika u postupku SAUNA BUMERANG d.o.o.</item>
    </derivirana_varijabla>
  </DomainObject.Predmet.OstaliListFormatedOIB>
  <DomainObject.Predmet.OstaliListFormatedWithAdress>
    <izvorni_sadrzaj>
      <item>Adnan Anlar, Ulica Božidara Magovca 3, 10000 Zagreb punomoćnik sudionika u postupku SAUNA BUMERANG d.o.o.</item>
    </izvorni_sadrzaj>
    <derivirana_varijabla naziv="DomainObject.Predmet.OstaliListFormatedWithAdress_1">
      <item>Adnan Anlar, Ulica Božidara Magovca 3, 10000 Zagreb punomoćnik sudionika u postupku SAUNA BUMERANG d.o.o.</item>
    </derivirana_varijabla>
  </DomainObject.Predmet.OstaliListFormatedWithAdress>
  <DomainObject.Predmet.OstaliListFormatedWithAdressOIB>
    <izvorni_sadrzaj>
      <item>Adnan Anlar, OIB 57668907445, Ulica Božidara Magovca 3, 10000 Zagreb punomoćnik sudionika u postupku SAUNA BUMERANG d.o.o.</item>
    </izvorni_sadrzaj>
    <derivirana_varijabla naziv="DomainObject.Predmet.OstaliListFormatedWithAdressOIB_1">
      <item>Adnan Anlar, OIB 57668907445, Ulica Božidara Magovca 3, 10000 Zagreb punomoćnik sudionika u postupku SAUNA BUMERANG d.o.o.</item>
    </derivirana_varijabla>
  </DomainObject.Predmet.OstaliListFormatedWithAdressOIB>
  <DomainObject.Predmet.OstaliListNazivFormated>
    <izvorni_sadrzaj>
      <item>Adnan Anlar</item>
    </izvorni_sadrzaj>
    <derivirana_varijabla naziv="DomainObject.Predmet.OstaliListNazivFormated_1">
      <item>Adnan Anlar</item>
    </derivirana_varijabla>
  </DomainObject.Predmet.OstaliListNazivFormated>
  <DomainObject.Predmet.OstaliListNazivFormatedOIB>
    <izvorni_sadrzaj>
      <item>Adnan Anlar, OIB 57668907445</item>
    </izvorni_sadrzaj>
    <derivirana_varijabla naziv="DomainObject.Predmet.OstaliListNazivFormatedOIB_1">
      <item>Adnan Anlar, OIB 57668907445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SAUNA BUMERANG d.o.o.</izvorni_sadrzaj>
    <derivirana_varijabla naziv="DomainObject.Predmet.ProtustrankaIDrugi_1">SAUNA BUMERANG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SAUNA BUMERANG d.o.o., OIB 16834513708, Mažuranićev trg 2, 10000 Zagreb</izvorni_sadrzaj>
    <derivirana_varijabla naziv="DomainObject.Predmet.ProtustrankaIDrugiAdressOIB_1">SAUNA BUMERANG d.o.o., OIB 16834513708, Mažuranićev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SAUNA BUMERANG d.o.o.</item>
      <item>Adnan Anlar</item>
    </izvorni_sadrzaj>
    <derivirana_varijabla naziv="DomainObject.Predmet.SudioniciListNaziv_1">
      <item>FINA Regionalni centar Zagreb</item>
      <item>SAUNA BUMERANG d.o.o.</item>
      <item>Adnan Anlar</item>
    </derivirana_varijabla>
  </DomainObject.Predmet.SudioniciListNaziv>
  <DomainObject.Predmet.SudioniciListAdressOIB>
    <izvorni_sadrzaj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</izvorni_sadrzaj>
    <derivirana_varijabla naziv="DomainObject.Predmet.SudioniciListAdressOIB_1"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16834513708</item>
      <item>, OIB 57668907445</item>
    </izvorni_sadrzaj>
    <derivirana_varijabla naziv="DomainObject.Predmet.SudioniciListNazivOIB_1">
      <item>, OIB 85821130368</item>
      <item>, OIB 16834513708</item>
      <item>, OIB 57668907445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1466</properties:Characters>
  <properties:Lines>43</properties:Lines>
  <properties:Paragraphs>18</properties:Paragraphs>
  <properties:TotalTime>446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2016-01-08T07:42:00Z</cp:lastPrinted>
  <dcterms:modified xmlns:xsi="http://www.w3.org/2001/XMLSchema-instance" xsi:type="dcterms:W3CDTF">2016-01-08T07:43:00Z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