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fbca" w14:paraId="77cfbc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St-621/16-18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>
        <w:t xml:space="preserve">FINA RC Osijek Podružnica Osijek za otvaranje stečajnog postupka nad dužnikom </w:t>
      </w:r>
      <w:r>
        <w:rPr>
          <w:b/>
        </w:rPr>
        <w:t>AUTO CENTAR ZVONIMIR d.o.o., Đakovo, Eugena Kvaternika 23, OIB: 32723833870, MBS: 030116302</w:t>
      </w:r>
      <w:r w:rsidRPr="00D14516">
        <w:t>,</w:t>
      </w:r>
      <w:r>
        <w:t xml:space="preserve"> dana 9. studenog 2016. g.,</w:t>
      </w:r>
    </w:p>
    <w:p w:rsidRDefault="007E6D1A" w:rsidP="007D3892" w:rsidR="007E6D1A">
      <w:pPr>
        <w:jc w:val="right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>, OIB: 82076326380, Đakovo, Eugena Kvaternika 23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050FF8">
        <w:rPr>
          <w:b/>
        </w:rPr>
        <w:t>4.</w:t>
      </w:r>
      <w:r w:rsidR="007D3892">
        <w:rPr>
          <w:b/>
        </w:rPr>
        <w:t>5</w:t>
      </w:r>
      <w:r w:rsidR="00C06AA6" w:rsidRPr="00050FF8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D3892" w:rsidRPr="007D3892">
        <w:rPr>
          <w:b/>
        </w:rPr>
        <w:t>621-16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>, OIB: 82076326380, Đakovo, Eugena Kvaternika 23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050FF8">
        <w:rPr>
          <w:b/>
        </w:rPr>
        <w:t>4.</w:t>
      </w:r>
      <w:r w:rsidR="007D3892">
        <w:rPr>
          <w:b/>
        </w:rPr>
        <w:t>5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D3892" w:rsidRPr="007D3892">
        <w:rPr>
          <w:b/>
        </w:rPr>
        <w:t>621-16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>, OIB: 82076326380, Đakovo, Eugena Kvaternika 23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>, OIB: 82076326380, Đakovo, Eugena Kvaternika 23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4C05DB" w:rsidP="007E6D1A" w:rsidR="004C05DB">
      <w:pPr>
        <w:jc w:val="both"/>
      </w:pPr>
    </w:p>
    <w:p w:rsidRDefault="00C06AA6" w:rsidP="007E6D1A" w:rsidR="00C06AA6">
      <w:pPr>
        <w:jc w:val="both"/>
      </w:pPr>
    </w:p>
    <w:p w:rsidRDefault="007D3892" w:rsidP="007D3892" w:rsidR="007D3892">
      <w:pPr>
        <w:tabs>
          <w:tab w:pos="7455" w:val="left"/>
          <w:tab w:pos="9072" w:val="right"/>
        </w:tabs>
        <w:jc w:val="right"/>
      </w:pPr>
      <w:r>
        <w:t>Broj: 6 St-621/16-18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7D3892">
        <w:rPr>
          <w:bCs/>
        </w:rPr>
        <w:t>17. ožujka 2016. g.</w:t>
      </w:r>
      <w:r w:rsidR="00742CE9">
        <w:rPr>
          <w:bCs/>
        </w:rPr>
        <w:t xml:space="preserve"> podnijela ovom sudu prijedlog za pokretanje stečajnog postupka nad dužnikom </w:t>
      </w:r>
      <w:r w:rsidR="007D3892">
        <w:rPr>
          <w:b/>
        </w:rPr>
        <w:t>AUTO CENTAR ZVONIMIR d.o.o., Đakovo, Eugena Kvaternika 23, OIB: 32723833870, MBS: 030116302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D3892">
        <w:t>621/16 od 7. travnja 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>, OIB: 82076326380, Đakovo, Eugena Kvaternika 23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7D3892">
        <w:t>621/16 od 22. rujna 2016. g.</w:t>
      </w:r>
      <w:r w:rsidR="00477781">
        <w:t xml:space="preserve"> na uplatu</w:t>
      </w:r>
      <w:r w:rsidR="007E6D1A">
        <w:t xml:space="preserve"> dodatnog iznosa predujma u iznosu od 3.</w:t>
      </w:r>
      <w:r w:rsidR="007D3892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4C05DB">
        <w:t>ke St-</w:t>
      </w:r>
      <w:r w:rsidR="007D3892">
        <w:t>621/16</w:t>
      </w:r>
      <w:r w:rsidR="004C05DB">
        <w:t xml:space="preserve"> od </w:t>
      </w:r>
      <w:r w:rsidR="007D3892">
        <w:t>7.4.2016.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 xml:space="preserve">, OIB: 82076326380, Đakovo, Eugena Kvaternika 23 </w:t>
      </w:r>
      <w:r>
        <w:t>zaprimi</w:t>
      </w:r>
      <w:r w:rsidR="007D3892">
        <w:t>la</w:t>
      </w:r>
      <w:r w:rsidR="000634F3">
        <w:t xml:space="preserve"> je dana </w:t>
      </w:r>
      <w:r w:rsidR="007D3892">
        <w:t xml:space="preserve">23. svibnja </w:t>
      </w:r>
      <w:r w:rsidR="00050FF8">
        <w:t>2016. g.</w:t>
      </w:r>
      <w:r w:rsidR="00477781">
        <w:t xml:space="preserve"> </w:t>
      </w:r>
      <w:r w:rsidR="007D3892">
        <w:t xml:space="preserve">te zaključak od 22. rujna 2016. g. 11. listopada 2016. g. </w:t>
      </w:r>
      <w:r w:rsidR="000634F3">
        <w:t>a što</w:t>
      </w:r>
      <w:r w:rsidR="00477781">
        <w:t xml:space="preserve"> je utvrđeno uvidom u povratnice</w:t>
      </w:r>
      <w:r w:rsidR="000634F3">
        <w:t xml:space="preserve"> koj</w:t>
      </w:r>
      <w:r w:rsidR="00477781">
        <w:t>e</w:t>
      </w:r>
      <w:r w:rsidR="000634F3">
        <w:t xml:space="preserve"> se nalaz</w:t>
      </w:r>
      <w:r w:rsidR="00477781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A2BBB" w:rsidP="007E6D1A" w:rsidR="007A2BBB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D3892">
        <w:t>9.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7E6D1A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7D3892">
        <w:t xml:space="preserve">Zvjezdana </w:t>
      </w:r>
      <w:proofErr w:type="spellStart"/>
      <w:r w:rsidR="007D3892">
        <w:t>Kalić</w:t>
      </w:r>
      <w:proofErr w:type="spellEnd"/>
      <w:r w:rsidR="007D3892">
        <w:t xml:space="preserve">, Đakovo, Eugena Kvaternika 23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7D3892">
        <w:t>9.12.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8D6572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372" w:rsidP="00C06AA6" w:rsidR="00AE1372">
      <w:r>
        <w:separator/>
      </w:r>
    </w:p>
  </w:endnote>
  <w:endnote w:id="0" w:type="continuationSeparator">
    <w:p w:rsidRDefault="00AE1372" w:rsidP="00C06AA6" w:rsidR="00AE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372" w:rsidP="00C06AA6" w:rsidR="00AE1372">
      <w:r>
        <w:separator/>
      </w:r>
    </w:p>
  </w:footnote>
  <w:footnote w:id="0" w:type="continuationSeparator">
    <w:p w:rsidRDefault="00AE1372" w:rsidP="00C06AA6" w:rsidR="00AE1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6572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D6572"/>
    <w:rsid w:val="00901EF5"/>
    <w:rsid w:val="00937840"/>
    <w:rsid w:val="009532BA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137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5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6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5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6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ZVONIMIR d.o.o. za trgovinu i usluge</izvorni_sadrzaj>
    <derivirana_varijabla naziv="DomainObject.Predmet.ProtustrankaFormated_1">  AUTO CENTAR ZVONIMIR d.o.o. za trgovinu i usluge</derivirana_varijabla>
  </DomainObject.Predmet.ProtustrankaFormated>
  <DomainObject.Predmet.ProtustrankaFormatedOIB>
    <izvorni_sadrzaj>  AUTO CENTAR ZVONIMIR d.o.o. za trgovinu i usluge, OIB 32723833870</izvorni_sadrzaj>
    <derivirana_varijabla naziv="DomainObject.Predmet.ProtustrankaFormatedOIB_1">  AUTO CENTAR ZVONIMIR d.o.o. za trgovinu i usluge, OIB 32723833870</derivirana_varijabla>
  </DomainObject.Predmet.ProtustrankaFormatedOIB>
  <DomainObject.Predmet.ProtustrankaFormatedWithAdress>
    <izvorni_sadrzaj> AUTO CENTAR ZVONIMIR d.o.o. za trgovinu i usluge, Eugena Kvaternika 23, 31400 Đakovo</izvorni_sadrzaj>
    <derivirana_varijabla naziv="DomainObject.Predmet.ProtustrankaFormatedWithAdress_1"> AUTO CENTAR ZVONIMIR d.o.o. za trgovinu i usluge, Eugena Kvaternika 23, 31400 Đakovo</derivirana_varijabla>
  </DomainObject.Predmet.ProtustrankaFormatedWithAdress>
  <DomainObject.Predmet.ProtustrankaFormatedWithAdressOIB>
    <izvorni_sadrzaj> AUTO CENTAR ZVONIMIR d.o.o. za trgovinu i usluge, OIB 32723833870, Eugena Kvaternika 23, 31400 Đakovo</izvorni_sadrzaj>
    <derivirana_varijabla naziv="DomainObject.Predmet.ProtustrankaFormatedWithAdressOIB_1"> AUTO CENTAR ZVONIMIR d.o.o. za trgovinu i usluge, OIB 32723833870, Eugena Kvaternika 23, 31400 Đakovo</derivirana_varijabla>
  </DomainObject.Predmet.ProtustrankaFormatedWithAdressOIB>
  <DomainObject.Predmet.ProtustrankaWithAdress>
    <izvorni_sadrzaj>AUTO CENTAR ZVONIMIR d.o.o. za trgovinu i usluge Eugena Kvaternika 23, 31400 Đakovo</izvorni_sadrzaj>
    <derivirana_varijabla naziv="DomainObject.Predmet.ProtustrankaWithAdress_1">AUTO CENTAR ZVONIMIR d.o.o. za trgovinu i usluge Eugena Kvaternika 23, 31400 Đakovo</derivirana_varijabla>
  </DomainObject.Predmet.ProtustrankaWithAdress>
  <DomainObject.Predmet.ProtustrankaWithAdressOIB>
    <izvorni_sadrzaj>AUTO CENTAR ZVONIMIR d.o.o. za trgovinu i usluge, OIB 32723833870, Eugena Kvaternika 23, 31400 Đakovo</izvorni_sadrzaj>
    <derivirana_varijabla naziv="DomainObject.Predmet.ProtustrankaWithAdressOIB_1">AUTO CENTAR ZVONIMIR d.o.o. za trgovinu i usluge, OIB 32723833870, Eugena Kvaternika 23, 31400 Đakovo</derivirana_varijabla>
  </DomainObject.Predmet.ProtustrankaWithAdressOIB>
  <DomainObject.Predmet.ProtustrankaNazivFormated>
    <izvorni_sadrzaj>AUTO CENTAR ZVONIMIR d.o.o. za trgovinu i usluge</izvorni_sadrzaj>
    <derivirana_varijabla naziv="DomainObject.Predmet.ProtustrankaNazivFormated_1">AUTO CENTAR ZVONIMIR d.o.o. za trgovinu i usluge</derivirana_varijabla>
  </DomainObject.Predmet.ProtustrankaNazivFormated>
  <DomainObject.Predmet.ProtustrankaNazivFormatedOIB>
    <izvorni_sadrzaj>AUTO CENTAR ZVONIMIR d.o.o. za trgovinu i usluge, OIB 32723833870</izvorni_sadrzaj>
    <derivirana_varijabla naziv="DomainObject.Predmet.ProtustrankaNazivFormatedOIB_1">AUTO CENTAR ZVONIMIR d.o.o. za trgovinu i usluge, OIB 32723833870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ZVONIMIR d.o.o. za trgovinu i usluge</item>
    </izvorni_sadrzaj>
    <derivirana_varijabla naziv="DomainObject.Predmet.ProtuStrankaListFormated_1">
      <item>AUTO CENTAR ZVONIMIR d.o.o. za trgovinu i usluge</item>
    </derivirana_varijabla>
  </DomainObject.Predmet.ProtuStrankaListFormated>
  <DomainObject.Predmet.ProtuStrankaListFormatedOIB>
    <izvorni_sadrzaj>
      <item>AUTO CENTAR ZVONIMIR d.o.o. za trgovinu i usluge, OIB 32723833870</item>
    </izvorni_sadrzaj>
    <derivirana_varijabla naziv="DomainObject.Predmet.ProtuStrankaListFormatedOIB_1">
      <item>AUTO CENTAR ZVONIMIR d.o.o. za trgovinu i usluge, OIB 32723833870</item>
    </derivirana_varijabla>
  </DomainObject.Predmet.ProtuStrankaListFormatedOIB>
  <DomainObject.Predmet.ProtuStrankaListFormatedWithAdress>
    <izvorni_sadrzaj>
      <item>AUTO CENTAR ZVONIMIR d.o.o. za trgovinu i usluge, Eugena Kvaternika 23, 31400 Đakovo</item>
    </izvorni_sadrzaj>
    <derivirana_varijabla naziv="DomainObject.Predmet.ProtuStrankaListFormatedWithAdress_1">
      <item>AUTO CENTAR ZVONIMIR d.o.o. za trgovinu i usluge, Eugena Kvaternika 23, 31400 Đakovo</item>
    </derivirana_varijabla>
  </DomainObject.Predmet.ProtuStrankaListFormatedWithAdress>
  <DomainObject.Predmet.ProtuStrankaListFormatedWithAdressOIB>
    <izvorni_sadrzaj>
      <item>AUTO CENTAR ZVONIMIR d.o.o. za trgovinu i usluge, OIB 32723833870, Eugena Kvaternika 23, 31400 Đakovo</item>
    </izvorni_sadrzaj>
    <derivirana_varijabla naziv="DomainObject.Predmet.ProtuStrankaListFormatedWithAdressOIB_1">
      <item>AUTO CENTAR ZVONIMIR d.o.o. za trgovinu i usluge, OIB 32723833870, Eugena Kvaternika 23, 31400 Đakovo</item>
    </derivirana_varijabla>
  </DomainObject.Predmet.ProtuStrankaListFormatedWithAdressOIB>
  <DomainObject.Predmet.ProtuStrankaListNazivFormated>
    <izvorni_sadrzaj>
      <item>AUTO CENTAR ZVONIMIR d.o.o. za trgovinu i usluge</item>
    </izvorni_sadrzaj>
    <derivirana_varijabla naziv="DomainObject.Predmet.ProtuStrankaListNazivFormated_1">
      <item>AUTO CENTAR ZVONIMIR d.o.o. za trgovinu i usluge</item>
    </derivirana_varijabla>
  </DomainObject.Predmet.ProtuStrankaListNazivFormated>
  <DomainObject.Predmet.ProtuStrankaListNazivFormatedOIB>
    <izvorni_sadrzaj>
      <item>AUTO CENTAR ZVONIMIR d.o.o. za trgovinu i usluge, OIB 32723833870</item>
    </izvorni_sadrzaj>
    <derivirana_varijabla naziv="DomainObject.Predmet.ProtuStrankaListNazivFormatedOIB_1">
      <item>AUTO CENTAR ZVONIMIR d.o.o. za trgovinu i usluge, OIB 32723833870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ZVONIMIR d.o.o. za trgovinu i usluge</izvorni_sadrzaj>
    <derivirana_varijabla naziv="DomainObject.Predmet.ProtustrankaIDrugi_1">AUTO CENTAR ZVONIMIR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ZVONIMIR d.o.o. za trgovinu i usluge, OIB 32723833870, Eugena Kvaternika 23, 31400 Đakovo</izvorni_sadrzaj>
    <derivirana_varijabla naziv="DomainObject.Predmet.ProtustrankaIDrugiAdressOIB_1">AUTO CENTAR ZVONIMIR d.o.o. za trgovinu i usluge, OIB 32723833870, Eugena Kvaternika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ZVONIMIR d.o.o. za trgovinu i usluge</item>
    </izvorni_sadrzaj>
    <derivirana_varijabla naziv="DomainObject.Predmet.SudioniciListNaziv_1">
      <item>FINA RC OSIJEK</item>
      <item>AUTO CENTAR ZVONIMIR d.o.o. za trgovinu i usluge</item>
    </derivirana_varijabla>
  </DomainObject.Predmet.SudioniciListNaziv>
  <DomainObject.Predmet.SudioniciListAdressOIB>
    <izvorni_sadrzaj>
      <item>FINA RC OSIJEK, OIB 85821130368</item>
      <item>AUTO CENTAR ZVONIMIR d.o.o. za trgovinu i usluge, OIB 32723833870, Eugena Kvaternika 23,31400 Đakovo</item>
    </izvorni_sadrzaj>
    <derivirana_varijabla naziv="DomainObject.Predmet.SudioniciListAdressOIB_1">
      <item>FINA RC OSIJEK, OIB 85821130368</item>
      <item>AUTO CENTAR ZVONIMIR d.o.o. za trgovinu i usluge, OIB 32723833870, Eugena Kvaternika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32723833870</item>
    </izvorni_sadrzaj>
    <derivirana_varijabla naziv="DomainObject.Predmet.SudioniciListNazivOIB_1">
      <item>, OIB 85821130368</item>
      <item>, OIB 32723833870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1CB01-41A1-429B-8655-48A633F13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3368</properties:Characters>
  <properties:Lines>117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2016-05-31T06:36:00Z</dcterms:created>
  <dc:creator>Korisnik</dc:creator>
  <cp:keywords/>
  <cp:lastModifiedBy>Danijela Sekulić</cp:lastModifiedBy>
  <cp:lastPrinted>2016-11-09T12:21:00Z</cp:lastPrinted>
  <dcterms:modified xmlns:xsi="http://www.w3.org/2001/XMLSchema-instance" xsi:type="dcterms:W3CDTF">2016-11-09T12:22:00Z</dcterms:modified>
  <cp:revision>6</cp:revision>
  <dc:subject/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