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40df" w14:paraId="f7340df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58641A" w:rsidRPr="0058641A">
        <w:t>6351</w:t>
      </w:r>
      <w:r w:rsidR="005965DB">
        <w:t>/</w:t>
      </w:r>
      <w:r w:rsidR="005965DB" w:rsidRPr="005965DB">
        <w:t>15</w:t>
      </w:r>
      <w:r w:rsidR="003A5B75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58641A" w:rsidRPr="0058641A">
        <w:t>NOVI ZAGREB zadruga za multimediju, Zagreb, Stjepana Planića 23, OIB</w:t>
      </w:r>
      <w:r w:rsidR="0058641A">
        <w:t>:</w:t>
      </w:r>
      <w:r w:rsidR="0058641A" w:rsidRPr="0058641A">
        <w:t xml:space="preserve"> 23480526898</w:t>
      </w:r>
      <w:r w:rsidR="00DA0753" w:rsidRPr="00DA0753">
        <w:t xml:space="preserve">, </w:t>
      </w:r>
      <w:r w:rsidR="003A5B75">
        <w:t>21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58641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58641A" w:rsidRPr="0058641A">
        <w:t>NOVI ZAGREB zadruga za multimediju, Zagreb, Stjepana Planića 23, OIB</w:t>
      </w:r>
      <w:r w:rsidR="0058641A">
        <w:t>:</w:t>
      </w:r>
      <w:r w:rsidR="0058641A" w:rsidRPr="0058641A">
        <w:t xml:space="preserve"> 23480526898</w:t>
      </w:r>
      <w:r w:rsidR="00DA0753">
        <w:t>, MBS:</w:t>
      </w:r>
      <w:r w:rsidR="00DA0753" w:rsidRPr="00DA0753">
        <w:t xml:space="preserve"> </w:t>
      </w:r>
      <w:r w:rsidR="0058641A" w:rsidRPr="0058641A">
        <w:t>080407358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A5B75">
        <w:rPr>
          <w:rFonts w:eastAsia="Times New Roman"/>
          <w:szCs w:val="24"/>
          <w:lang w:eastAsia="hr-HR"/>
        </w:rPr>
        <w:t>21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DA0753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58641A">
        <w:rPr>
          <w:rFonts w:eastAsia="Times New Roman"/>
          <w:szCs w:val="24"/>
          <w:lang w:eastAsia="hr-HR"/>
        </w:rPr>
        <w:t>5</w:t>
      </w:r>
      <w:r w:rsidR="00C6634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517001">
        <w:rPr>
          <w:rFonts w:eastAsia="Times New Roman"/>
          <w:szCs w:val="24"/>
          <w:lang w:eastAsia="hr-HR"/>
        </w:rPr>
        <w:t>Dinka Trumbić iz Splita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517001">
        <w:rPr>
          <w:rFonts w:eastAsia="Times New Roman"/>
          <w:szCs w:val="24"/>
          <w:lang w:eastAsia="hr-HR"/>
        </w:rPr>
        <w:t xml:space="preserve"> Lovretska 10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517001">
        <w:rPr>
          <w:rFonts w:eastAsia="Times New Roman"/>
          <w:szCs w:val="24"/>
          <w:lang w:eastAsia="hr-HR"/>
        </w:rPr>
        <w:t xml:space="preserve"> 43468134790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58641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58641A" w:rsidRPr="0058641A">
        <w:t>NOVI ZAGREB zadruga za multimediju, Zagreb, Stjepana Planića 23, OIB</w:t>
      </w:r>
      <w:r w:rsidR="0058641A">
        <w:t>:</w:t>
      </w:r>
      <w:r w:rsidR="0058641A" w:rsidRPr="0058641A">
        <w:t xml:space="preserve"> 23480526898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A74F96">
        <w:rPr>
          <w:rFonts w:eastAsia="Times New Roman"/>
          <w:szCs w:val="24"/>
          <w:lang w:eastAsia="hr-HR"/>
        </w:rPr>
        <w:t>16</w:t>
      </w:r>
      <w:r w:rsidR="00DD040B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3A5B75" w:rsidRPr="003A5B75">
        <w:rPr>
          <w:rFonts w:eastAsia="Times New Roman"/>
          <w:szCs w:val="20"/>
          <w:lang w:eastAsia="hr-HR"/>
        </w:rPr>
        <w:t xml:space="preserve">20.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3A5B75" w:rsidRPr="003A5B75">
        <w:rPr>
          <w:rFonts w:eastAsia="Times New Roman"/>
          <w:szCs w:val="20"/>
          <w:lang w:eastAsia="hr-HR"/>
        </w:rPr>
        <w:t xml:space="preserve">20.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58641A">
        <w:rPr>
          <w:rFonts w:eastAsia="Times New Roman"/>
          <w:szCs w:val="20"/>
          <w:lang w:eastAsia="hr-HR"/>
        </w:rPr>
        <w:t xml:space="preserve"> Zakonski zastupnik</w:t>
      </w:r>
      <w:r w:rsidR="00FD4C72">
        <w:rPr>
          <w:rFonts w:eastAsia="Times New Roman"/>
          <w:szCs w:val="20"/>
          <w:lang w:eastAsia="hr-HR"/>
        </w:rPr>
        <w:t xml:space="preserve"> dužnika </w:t>
      </w:r>
      <w:r w:rsidR="0058641A" w:rsidRPr="0058641A">
        <w:rPr>
          <w:rFonts w:eastAsia="Times New Roman"/>
          <w:szCs w:val="20"/>
          <w:lang w:eastAsia="hr-HR"/>
        </w:rPr>
        <w:t>Josip Kapraljević</w:t>
      </w:r>
      <w:r w:rsidR="00FD4C72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>je</w:t>
      </w:r>
      <w:r w:rsidR="0058641A">
        <w:rPr>
          <w:rFonts w:eastAsia="Times New Roman"/>
          <w:szCs w:val="20"/>
          <w:lang w:eastAsia="hr-HR"/>
        </w:rPr>
        <w:t xml:space="preserve"> zaključak suda zaprimio</w:t>
      </w:r>
      <w:r w:rsidR="003A5B75">
        <w:rPr>
          <w:rFonts w:eastAsia="Times New Roman"/>
          <w:szCs w:val="20"/>
          <w:lang w:eastAsia="hr-HR"/>
        </w:rPr>
        <w:t xml:space="preserve"> </w:t>
      </w:r>
      <w:r w:rsidR="0058641A">
        <w:rPr>
          <w:rFonts w:eastAsia="Times New Roman"/>
          <w:szCs w:val="20"/>
          <w:lang w:eastAsia="hr-HR"/>
        </w:rPr>
        <w:t>7. srpnja 2016., ali po istome nije postupio.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3A5B75">
        <w:rPr>
          <w:rFonts w:eastAsia="Times New Roman"/>
          <w:szCs w:val="20"/>
          <w:lang w:eastAsia="hr-HR"/>
        </w:rPr>
        <w:t xml:space="preserve">20.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A5B75">
        <w:rPr>
          <w:rFonts w:eastAsia="Times New Roman"/>
          <w:szCs w:val="20"/>
          <w:lang w:eastAsia="hr-HR"/>
        </w:rPr>
        <w:t>21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FF4224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FF4224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224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58641A" w:rsidRPr="0058641A">
          <w:t>6351</w:t>
        </w:r>
        <w:r w:rsidR="003A5B75" w:rsidRPr="003A5B75">
          <w:t>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1543D"/>
    <w:rsid w:val="00220941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2C7E"/>
    <w:rsid w:val="00845B08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4F96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5335A"/>
    <w:rsid w:val="00C621E1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36D28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A0753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19B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4224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7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St-6351/2015-10</izvorni_sadrzaj>
    <derivirana_varijabla naziv="DomainObject.Oznaka_1">St-6351/2015-10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6351</izvorni_sadrzaj>
    <derivirana_varijabla naziv="DomainObject.Predmet.Broj_1">6351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St-6351/2015</izvorni_sadrzaj>
    <derivirana_varijabla naziv="DomainObject.Predmet.OznakaBroj_1">St-6351/2015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ZAGREB zadruga za multimediju zastupanog po punomoćniku Josip Kapraljević</izvorni_sadrzaj>
    <derivirana_varijabla naziv="DomainObject.Predmet.ProtustrankaFormated_1">  NOVI ZAGREB zadruga za multimediju zastupanog po punomoćniku Josip Kapraljević</derivirana_varijabla>
  </DomainObject.Predmet.ProtustrankaFormated>
  <DomainObject.Predmet.ProtustrankaFormatedOIB>
    <izvorni_sadrzaj>  NOVI ZAGREB zadruga za multimediju, OIB 23480526898 zastupanog po punomoćniku Josip Kapraljević</izvorni_sadrzaj>
    <derivirana_varijabla naziv="DomainObject.Predmet.ProtustrankaFormatedOIB_1">  NOVI ZAGREB zadruga za multimediju, OIB 23480526898 zastupanog po punomoćniku Josip Kapraljević</derivirana_varijabla>
  </DomainObject.Predmet.ProtustrankaFormatedOIB>
  <DomainObject.Predmet.ProtustrankaFormatedWithAdress>
    <izvorni_sadrzaj> NOVI ZAGREB zadruga za multimediju, Stjepana Planića 23, 10000 Zagreb zastupanog po punomoćniku Josip Kapraljević</izvorni_sadrzaj>
    <derivirana_varijabla naziv="DomainObject.Predmet.ProtustrankaFormatedWithAdress_1"> NOVI ZAGREB zadruga za multimediju, Stjepana Planića 23, 10000 Zagreb zastupanog po punomoćniku Josip Kapraljević</derivirana_varijabla>
  </DomainObject.Predmet.ProtustrankaFormatedWithAdress>
  <DomainObject.Predmet.ProtustrankaFormatedWithAdressOIB>
    <izvorni_sadrzaj> NOVI ZAGREB zadruga za multimediju, OIB 23480526898, Stjepana Planića 23, 10000 Zagreb zastupanog po punomoćniku Josip Kapraljević</izvorni_sadrzaj>
    <derivirana_varijabla naziv="DomainObject.Predmet.ProtustrankaFormatedWithAdressOIB_1"> NOVI ZAGREB zadruga za multimediju, OIB 23480526898, Stjepana Planića 23, 10000 Zagreb zastupanog po punomoćniku Josip Kapraljević</derivirana_varijabla>
  </DomainObject.Predmet.ProtustrankaFormatedWithAdressOIB>
  <DomainObject.Predmet.ProtustrankaWithAdress>
    <izvorni_sadrzaj>NOVI ZAGREB zadruga za multimediju Stjepana Planića 23, 10000 Zagreb</izvorni_sadrzaj>
    <derivirana_varijabla naziv="DomainObject.Predmet.ProtustrankaWithAdress_1">NOVI ZAGREB zadruga za multimediju Stjepana Planića 23, 10000 Zagreb</derivirana_varijabla>
  </DomainObject.Predmet.ProtustrankaWithAdress>
  <DomainObject.Predmet.ProtustrankaWithAdressOIB>
    <izvorni_sadrzaj>NOVI ZAGREB zadruga za multimediju, OIB 23480526898, Stjepana Planića 23, 10000 Zagreb</izvorni_sadrzaj>
    <derivirana_varijabla naziv="DomainObject.Predmet.ProtustrankaWithAdressOIB_1">NOVI ZAGREB zadruga za multimediju, OIB 23480526898, Stjepana Planića 23, 10000 Zagreb</derivirana_varijabla>
  </DomainObject.Predmet.ProtustrankaWithAdressOIB>
  <DomainObject.Predmet.ProtustrankaNazivFormated>
    <izvorni_sadrzaj>NOVI ZAGREB zadruga za multimediju</izvorni_sadrzaj>
    <derivirana_varijabla naziv="DomainObject.Predmet.ProtustrankaNazivFormated_1">NOVI ZAGREB zadruga za multimediju</derivirana_varijabla>
  </DomainObject.Predmet.ProtustrankaNazivFormated>
  <DomainObject.Predmet.ProtustrankaNazivFormatedOIB>
    <izvorni_sadrzaj>NOVI ZAGREB zadruga za multimediju, OIB 23480526898</izvorni_sadrzaj>
    <derivirana_varijabla naziv="DomainObject.Predmet.ProtustrankaNazivFormatedOIB_1">NOVI ZAGREB zadruga za multimediju, OIB 23480526898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ZAGREB zadruga za multimediju zastupanog po punomoćniku Josip Kapraljević</item>
    </izvorni_sadrzaj>
    <derivirana_varijabla naziv="DomainObject.Predmet.ProtuStrankaListFormated_1">
      <item>NOVI ZAGREB zadruga za multimediju zastupanog po punomoćniku Josip Kapraljević</item>
    </derivirana_varijabla>
  </DomainObject.Predmet.ProtuStrankaListFormated>
  <DomainObject.Predmet.ProtuStrankaListFormatedOIB>
    <izvorni_sadrzaj>
      <item>NOVI ZAGREB zadruga za multimediju, OIB 23480526898 zastupanog po punomoćniku Josip Kapraljević</item>
    </izvorni_sadrzaj>
    <derivirana_varijabla naziv="DomainObject.Predmet.ProtuStrankaListFormatedOIB_1">
      <item>NOVI ZAGREB zadruga za multimediju, OIB 23480526898 zastupanog po punomoćniku Josip Kapraljević</item>
    </derivirana_varijabla>
  </DomainObject.Predmet.ProtuStrankaListFormatedOIB>
  <DomainObject.Predmet.ProtuStrankaListFormatedWithAdress>
    <izvorni_sadrzaj>
      <item>NOVI ZAGREB zadruga za multimediju, Stjepana Planića 23, 10000 Zagreb zastupanog po punomoćniku Josip Kapraljević</item>
    </izvorni_sadrzaj>
    <derivirana_varijabla naziv="DomainObject.Predmet.ProtuStrankaListFormatedWithAdress_1">
      <item>NOVI ZAGREB zadruga za multimediju, Stjepana Planića 23, 10000 Zagreb zastupanog po punomoćniku Josip Kapraljević</item>
    </derivirana_varijabla>
  </DomainObject.Predmet.ProtuStrankaListFormatedWithAdress>
  <DomainObject.Predmet.ProtuStrankaListFormatedWithAdressOIB>
    <izvorni_sadrzaj>
      <item>NOVI ZAGREB zadruga za multimediju, OIB 23480526898, Stjepana Planića 23, 10000 Zagreb zastupanog po punomoćniku Josip Kapraljević</item>
    </izvorni_sadrzaj>
    <derivirana_varijabla naziv="DomainObject.Predmet.ProtuStrankaListFormatedWithAdressOIB_1">
      <item>NOVI ZAGREB zadruga za multimediju, OIB 23480526898, Stjepana Planića 23, 10000 Zagreb zastupanog po punomoćniku Josip Kapraljević</item>
    </derivirana_varijabla>
  </DomainObject.Predmet.ProtuStrankaListFormatedWithAdressOIB>
  <DomainObject.Predmet.ProtuStrankaListNazivFormated>
    <izvorni_sadrzaj>
      <item>NOVI ZAGREB zadruga za multimediju</item>
    </izvorni_sadrzaj>
    <derivirana_varijabla naziv="DomainObject.Predmet.ProtuStrankaListNazivFormated_1">
      <item>NOVI ZAGREB zadruga za multimediju</item>
    </derivirana_varijabla>
  </DomainObject.Predmet.ProtuStrankaListNazivFormated>
  <DomainObject.Predmet.ProtuStrankaListNazivFormatedOIB>
    <izvorni_sadrzaj>
      <item>NOVI ZAGREB zadruga za multimediju, OIB 23480526898</item>
    </izvorni_sadrzaj>
    <derivirana_varijabla naziv="DomainObject.Predmet.ProtuStrankaListNazivFormatedOIB_1">
      <item>NOVI ZAGREB zadruga za multimediju, OIB 23480526898</item>
    </derivirana_varijabla>
  </DomainObject.Predmet.ProtuStrankaListNazivFormatedOIB>
  <DomainObject.Predmet.OstaliListFormated>
    <izvorni_sadrzaj>
      <item>Josip Kapraljević punomoćnik sudionika u postupku NOVI ZAGREB zadruga za multimediju</item>
    </izvorni_sadrzaj>
    <derivirana_varijabla naziv="DomainObject.Predmet.OstaliListFormated_1">
      <item>Josip Kapraljević punomoćnik sudionika u postupku NOVI ZAGREB zadruga za multimediju</item>
    </derivirana_varijabla>
  </DomainObject.Predmet.OstaliListFormated>
  <DomainObject.Predmet.OstaliListFormatedOIB>
    <izvorni_sadrzaj>
      <item>Josip Kapraljević, OIB 55679057154 punomoćnik sudionika u postupku NOVI ZAGREB zadruga za multimediju</item>
    </izvorni_sadrzaj>
    <derivirana_varijabla naziv="DomainObject.Predmet.OstaliListFormatedOIB_1">
      <item>Josip Kapraljević, OIB 55679057154 punomoćnik sudionika u postupku NOVI ZAGREB zadruga za multimediju</item>
    </derivirana_varijabla>
  </DomainObject.Predmet.OstaliListFormatedOIB>
  <DomainObject.Predmet.OstaliListFormatedWithAdress>
    <izvorni_sadrzaj>
      <item>Josip Kapraljević, Stjepana Planića 23, 10000 Zagreb punomoćnik sudionika u postupku NOVI ZAGREB zadruga za multimediju</item>
    </izvorni_sadrzaj>
    <derivirana_varijabla naziv="DomainObject.Predmet.OstaliListFormatedWithAdress_1">
      <item>Josip Kapraljević, Stjepana Planića 23, 10000 Zagreb punomoćnik sudionika u postupku NOVI ZAGREB zadruga za multimediju</item>
    </derivirana_varijabla>
  </DomainObject.Predmet.OstaliListFormatedWithAdress>
  <DomainObject.Predmet.OstaliListFormatedWithAdressOIB>
    <izvorni_sadrzaj>
      <item>Josip Kapraljević, OIB 55679057154, Stjepana Planića 23, 10000 Zagreb punomoćnik sudionika u postupku NOVI ZAGREB zadruga za multimediju</item>
    </izvorni_sadrzaj>
    <derivirana_varijabla naziv="DomainObject.Predmet.OstaliListFormatedWithAdressOIB_1">
      <item>Josip Kapraljević, OIB 55679057154, Stjepana Planića 23, 10000 Zagreb punomoćnik sudionika u postupku NOVI ZAGREB zadruga za multimediju</item>
    </derivirana_varijabla>
  </DomainObject.Predmet.OstaliListFormatedWithAdressOIB>
  <DomainObject.Predmet.OstaliListNazivFormated>
    <izvorni_sadrzaj>
      <item>Josip Kapraljević</item>
    </izvorni_sadrzaj>
    <derivirana_varijabla naziv="DomainObject.Predmet.OstaliListNazivFormated_1">
      <item>Josip Kapraljević</item>
    </derivirana_varijabla>
  </DomainObject.Predmet.OstaliListNazivFormated>
  <DomainObject.Predmet.OstaliListNazivFormatedOIB>
    <izvorni_sadrzaj>
      <item>Josip Kapraljević, OIB 55679057154</item>
    </izvorni_sadrzaj>
    <derivirana_varijabla naziv="DomainObject.Predmet.OstaliListNazivFormatedOIB_1">
      <item>Josip Kapraljević, OIB 55679057154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St-6351/2015-10</izvorni_sadrzaj>
    <derivirana_varijabla naziv="DomainObject.PoslovniBrojDokumenta_1">St-6351/2015-10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ZAGREB zadruga za multimediju</izvorni_sadrzaj>
    <derivirana_varijabla naziv="DomainObject.Predmet.ProtustrankaIDrugi_1">NOVI ZAGREB zadruga za multimediju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NOVI ZAGREB zadruga za multimediju, OIB 23480526898, Stjepana Planića 23, 10000 Zagreb</izvorni_sadrzaj>
    <derivirana_varijabla naziv="DomainObject.Predmet.ProtustrankaIDrugiAdressOIB_1">NOVI ZAGREB zadruga za multimediju, OIB 23480526898, Stjepana Planića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ZAGREB zadruga za multimediju</item>
      <item>Josip Kapraljević</item>
    </izvorni_sadrzaj>
    <derivirana_varijabla naziv="DomainObject.Predmet.SudioniciListNaziv_1">
      <item>FINA Regionalni centar Zagreb</item>
      <item>NOVI ZAGREB zadruga za multimediju</item>
      <item>Josip Kapraljević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NOVI ZAGREB zadruga za multimediju, OIB 23480526898, Stjepana Planića 23,10000 Zagreb</item>
      <item>Josip Kapraljević, OIB 55679057154, Stjepana Planića 23,10000 Zagreb</item>
    </izvorni_sadrzaj>
    <derivirana_varijabla naziv="DomainObject.Predmet.SudioniciListAdressOIB_1">
      <item>FINA Regionalni centar Zagreb, OIB 85821130368, Trg svibanjskih žrtava 1995. br. 1,10000 Zagreb</item>
      <item>NOVI ZAGREB zadruga za multimediju, OIB 23480526898, Stjepana Planića 23,10000 Zagreb</item>
      <item>Josip Kapraljević, OIB 55679057154, Stjepana Planića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23480526898</item>
      <item>, OIB 55679057154</item>
    </izvorni_sadrzaj>
    <derivirana_varijabla naziv="DomainObject.Predmet.SudioniciListNazivOIB_1">
      <item>, OIB 85821130368</item>
      <item>, OIB 23480526898</item>
      <item>, OIB 55679057154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2299</properties:Characters>
  <properties:Lines>80</properties:Lines>
  <properties:Paragraphs>25</properties:Paragraphs>
  <properties:TotalTime>1114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2016-11-21T10:49:00Z</cp:lastPrinted>
  <dcterms:modified xmlns:xsi="http://www.w3.org/2001/XMLSchema-instance" xsi:type="dcterms:W3CDTF">2016-11-21T10:49:00Z</dcterms:modified>
  <cp:revision>175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St-6351/2015-10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