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f418" w14:paraId="e70f418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 w:rsidRPr="00EA4496">
        <w:rPr>
          <w:color w:val="000000"/>
        </w:rPr>
        <w:t xml:space="preserve">Trgovački sud u Osijeku, </w:t>
      </w:r>
      <w:r w:rsidRPr="00EA4496">
        <w:t>po stečajnom sucu mr. sc. Borisu Vukoviću</w:t>
      </w:r>
      <w:r w:rsidRPr="00EA4496">
        <w:rPr>
          <w:color w:val="000000"/>
        </w:rPr>
        <w:t xml:space="preserve">, povodom prijedloga </w:t>
      </w:r>
      <w:r w:rsidR="002E0A6A" w:rsidRPr="00EA4496">
        <w:rPr>
          <w:color w:val="000000"/>
        </w:rPr>
        <w:t xml:space="preserve">predlagatelja </w:t>
      </w:r>
      <w:r w:rsidR="00654AD8">
        <w:t xml:space="preserve">FINANCIJSKA AGENCIJA Regionalni centar Osijek, L. </w:t>
      </w:r>
      <w:proofErr w:type="spellStart"/>
      <w:r w:rsidR="00654AD8">
        <w:t>Jägera</w:t>
      </w:r>
      <w:proofErr w:type="spellEnd"/>
      <w:r w:rsidR="00654AD8">
        <w:t xml:space="preserve"> 3, Osijek, OIB: 85821130368</w:t>
      </w:r>
      <w:r w:rsidR="003F3A5A" w:rsidRPr="00EA4496">
        <w:t xml:space="preserve">, </w:t>
      </w:r>
      <w:r w:rsidRPr="00EA4496">
        <w:t xml:space="preserve">za otvaranje stečajnog postupka nad dužnikom </w:t>
      </w:r>
      <w:r w:rsidR="00143E37">
        <w:t>EFEKT j.d.o.o., Đakovo, Ante Starčevića 8, MBS: 030133178, OIB: 87346400841</w:t>
      </w:r>
      <w:r w:rsidR="00A16C5A" w:rsidRPr="00EA4496">
        <w:rPr>
          <w:color w:val="000000"/>
        </w:rPr>
        <w:t xml:space="preserve">, dana </w:t>
      </w:r>
      <w:r w:rsidR="00654AD8">
        <w:rPr>
          <w:color w:val="000000"/>
        </w:rPr>
        <w:t>23</w:t>
      </w:r>
      <w:r w:rsidR="002E0A6A" w:rsidRPr="00EA4496">
        <w:rPr>
          <w:color w:val="000000"/>
        </w:rPr>
        <w:t>. travnja</w:t>
      </w:r>
      <w:r w:rsidR="00A16C5A" w:rsidRPr="00EA4496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43E37">
        <w:t>EFEKT j.d.o.o., Đakovo, Ante Starčevića 8, MBS: 030133178, OIB: 87346400841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41DFE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4C6CA2">
        <w:rPr>
          <w:b/>
          <w:u w:val="single"/>
        </w:rPr>
        <w:t>4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614528">
        <w:rPr>
          <w:b/>
          <w:u w:val="single"/>
        </w:rPr>
        <w:t>10,</w:t>
      </w:r>
      <w:r w:rsidR="00143E37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143E37" w:rsidP="00143E37" w:rsidR="00143E37">
      <w:pPr>
        <w:jc w:val="both"/>
      </w:pPr>
      <w:r>
        <w:t>-FINA</w:t>
      </w:r>
    </w:p>
    <w:p w:rsidRDefault="00143E37" w:rsidP="00143E37" w:rsidR="00143E37">
      <w:pPr>
        <w:jc w:val="both"/>
      </w:pPr>
      <w:r>
        <w:t xml:space="preserve">-ŽDO GUO Osijek </w:t>
      </w:r>
    </w:p>
    <w:p w:rsidRDefault="00143E37" w:rsidP="00143E37" w:rsidR="00143E37">
      <w:pPr>
        <w:jc w:val="both"/>
      </w:pPr>
      <w:r>
        <w:t xml:space="preserve">-zakonski zastupnik dužnika – </w:t>
      </w:r>
      <w:r w:rsidRPr="00143E37">
        <w:t>direktor</w:t>
      </w:r>
      <w:r>
        <w:t xml:space="preserve"> </w:t>
      </w:r>
      <w:r w:rsidRPr="00143E37">
        <w:t>Matej Pavić, OIB: 97467393912</w:t>
      </w:r>
      <w:r>
        <w:t>,</w:t>
      </w:r>
      <w:r w:rsidRPr="00143E37">
        <w:t xml:space="preserve"> Gorjani, Kula 68</w:t>
      </w:r>
    </w:p>
    <w:p w:rsidRDefault="00143E37" w:rsidP="005257DA" w:rsidR="00143E37">
      <w:pPr>
        <w:jc w:val="both"/>
      </w:pPr>
    </w:p>
    <w:p w:rsidRDefault="00143E37" w:rsidP="005257DA" w:rsidR="00143E37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E32E4">
        <w:t>23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041DFE" w:rsidR="00041DFE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BE3B12" w:rsidR="00BE3B12">
      <w:pPr>
        <w:jc w:val="both"/>
      </w:pPr>
    </w:p>
    <w:p w:rsidRDefault="00143E37" w:rsidR="00143E37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FINA</w:t>
      </w:r>
    </w:p>
    <w:p w:rsidRDefault="004E32E4" w:rsidP="004E32E4" w:rsidR="00E17C1D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E17C1D">
        <w:rPr>
          <w:color w:val="000000"/>
        </w:rPr>
        <w:t xml:space="preserve">ŽDO GUO </w:t>
      </w:r>
      <w:r w:rsidR="008E676A" w:rsidRPr="00E17C1D">
        <w:rPr>
          <w:color w:val="000000"/>
        </w:rPr>
        <w:t>Osijek</w:t>
      </w:r>
      <w:r w:rsidRPr="00E17C1D">
        <w:rPr>
          <w:color w:val="000000"/>
        </w:rPr>
        <w:t xml:space="preserve"> </w:t>
      </w:r>
    </w:p>
    <w:p w:rsidRDefault="004E32E4" w:rsidP="00E17C1D" w:rsidR="004E32E4" w:rsidRPr="00E17C1D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E17C1D">
        <w:rPr>
          <w:color w:val="000000"/>
        </w:rPr>
        <w:t>eOgl</w:t>
      </w:r>
      <w:proofErr w:type="spellEnd"/>
      <w:r w:rsidRPr="00E17C1D">
        <w:rPr>
          <w:color w:val="000000"/>
        </w:rPr>
        <w:t>. ploča</w:t>
      </w:r>
      <w:r w:rsidR="00E17C1D" w:rsidRPr="00E17C1D">
        <w:rPr>
          <w:color w:val="000000"/>
        </w:rPr>
        <w:t xml:space="preserve"> </w:t>
      </w:r>
      <w:r w:rsidR="00E17C1D" w:rsidRPr="004E32E4">
        <w:rPr>
          <w:color w:val="000000"/>
        </w:rPr>
        <w:t>uz prijedlog</w:t>
      </w:r>
    </w:p>
    <w:p w:rsidRDefault="004E32E4" w:rsidP="00CF01CD" w:rsidR="00CF01CD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CF01CD">
        <w:rPr>
          <w:color w:val="000000"/>
        </w:rPr>
        <w:t>zz</w:t>
      </w:r>
      <w:proofErr w:type="spellEnd"/>
      <w:r w:rsidRPr="00CF01CD">
        <w:rPr>
          <w:color w:val="000000"/>
        </w:rPr>
        <w:t xml:space="preserve"> dužnika </w:t>
      </w:r>
      <w:r w:rsidR="00143E37" w:rsidRPr="00CF01CD">
        <w:rPr>
          <w:color w:val="000000"/>
        </w:rPr>
        <w:t xml:space="preserve">Matej Pavić, </w:t>
      </w:r>
      <w:r w:rsidR="00CF01CD" w:rsidRPr="00CF01CD">
        <w:rPr>
          <w:color w:val="000000"/>
        </w:rPr>
        <w:t>Gorjani, Kula 68</w:t>
      </w:r>
    </w:p>
    <w:p w:rsidRDefault="004E32E4" w:rsidP="00CF01CD" w:rsidR="0033460E" w:rsidRPr="00CF01CD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F01CD">
        <w:rPr>
          <w:color w:val="000000"/>
        </w:rPr>
        <w:t>R 24.5.18. u 10,00</w:t>
      </w:r>
    </w:p>
    <w:sectPr w:rsidR="0033460E" w:rsidRPr="00CF01C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CE8" w:rsidR="00903CE8">
      <w:r>
        <w:separator/>
      </w:r>
    </w:p>
  </w:endnote>
  <w:endnote w:id="0" w:type="continuationSeparator">
    <w:p w:rsidRDefault="00903CE8" w:rsidR="00903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CE8" w:rsidR="00903CE8">
      <w:r>
        <w:separator/>
      </w:r>
    </w:p>
  </w:footnote>
  <w:footnote w:id="0" w:type="continuationSeparator">
    <w:p w:rsidRDefault="00903CE8" w:rsidR="00903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F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5F3E90" w:rsidR="005F3E90">
    <w:pPr>
      <w:pStyle w:val="Zaglavlje"/>
      <w:jc w:val="right"/>
    </w:pPr>
    <w:r>
      <w:tab/>
    </w:r>
    <w:r>
      <w:tab/>
    </w:r>
    <w:r w:rsidR="005F3E90">
      <w:t>7 St-</w:t>
    </w:r>
    <w:r w:rsidR="000D64A8">
      <w:t>290</w:t>
    </w:r>
    <w:r w:rsidR="005F3E90">
      <w:t>/18-7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0D64A8">
      <w:t>290</w:t>
    </w:r>
    <w:r>
      <w:t>/18-</w:t>
    </w:r>
    <w:r w:rsidR="00F222FF">
      <w:t>7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1DF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D64A8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3E37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C739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6CA2"/>
    <w:rsid w:val="004C730A"/>
    <w:rsid w:val="004D0825"/>
    <w:rsid w:val="004D0A05"/>
    <w:rsid w:val="004D436C"/>
    <w:rsid w:val="004D6A9D"/>
    <w:rsid w:val="004E32E4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3E90"/>
    <w:rsid w:val="005F5782"/>
    <w:rsid w:val="00600614"/>
    <w:rsid w:val="0060079E"/>
    <w:rsid w:val="00601CEB"/>
    <w:rsid w:val="0060773A"/>
    <w:rsid w:val="00611947"/>
    <w:rsid w:val="00614301"/>
    <w:rsid w:val="00614528"/>
    <w:rsid w:val="0062266E"/>
    <w:rsid w:val="00637939"/>
    <w:rsid w:val="00640861"/>
    <w:rsid w:val="00642323"/>
    <w:rsid w:val="00651A4B"/>
    <w:rsid w:val="00654AD8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5F95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0B80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E676A"/>
    <w:rsid w:val="008F08B1"/>
    <w:rsid w:val="008F536E"/>
    <w:rsid w:val="00901399"/>
    <w:rsid w:val="00903CE8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47896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20D3"/>
    <w:rsid w:val="00984378"/>
    <w:rsid w:val="009873AC"/>
    <w:rsid w:val="0099202C"/>
    <w:rsid w:val="00997DE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AF73C4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4C6D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61213"/>
    <w:rsid w:val="00C7265E"/>
    <w:rsid w:val="00C726F0"/>
    <w:rsid w:val="00C756BA"/>
    <w:rsid w:val="00C769B5"/>
    <w:rsid w:val="00CB6CB8"/>
    <w:rsid w:val="00CC6036"/>
    <w:rsid w:val="00CD6314"/>
    <w:rsid w:val="00CE18D6"/>
    <w:rsid w:val="00CF01CD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17C1D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A4496"/>
    <w:rsid w:val="00EB3578"/>
    <w:rsid w:val="00EB4250"/>
    <w:rsid w:val="00ED1826"/>
    <w:rsid w:val="00ED2A7E"/>
    <w:rsid w:val="00ED609E"/>
    <w:rsid w:val="00EE202B"/>
    <w:rsid w:val="00EE3029"/>
    <w:rsid w:val="00EE5FAD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22F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E7299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F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5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F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5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 A RC OSIJEK</izvorni_sadrzaj>
    <derivirana_varijabla naziv="DomainObject.Predmet.StrankaFormated_1">  FIN A RC OSIJEK</derivirana_varijabla>
  </DomainObject.Predmet.StrankaFormated>
  <DomainObject.Predmet.StrankaFormatedOIB>
    <izvorni_sadrzaj>  FIN A RC OSIJEK, OIB 85821130368</izvorni_sadrzaj>
    <derivirana_varijabla naziv="DomainObject.Predmet.StrankaFormatedOIB_1">  FIN A RC OSIJEK, OIB 85821130368</derivirana_varijabla>
  </DomainObject.Predmet.StrankaFormatedOIB>
  <DomainObject.Predmet.StrankaFormatedWithAdress>
    <izvorni_sadrzaj> FIN A RC OSIJEK</izvorni_sadrzaj>
    <derivirana_varijabla naziv="DomainObject.Predmet.StrankaFormatedWithAdress_1"> FIN A RC OSIJEK</derivirana_varijabla>
  </DomainObject.Predmet.StrankaFormatedWithAdress>
  <DomainObject.Predmet.StrankaFormatedWithAdressOIB>
    <izvorni_sadrzaj> FIN A RC OSIJEK, OIB 85821130368</izvorni_sadrzaj>
    <derivirana_varijabla naziv="DomainObject.Predmet.StrankaFormatedWithAdressOIB_1"> FIN A RC OSIJEK, OIB 85821130368</derivirana_varijabla>
  </DomainObject.Predmet.StrankaFormatedWithAdressOIB>
  <DomainObject.Predmet.StrankaWithAdress>
    <izvorni_sadrzaj>FIN A RC OSIJEK </izvorni_sadrzaj>
    <derivirana_varijabla naziv="DomainObject.Predmet.StrankaWithAdress_1">FIN A RC OSIJEK </derivirana_varijabla>
  </DomainObject.Predmet.StrankaWithAdress>
  <DomainObject.Predmet.StrankaWithAdressOIB>
    <izvorni_sadrzaj>FIN A RC OSIJEK, OIB 85821130368</izvorni_sadrzaj>
    <derivirana_varijabla naziv="DomainObject.Predmet.StrankaWithAdressOIB_1">FIN A RC OSIJEK, OIB 85821130368</derivirana_varijabla>
  </DomainObject.Predmet.StrankaWithAdressOIB>
  <DomainObject.Predmet.StrankaNazivFormated>
    <izvorni_sadrzaj>FIN A RC OSIJEK</izvorni_sadrzaj>
    <derivirana_varijabla naziv="DomainObject.Predmet.StrankaNazivFormated_1">FIN A RC OSIJEK</derivirana_varijabla>
  </DomainObject.Predmet.StrankaNazivFormated>
  <DomainObject.Predmet.StrankaNazivFormatedOIB>
    <izvorni_sadrzaj>FIN A RC OSIJEK, OIB 85821130368</izvorni_sadrzaj>
    <derivirana_varijabla naziv="DomainObject.Predmet.StrankaNazivFormatedOIB_1">FIN 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 A RC OSIJEK</item>
    </izvorni_sadrzaj>
    <derivirana_varijabla naziv="DomainObject.Predmet.StrankaListFormated_1">
      <item>FIN A RC OSIJEK</item>
    </derivirana_varijabla>
  </DomainObject.Predmet.StrankaListFormated>
  <DomainObject.Predmet.StrankaListFormatedOIB>
    <izvorni_sadrzaj>
      <item>FIN A RC OSIJEK, OIB 85821130368</item>
    </izvorni_sadrzaj>
    <derivirana_varijabla naziv="DomainObject.Predmet.StrankaListFormatedOIB_1">
      <item>FIN A RC OSIJEK, OIB 85821130368</item>
    </derivirana_varijabla>
  </DomainObject.Predmet.StrankaListFormatedOIB>
  <DomainObject.Predmet.StrankaListFormatedWithAdress>
    <izvorni_sadrzaj>
      <item>FIN A RC OSIJEK</item>
    </izvorni_sadrzaj>
    <derivirana_varijabla naziv="DomainObject.Predmet.StrankaListFormatedWithAdress_1">
      <item>FIN A RC OSIJEK</item>
    </derivirana_varijabla>
  </DomainObject.Predmet.StrankaListFormatedWithAdress>
  <DomainObject.Predmet.StrankaListFormatedWithAdressOIB>
    <izvorni_sadrzaj>
      <item>FIN A RC OSIJEK, OIB 85821130368</item>
    </izvorni_sadrzaj>
    <derivirana_varijabla naziv="DomainObject.Predmet.StrankaListFormatedWithAdressOIB_1">
      <item>FIN A RC OSIJEK, OIB 85821130368</item>
    </derivirana_varijabla>
  </DomainObject.Predmet.StrankaListFormatedWithAdressOIB>
  <DomainObject.Predmet.StrankaListNazivFormated>
    <izvorni_sadrzaj>
      <item>FIN A RC OSIJEK</item>
    </izvorni_sadrzaj>
    <derivirana_varijabla naziv="DomainObject.Predmet.StrankaListNazivFormated_1">
      <item>FIN A RC OSIJEK</item>
    </derivirana_varijabla>
  </DomainObject.Predmet.StrankaListNazivFormated>
  <DomainObject.Predmet.StrankaListNazivFormatedOIB>
    <izvorni_sadrzaj>
      <item>FIN A RC OSIJEK, OIB 85821130368</item>
    </izvorni_sadrzaj>
    <derivirana_varijabla naziv="DomainObject.Predmet.StrankaListNazivFormatedOIB_1">
      <item>FIN 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 A RC OSIJEK</izvorni_sadrzaj>
    <derivirana_varijabla naziv="DomainObject.Predmet.StrankaIDrugi_1">FIN 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 A RC OSIJEK, OIB 85821130368</izvorni_sadrzaj>
    <derivirana_varijabla naziv="DomainObject.Predmet.StrankaIDrugiAdressOIB_1">FIN 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A RC OSIJEK</item>
      <item>EFEKT j.d.o.o. za usluge, proizvodnju i trgovinu</item>
    </izvorni_sadrzaj>
    <derivirana_varijabla naziv="DomainObject.Predmet.SudioniciListNaziv_1">
      <item>FIN A RC OSIJEK</item>
      <item>EFEKT j.d.o.o. za usluge, proizvodnju i trgovinu</item>
    </derivirana_varijabla>
  </DomainObject.Predmet.SudioniciListNaziv>
  <DomainObject.Predmet.SudioniciListAdressOIB>
    <izvorni_sadrzaj>
      <item>FIN A RC OSIJEK, OIB 85821130368</item>
      <item>EFEKT j.d.o.o. za usluge, proizvodnju i trgovinu, OIB 87346400841, Ante Starčevića 8,31400 Đakovo</item>
    </izvorni_sadrzaj>
    <derivirana_varijabla naziv="DomainObject.Predmet.SudioniciListAdressOIB_1">
      <item>FIN 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182</properties:Words>
  <properties:Characters>966</properties:Characters>
  <properties:Lines>52</properties:Lines>
  <properties:Paragraphs>23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2018-04-11T10:34:00Z</cp:lastPrinted>
  <dcterms:modified xmlns:xsi="http://www.w3.org/2001/XMLSchema-instance" xsi:type="dcterms:W3CDTF">2018-04-23T12:42:00Z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