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2fe2" w14:paraId="5ea2fe2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24417B">
        <w:rPr>
          <w:szCs w:val="24"/>
        </w:rPr>
        <w:t xml:space="preserve"> VIRLO d.o.o., Koprivnica</w:t>
      </w:r>
      <w:r w:rsidR="008814C3" w:rsidRPr="008814C3">
        <w:rPr>
          <w:szCs w:val="24"/>
        </w:rPr>
        <w:t xml:space="preserve">, </w:t>
      </w:r>
      <w:r w:rsidR="0024417B">
        <w:rPr>
          <w:szCs w:val="24"/>
        </w:rPr>
        <w:t xml:space="preserve">Ivana </w:t>
      </w:r>
      <w:proofErr w:type="spellStart"/>
      <w:r w:rsidR="0024417B">
        <w:rPr>
          <w:szCs w:val="24"/>
        </w:rPr>
        <w:t>Česmičkog</w:t>
      </w:r>
      <w:proofErr w:type="spellEnd"/>
      <w:r w:rsidR="0024417B">
        <w:rPr>
          <w:szCs w:val="24"/>
        </w:rPr>
        <w:t xml:space="preserve"> 4, OIB: 69458595779</w:t>
      </w:r>
      <w:r w:rsidR="002C0093" w:rsidRPr="008814C3">
        <w:rPr>
          <w:szCs w:val="24"/>
        </w:rPr>
        <w:t xml:space="preserve">, dana </w:t>
      </w:r>
      <w:r w:rsidR="008B72D1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E650AA" w:rsidRPr="00E650AA">
        <w:rPr>
          <w:szCs w:val="24"/>
        </w:rPr>
        <w:t xml:space="preserve"> </w:t>
      </w:r>
      <w:r w:rsidR="00E650AA">
        <w:rPr>
          <w:szCs w:val="24"/>
        </w:rPr>
        <w:t>VIRLO d.o.o., Koprivnica</w:t>
      </w:r>
      <w:r w:rsidR="00E650AA" w:rsidRPr="008814C3">
        <w:rPr>
          <w:szCs w:val="24"/>
        </w:rPr>
        <w:t xml:space="preserve">, </w:t>
      </w:r>
      <w:r w:rsidR="00E650AA">
        <w:rPr>
          <w:szCs w:val="24"/>
        </w:rPr>
        <w:t xml:space="preserve">Ivana </w:t>
      </w:r>
      <w:proofErr w:type="spellStart"/>
      <w:r w:rsidR="00E650AA">
        <w:rPr>
          <w:szCs w:val="24"/>
        </w:rPr>
        <w:t>Česmičkog</w:t>
      </w:r>
      <w:proofErr w:type="spellEnd"/>
      <w:r w:rsidR="00E650AA">
        <w:rPr>
          <w:szCs w:val="24"/>
        </w:rPr>
        <w:t xml:space="preserve"> 4, OIB: 69458595779</w:t>
      </w:r>
      <w:r w:rsidRPr="008814C3">
        <w:rPr>
          <w:szCs w:val="24"/>
        </w:rPr>
        <w:t xml:space="preserve">, s danom  </w:t>
      </w:r>
      <w:r w:rsidR="008B72D1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8B72D1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E650AA">
        <w:rPr>
          <w:szCs w:val="24"/>
        </w:rPr>
        <w:t>VIRLO d.o.o., Koprivnica</w:t>
      </w:r>
      <w:r w:rsidR="00E650AA" w:rsidRPr="008814C3">
        <w:rPr>
          <w:szCs w:val="24"/>
        </w:rPr>
        <w:t xml:space="preserve">, </w:t>
      </w:r>
      <w:r w:rsidR="00E650AA">
        <w:rPr>
          <w:szCs w:val="24"/>
        </w:rPr>
        <w:t xml:space="preserve">Ivana </w:t>
      </w:r>
      <w:proofErr w:type="spellStart"/>
      <w:r w:rsidR="00E650AA">
        <w:rPr>
          <w:szCs w:val="24"/>
        </w:rPr>
        <w:t>Česmičkog</w:t>
      </w:r>
      <w:proofErr w:type="spellEnd"/>
      <w:r w:rsidR="00E650AA">
        <w:rPr>
          <w:szCs w:val="24"/>
        </w:rPr>
        <w:t xml:space="preserve"> 4, OIB: 69458595779.</w:t>
      </w:r>
    </w:p>
    <w:p w:rsidRDefault="00E650AA" w:rsidP="00EE16FD" w:rsidR="00E650AA" w:rsidRPr="008814C3">
      <w:pPr>
        <w:jc w:val="both"/>
        <w:rPr>
          <w:szCs w:val="24"/>
        </w:rPr>
      </w:pPr>
    </w:p>
    <w:p w:rsidRDefault="00705974" w:rsidP="00090333" w:rsidR="00090333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090333">
        <w:t xml:space="preserve">Siniša </w:t>
      </w:r>
      <w:proofErr w:type="spellStart"/>
      <w:r w:rsidR="00090333">
        <w:t>Rajnović</w:t>
      </w:r>
      <w:proofErr w:type="spellEnd"/>
      <w:r w:rsidR="00090333">
        <w:t xml:space="preserve">, Sv. Trojstva 87, </w:t>
      </w:r>
      <w:proofErr w:type="spellStart"/>
      <w:r w:rsidR="00090333">
        <w:t>Milanovac</w:t>
      </w:r>
      <w:proofErr w:type="spellEnd"/>
      <w:r w:rsidR="00090333">
        <w:t>, Virovitica, OIB: 86217384445.</w:t>
      </w:r>
    </w:p>
    <w:p w:rsidRDefault="00090333" w:rsidP="00090333" w:rsidR="00090333">
      <w:pPr>
        <w:jc w:val="both"/>
      </w:pPr>
    </w:p>
    <w:p w:rsidRDefault="005401D2" w:rsidP="005401D2" w:rsidR="005401D2">
      <w:pPr>
        <w:jc w:val="both"/>
      </w:pPr>
    </w:p>
    <w:p w:rsidRDefault="008814C3" w:rsidP="008814C3" w:rsidR="00EE16FD" w:rsidRPr="008814C3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E650AA" w:rsidRPr="00E650AA">
        <w:rPr>
          <w:szCs w:val="24"/>
        </w:rPr>
        <w:t xml:space="preserve"> </w:t>
      </w:r>
      <w:r w:rsidR="00E650AA">
        <w:rPr>
          <w:szCs w:val="24"/>
        </w:rPr>
        <w:t>VIRLO d.o.o., Koprivnica</w:t>
      </w:r>
      <w:r w:rsidR="00E650AA" w:rsidRPr="008814C3">
        <w:rPr>
          <w:szCs w:val="24"/>
        </w:rPr>
        <w:t xml:space="preserve">, </w:t>
      </w:r>
      <w:r w:rsidR="00E650AA">
        <w:rPr>
          <w:szCs w:val="24"/>
        </w:rPr>
        <w:t xml:space="preserve">Ivana </w:t>
      </w:r>
      <w:proofErr w:type="spellStart"/>
      <w:r w:rsidR="00E650AA">
        <w:rPr>
          <w:szCs w:val="24"/>
        </w:rPr>
        <w:t>Česmičkog</w:t>
      </w:r>
      <w:proofErr w:type="spellEnd"/>
      <w:r w:rsidR="00E650AA">
        <w:rPr>
          <w:szCs w:val="24"/>
        </w:rPr>
        <w:t xml:space="preserve"> 4, OIB: 69458595779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24417B">
        <w:rPr>
          <w:color w:themeColor="text1" w:val="000000"/>
          <w:szCs w:val="24"/>
        </w:rPr>
        <w:t>11</w:t>
      </w:r>
      <w:r w:rsidR="005401D2">
        <w:rPr>
          <w:color w:themeColor="text1" w:val="000000"/>
          <w:szCs w:val="24"/>
        </w:rPr>
        <w:t>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8B72D1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584DE5">
        <w:rPr>
          <w:color w:themeColor="text1" w:val="000000"/>
          <w:szCs w:val="24"/>
        </w:rPr>
        <w:t>.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8B72D1" w:rsidR="0022001C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862B6A" w:rsidP="00EE16FD" w:rsidR="00862B6A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Dužnik </w:t>
      </w:r>
      <w:r w:rsidR="00E650AA">
        <w:rPr>
          <w:szCs w:val="24"/>
        </w:rPr>
        <w:t>VIRLO d.o.o., Koprivnica</w:t>
      </w:r>
      <w:r w:rsidR="00E650AA" w:rsidRPr="008814C3">
        <w:rPr>
          <w:szCs w:val="24"/>
        </w:rPr>
        <w:t xml:space="preserve">, </w:t>
      </w:r>
      <w:r w:rsidR="00E650AA">
        <w:rPr>
          <w:szCs w:val="24"/>
        </w:rPr>
        <w:t xml:space="preserve">Ivana </w:t>
      </w:r>
      <w:proofErr w:type="spellStart"/>
      <w:r w:rsidR="00E650AA">
        <w:rPr>
          <w:szCs w:val="24"/>
        </w:rPr>
        <w:t>Česmičkog</w:t>
      </w:r>
      <w:proofErr w:type="spellEnd"/>
      <w:r w:rsidR="00E650AA">
        <w:rPr>
          <w:szCs w:val="24"/>
        </w:rPr>
        <w:t xml:space="preserve"> 4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color w:themeColor="text1" w:val="000000"/>
          <w:szCs w:val="24"/>
        </w:rPr>
        <w:t xml:space="preserve">Sudski registar </w:t>
      </w:r>
      <w:r w:rsidRPr="008814C3">
        <w:rPr>
          <w:szCs w:val="24"/>
        </w:rPr>
        <w:t>ovog suda radi zabilježbe (odmah i nakon pravomoćnosti)</w:t>
      </w:r>
      <w:r w:rsidRPr="008814C3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D55B07">
        <w:rPr>
          <w:color w:themeColor="text1" w:val="000000"/>
          <w:szCs w:val="24"/>
        </w:rPr>
        <w:t>Koprivnica, Hrvatske državnosti 7</w:t>
      </w:r>
    </w:p>
    <w:p w:rsidRDefault="00EE16FD" w:rsidP="00EE16FD" w:rsidR="008874EC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Stečajni upravitelj </w:t>
      </w:r>
      <w:r w:rsidR="0024417B">
        <w:t xml:space="preserve">Siniša </w:t>
      </w:r>
      <w:proofErr w:type="spellStart"/>
      <w:r w:rsidR="0024417B">
        <w:t>Rajnović</w:t>
      </w:r>
      <w:proofErr w:type="spellEnd"/>
      <w:r w:rsidR="0024417B">
        <w:t xml:space="preserve">, Sv. Trojstva 87, </w:t>
      </w:r>
      <w:proofErr w:type="spellStart"/>
      <w:r w:rsidR="0024417B">
        <w:t>Milanovac</w:t>
      </w:r>
      <w:proofErr w:type="spellEnd"/>
      <w:r w:rsidR="0024417B">
        <w:t>, Virovitica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A9E" w:rsidP="00EE16FD" w:rsidR="00AD3A9E">
      <w:r>
        <w:separator/>
      </w:r>
    </w:p>
  </w:endnote>
  <w:endnote w:id="0" w:type="continuationSeparator">
    <w:p w:rsidRDefault="00AD3A9E" w:rsidP="00EE16FD" w:rsidR="00AD3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A9E" w:rsidP="00EE16FD" w:rsidR="00AD3A9E">
      <w:r>
        <w:separator/>
      </w:r>
    </w:p>
  </w:footnote>
  <w:footnote w:id="0" w:type="continuationSeparator">
    <w:p w:rsidRDefault="00AD3A9E" w:rsidP="00EE16FD" w:rsidR="00AD3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333" w:rsidP="00EE16FD" w:rsidR="00EE16FD">
    <w:pPr>
      <w:pStyle w:val="Zaglavlje"/>
      <w:jc w:val="right"/>
    </w:pPr>
    <w:r>
      <w:t>Poslovni broj: 6 St-1058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90333"/>
    <w:rsid w:val="000B7FE8"/>
    <w:rsid w:val="000D3B33"/>
    <w:rsid w:val="000D7EF4"/>
    <w:rsid w:val="00107F19"/>
    <w:rsid w:val="002161F0"/>
    <w:rsid w:val="0022001C"/>
    <w:rsid w:val="00240247"/>
    <w:rsid w:val="0024417B"/>
    <w:rsid w:val="00271ABD"/>
    <w:rsid w:val="00297B6C"/>
    <w:rsid w:val="002B3097"/>
    <w:rsid w:val="002C0093"/>
    <w:rsid w:val="00351255"/>
    <w:rsid w:val="003802A0"/>
    <w:rsid w:val="003B017D"/>
    <w:rsid w:val="00402932"/>
    <w:rsid w:val="00457FC3"/>
    <w:rsid w:val="004822A7"/>
    <w:rsid w:val="005267F2"/>
    <w:rsid w:val="005401D2"/>
    <w:rsid w:val="00573993"/>
    <w:rsid w:val="00584DE5"/>
    <w:rsid w:val="005A0F7E"/>
    <w:rsid w:val="005B3F43"/>
    <w:rsid w:val="00606245"/>
    <w:rsid w:val="00615C58"/>
    <w:rsid w:val="00705974"/>
    <w:rsid w:val="0079610A"/>
    <w:rsid w:val="007B58BB"/>
    <w:rsid w:val="00862B6A"/>
    <w:rsid w:val="008814C3"/>
    <w:rsid w:val="008874EC"/>
    <w:rsid w:val="008B6855"/>
    <w:rsid w:val="008B72D1"/>
    <w:rsid w:val="00971EBE"/>
    <w:rsid w:val="00AA64E2"/>
    <w:rsid w:val="00AB7280"/>
    <w:rsid w:val="00AD3A9E"/>
    <w:rsid w:val="00B72F96"/>
    <w:rsid w:val="00B86C9A"/>
    <w:rsid w:val="00B930B2"/>
    <w:rsid w:val="00C65BE1"/>
    <w:rsid w:val="00CE6EAC"/>
    <w:rsid w:val="00D55B07"/>
    <w:rsid w:val="00DA23AB"/>
    <w:rsid w:val="00E650AA"/>
    <w:rsid w:val="00EE16FD"/>
    <w:rsid w:val="00F116FA"/>
    <w:rsid w:val="00F8279C"/>
    <w:rsid w:val="00F93089"/>
    <w:rsid w:val="00FB0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EA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EAC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EA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EA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EA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EAC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EA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EA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5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St-1058/2015-5</izvorni_sadrzaj>
    <derivirana_varijabla naziv="DomainObject.Oznaka_1">St-1058/2015-5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VIRLO društvo s ograničenom odgovornošću za trgovinu, usluge i špediciju</izvorni_sadrzaj>
    <derivirana_varijabla naziv="DomainObject.Predmet.ProtustrankaFormated_1">  VIRLO društvo s ograničenom odgovornošću za trgovinu, usluge i špediciju</derivirana_varijabla>
  </DomainObject.Predmet.ProtustrankaFormated>
  <DomainObject.Predmet.ProtustrankaFormatedOIB>
    <izvorni_sadrzaj>  VIRLO društvo s ograničenom odgovornošću za trgovinu, usluge i špediciju, OIB 69458595779</izvorni_sadrzaj>
    <derivirana_varijabla naziv="DomainObject.Predmet.ProtustrankaFormatedOIB_1">  VIRLO društvo s ograničenom odgovornošću za trgovinu, usluge i špediciju, OIB 69458595779</derivirana_varijabla>
  </DomainObject.Predmet.ProtustrankaFormatedOIB>
  <DomainObject.Predmet.ProtustrankaFormatedWithAdress>
    <izvorni_sadrzaj> VIRLO društvo s ograničenom odgovornošću za trgovinu, usluge i špediciju, Ivana Česmičkog 4, 48000 Koprivnica</izvorni_sadrzaj>
    <derivirana_varijabla naziv="DomainObject.Predmet.ProtustrankaFormatedWithAdress_1"> VIRLO društvo s ograničenom odgovornošću za trgovinu, usluge i špediciju, Ivana Česmičkog 4, 48000 Koprivnica</derivirana_varijabla>
  </DomainObject.Predmet.ProtustrankaFormatedWithAdress>
  <DomainObject.Predmet.ProtustrankaFormatedWithAdressOIB>
    <izvorni_sadrzaj> VIRLO društvo s ograničenom odgovornošću za trgovinu, usluge i špediciju, OIB 69458595779, Ivana Česmičkog 4, 48000 Koprivnica</izvorni_sadrzaj>
    <derivirana_varijabla naziv="DomainObject.Predmet.ProtustrankaFormatedWithAdressOIB_1"> VIRLO društvo s ograničenom odgovornošću za trgovinu, usluge i špediciju, OIB 69458595779, Ivana Česmičkog 4, 48000 Koprivnica</derivirana_varijabla>
  </DomainObject.Predmet.ProtustrankaFormatedWithAdressOIB>
  <DomainObject.Predmet.ProtustrankaWithAdress>
    <izvorni_sadrzaj>VIRLO društvo s ograničenom odgovornošću za trgovinu, usluge i špediciju Ivana Česmičkog 4, 48000 Koprivnica</izvorni_sadrzaj>
    <derivirana_varijabla naziv="DomainObject.Predmet.ProtustrankaWithAdress_1">VIRLO društvo s ograničenom odgovornošću za trgovinu, usluge i špediciju Ivana Česmičkog 4, 48000 Koprivnica</derivirana_varijabla>
  </DomainObject.Predmet.ProtustrankaWithAdress>
  <DomainObject.Predmet.ProtustrankaWithAdressOIB>
    <izvorni_sadrzaj>VIRLO društvo s ograničenom odgovornošću za trgovinu, usluge i špediciju, OIB 69458595779, Ivana Česmičkog 4, 48000 Koprivnica</izvorni_sadrzaj>
    <derivirana_varijabla naziv="DomainObject.Predmet.ProtustrankaWithAdressOIB_1">VIRLO društvo s ograničenom odgovornošću za trgovinu, usluge i špediciju, OIB 69458595779, Ivana Česmičkog 4, 48000 Koprivnica</derivirana_varijabla>
  </DomainObject.Predmet.ProtustrankaWithAdressOIB>
  <DomainObject.Predmet.ProtustrankaNazivFormated>
    <izvorni_sadrzaj>VIRLO društvo s ograničenom odgovornošću za trgovinu, usluge i špediciju</izvorni_sadrzaj>
    <derivirana_varijabla naziv="DomainObject.Predmet.ProtustrankaNazivFormated_1">VIRLO društvo s ograničenom odgovornošću za trgovinu, usluge i špediciju</derivirana_varijabla>
  </DomainObject.Predmet.ProtustrankaNazivFormated>
  <DomainObject.Predmet.ProtustrankaNazivFormatedOIB>
    <izvorni_sadrzaj>VIRLO društvo s ograničenom odgovornošću za trgovinu, usluge i špediciju, OIB 69458595779</izvorni_sadrzaj>
    <derivirana_varijabla naziv="DomainObject.Predmet.ProtustrankaNazivFormatedOIB_1">VIRLO društvo s ograničenom odgovornošću za trgovinu, usluge i špediciju, OIB 69458595779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105613.32</izvorni_sadrzaj>
    <derivirana_varijabla naziv="DomainObject.Predmet.TrenutnaVrijednost_1">105613.32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VIRLO društvo s ograničenom odgovornošću za trgovinu, usluge i špediciju</item>
    </izvorni_sadrzaj>
    <derivirana_varijabla naziv="DomainObject.Predmet.ProtuStrankaListFormated_1">
      <item>VIRLO društvo s ograničenom odgovornošću za trgovinu, usluge i špediciju</item>
    </derivirana_varijabla>
  </DomainObject.Predmet.ProtuStrankaListFormated>
  <DomainObject.Predmet.ProtuStrankaListFormatedOIB>
    <izvorni_sadrzaj>
      <item>VIRLO društvo s ograničenom odgovornošću za trgovinu, usluge i špediciju, OIB 69458595779</item>
    </izvorni_sadrzaj>
    <derivirana_varijabla naziv="DomainObject.Predmet.ProtuStrankaListFormatedOIB_1">
      <item>VIRLO društvo s ograničenom odgovornošću za trgovinu, usluge i špediciju, OIB 69458595779</item>
    </derivirana_varijabla>
  </DomainObject.Predmet.ProtuStrankaListFormatedOIB>
  <DomainObject.Predmet.ProtuStrankaListFormatedWithAdress>
    <izvorni_sadrzaj>
      <item>VIRLO društvo s ograničenom odgovornošću za trgovinu, usluge i špediciju, Ivana Česmičkog 4, 48000 Koprivnica</item>
    </izvorni_sadrzaj>
    <derivirana_varijabla naziv="DomainObject.Predmet.ProtuStrankaListFormatedWithAdress_1">
      <item>VIRLO društvo s ograničenom odgovornošću za trgovinu, usluge i špediciju, Ivana Česmičkog 4, 48000 Koprivnica</item>
    </derivirana_varijabla>
  </DomainObject.Predmet.ProtuStrankaListFormatedWithAdress>
  <DomainObject.Predmet.ProtuStrankaListFormatedWithAdressOIB>
    <izvorni_sadrzaj>
      <item>VIRLO društvo s ograničenom odgovornošću za trgovinu, usluge i špediciju, OIB 69458595779, Ivana Česmičkog 4, 48000 Koprivnica</item>
    </izvorni_sadrzaj>
    <derivirana_varijabla naziv="DomainObject.Predmet.ProtuStrankaListFormatedWithAdressOIB_1">
      <item>VIRLO društvo s ograničenom odgovornošću za trgovinu, usluge i špediciju, OIB 69458595779, Ivana Česmičkog 4, 48000 Koprivnica</item>
    </derivirana_varijabla>
  </DomainObject.Predmet.ProtuStrankaListFormatedWithAdressOIB>
  <DomainObject.Predmet.ProtuStrankaListNazivFormated>
    <izvorni_sadrzaj>
      <item>VIRLO društvo s ograničenom odgovornošću za trgovinu, usluge i špediciju</item>
    </izvorni_sadrzaj>
    <derivirana_varijabla naziv="DomainObject.Predmet.ProtuStrankaListNazivFormated_1">
      <item>VIRLO društvo s ograničenom odgovornošću za trgovinu, usluge i špediciju</item>
    </derivirana_varijabla>
  </DomainObject.Predmet.ProtuStrankaListNazivFormated>
  <DomainObject.Predmet.ProtuStrankaListNazivFormatedOIB>
    <izvorni_sadrzaj>
      <item>VIRLO društvo s ograničenom odgovornošću za trgovinu, usluge i špediciju, OIB 69458595779</item>
    </izvorni_sadrzaj>
    <derivirana_varijabla naziv="DomainObject.Predmet.ProtuStrankaListNazivFormatedOIB_1">
      <item>VIRLO društvo s ograničenom odgovornošću za trgovinu, usluge i špediciju, OIB 69458595779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St-1058/2015-5</izvorni_sadrzaj>
    <derivirana_varijabla naziv="DomainObject.PoslovniBrojDokumenta_1">St-1058/2015-5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VIRLO društvo s ograničenom odgovornošću za trgovinu, usluge i špediciju</izvorni_sadrzaj>
    <derivirana_varijabla naziv="DomainObject.Predmet.ProtustrankaIDrugi_1">VIRLO društvo s ograničenom odgovornošću za trgovinu, usluge i špediciju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VIRLO društvo s ograničenom odgovornošću za trgovinu, usluge i špediciju, OIB 69458595779, Ivana Česmičkog 4, 48000 Koprivnica</izvorni_sadrzaj>
    <derivirana_varijabla naziv="DomainObject.Predmet.ProtustrankaIDrugiAdressOIB_1">VIRLO društvo s ograničenom odgovornošću za trgovinu, usluge i špediciju, OIB 69458595779, Ivana Česmičkog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VIRLO društvo s ograničenom odgovornošću za trgovinu, usluge i špediciju</item>
      <item>E-oglasna ploča</item>
      <item>Sudski registar, Trgovački sud u Varaždinu</item>
    </izvorni_sadrzaj>
    <derivirana_varijabla naziv="DomainObject.Predmet.SudioniciListNaziv_1">
      <item>Financijska agencija</item>
      <item>VIRLO društvo s ograničenom odgovornošću za trgovinu, usluge i špediciju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VIRLO društvo s ograničenom odgovornošću za trgovinu, usluge i špediciju, OIB 69458595779, Ivana Česmičkog 4,48000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VIRLO društvo s ograničenom odgovornošću za trgovinu, usluge i špediciju, OIB 69458595779, Ivana Česmičkog 4,48000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69458595779</item>
      <item>, OIB null</item>
      <item>, OIB null</item>
    </izvorni_sadrzaj>
    <derivirana_varijabla naziv="DomainObject.Predmet.SudioniciListNazivOIB_1">
      <item>, OIB 85821130368</item>
      <item>, OIB 69458595779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2638</properties:Characters>
  <properties:Lines>82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2016-03-29T08:15:00Z</dcterms:created>
  <dc:creator>Maja Kovačić</dc:creator>
  <cp:lastModifiedBy>Maja Marčec</cp:lastModifiedBy>
  <cp:lastPrinted>2016-03-24T11:53:00Z</cp:lastPrinted>
  <dcterms:modified xmlns:xsi="http://www.w3.org/2001/XMLSchema-instance" xsi:type="dcterms:W3CDTF">2016-03-29T09:59:00Z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St-1058/2015-5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