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9198" w14:paraId="aec9198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373CC2">
        <w:t xml:space="preserve">MICKO j.d.o.o. u likvidaciji, Našice, Josipa </w:t>
      </w:r>
      <w:proofErr w:type="spellStart"/>
      <w:r w:rsidR="00373CC2">
        <w:t>Jurja</w:t>
      </w:r>
      <w:proofErr w:type="spellEnd"/>
      <w:r w:rsidR="00373CC2">
        <w:t xml:space="preserve"> Strossmayera 24, MBS: 030160355, OIB: 84713652774</w:t>
      </w:r>
      <w:r w:rsidR="00A16C5A">
        <w:rPr>
          <w:color w:val="000000"/>
        </w:rPr>
        <w:t xml:space="preserve">, dana </w:t>
      </w:r>
      <w:r w:rsidR="00A67C15">
        <w:rPr>
          <w:color w:val="000000"/>
        </w:rPr>
        <w:t>2</w:t>
      </w:r>
      <w:r w:rsidR="00373CC2">
        <w:rPr>
          <w:color w:val="000000"/>
        </w:rPr>
        <w:t>9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73CC2">
        <w:t xml:space="preserve">MICKO j.d.o.o. u likvidaciji, Našice, Josipa </w:t>
      </w:r>
      <w:proofErr w:type="spellStart"/>
      <w:r w:rsidR="00373CC2">
        <w:t>Jurja</w:t>
      </w:r>
      <w:proofErr w:type="spellEnd"/>
      <w:r w:rsidR="00373CC2">
        <w:t xml:space="preserve"> Strossmayera 24, MBS: 030160355, OIB: 84713652774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373CC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9F2C51">
        <w:rPr>
          <w:b/>
          <w:u w:val="single"/>
        </w:rPr>
        <w:t>0</w:t>
      </w:r>
      <w:r w:rsidR="001D05CF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</w:t>
      </w:r>
      <w:r w:rsidR="00373CC2" w:rsidRPr="00373CC2">
        <w:t>likvidator</w:t>
      </w:r>
      <w:r w:rsidR="00373CC2">
        <w:t xml:space="preserve"> </w:t>
      </w:r>
      <w:r w:rsidR="00373CC2" w:rsidRPr="00373CC2">
        <w:t>Dinko Mijić, OIB: 18334156758</w:t>
      </w:r>
      <w:r w:rsidR="005368E5">
        <w:t xml:space="preserve">, </w:t>
      </w:r>
      <w:r w:rsidR="00373CC2" w:rsidRPr="00373CC2">
        <w:t xml:space="preserve">Našice, Josipa </w:t>
      </w:r>
      <w:proofErr w:type="spellStart"/>
      <w:r w:rsidR="00373CC2" w:rsidRPr="00373CC2">
        <w:t>Jurja</w:t>
      </w:r>
      <w:proofErr w:type="spellEnd"/>
      <w:r w:rsidR="00373CC2" w:rsidRPr="00373CC2">
        <w:t xml:space="preserve"> </w:t>
      </w:r>
      <w:proofErr w:type="spellStart"/>
      <w:r w:rsidR="00373CC2" w:rsidRPr="00373CC2">
        <w:t>Štrosmajera</w:t>
      </w:r>
      <w:proofErr w:type="spellEnd"/>
      <w:r w:rsidR="00373CC2" w:rsidRPr="00373CC2">
        <w:t xml:space="preserve"> 24</w:t>
      </w:r>
    </w:p>
    <w:p w:rsidRDefault="00E3004B" w:rsidP="00A170A4" w:rsidR="00E3004B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2</w:t>
      </w:r>
      <w:r w:rsidR="005D1D75">
        <w:t>9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A9521B" w:rsidR="00A9521B">
      <w:pPr>
        <w:pStyle w:val="Odlomakpopisa"/>
        <w:numPr>
          <w:ilvl w:val="0"/>
          <w:numId w:val="10"/>
        </w:numPr>
        <w:jc w:val="both"/>
      </w:pPr>
      <w:r w:rsidRPr="00A9521B">
        <w:rPr>
          <w:color w:val="000000"/>
        </w:rPr>
        <w:t>zakonski zastupnik</w:t>
      </w:r>
      <w:r w:rsidR="00527AA7" w:rsidRPr="00A9521B">
        <w:rPr>
          <w:color w:val="000000"/>
        </w:rPr>
        <w:t xml:space="preserve"> dužnika</w:t>
      </w:r>
      <w:r w:rsidR="00C342B1" w:rsidRPr="00C342B1">
        <w:t xml:space="preserve"> </w:t>
      </w:r>
      <w:r w:rsidR="00A9521B">
        <w:t>Dinko Mijić</w:t>
      </w:r>
      <w:r w:rsidR="00FC3A6F" w:rsidRPr="009022CC">
        <w:t xml:space="preserve">, </w:t>
      </w:r>
      <w:r w:rsidR="00A9521B">
        <w:t xml:space="preserve">Našice, Josipa </w:t>
      </w:r>
      <w:proofErr w:type="spellStart"/>
      <w:r w:rsidR="00A9521B">
        <w:t>Jurja</w:t>
      </w:r>
      <w:proofErr w:type="spellEnd"/>
      <w:r w:rsidR="00A9521B">
        <w:t xml:space="preserve"> </w:t>
      </w:r>
      <w:proofErr w:type="spellStart"/>
      <w:r w:rsidR="00A9521B">
        <w:t>Štrosmajera</w:t>
      </w:r>
      <w:proofErr w:type="spellEnd"/>
      <w:r w:rsidR="00A9521B">
        <w:t xml:space="preserve"> 24</w:t>
      </w:r>
    </w:p>
    <w:p w:rsidRDefault="00527AA7" w:rsidP="00632CC0" w:rsidR="0033460E" w:rsidRPr="00A9521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A9521B">
        <w:rPr>
          <w:color w:val="000000"/>
        </w:rPr>
        <w:t xml:space="preserve">R </w:t>
      </w:r>
      <w:r w:rsidR="00A9521B">
        <w:rPr>
          <w:color w:val="000000"/>
        </w:rPr>
        <w:t>27</w:t>
      </w:r>
      <w:r w:rsidR="0044216B" w:rsidRPr="00A9521B">
        <w:rPr>
          <w:color w:val="000000"/>
        </w:rPr>
        <w:t>.11.2018</w:t>
      </w:r>
      <w:r w:rsidRPr="00A9521B">
        <w:rPr>
          <w:color w:val="000000"/>
        </w:rPr>
        <w:t xml:space="preserve">. u </w:t>
      </w:r>
      <w:r w:rsidR="007A0C77" w:rsidRPr="00A9521B">
        <w:rPr>
          <w:color w:val="000000"/>
        </w:rPr>
        <w:t>9</w:t>
      </w:r>
      <w:r w:rsidR="00FC3A6F" w:rsidRPr="00A9521B">
        <w:rPr>
          <w:color w:val="000000"/>
        </w:rPr>
        <w:t>,</w:t>
      </w:r>
      <w:r w:rsidR="00E3004B" w:rsidRPr="00A9521B">
        <w:rPr>
          <w:color w:val="000000"/>
        </w:rPr>
        <w:t>0</w:t>
      </w:r>
      <w:r w:rsidR="00D4739A" w:rsidRPr="00A9521B">
        <w:rPr>
          <w:color w:val="000000"/>
        </w:rPr>
        <w:t>0</w:t>
      </w:r>
      <w:r w:rsidR="0044216B" w:rsidRPr="00A9521B">
        <w:rPr>
          <w:color w:val="000000"/>
        </w:rPr>
        <w:t xml:space="preserve"> sati</w:t>
      </w:r>
    </w:p>
    <w:sectPr w:rsidR="0033460E" w:rsidRPr="00A9521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06D" w:rsidR="00D7006D">
      <w:r>
        <w:separator/>
      </w:r>
    </w:p>
  </w:endnote>
  <w:endnote w:id="0" w:type="continuationSeparator">
    <w:p w:rsidRDefault="00D7006D" w:rsidR="00D70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06D" w:rsidR="00D7006D">
      <w:r>
        <w:separator/>
      </w:r>
    </w:p>
  </w:footnote>
  <w:footnote w:id="0" w:type="continuationSeparator">
    <w:p w:rsidRDefault="00D7006D" w:rsidR="00D70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373CC2" w:rsidR="00373CC2">
    <w:pPr>
      <w:jc w:val="right"/>
    </w:pPr>
    <w:r>
      <w:tab/>
    </w:r>
    <w:r>
      <w:tab/>
    </w:r>
    <w:r w:rsidR="00373CC2">
      <w:t>7 St-987/18-8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3752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3CC2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1D75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9521B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006D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7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037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37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7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7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7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037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37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7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7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57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MICKO jednostavno društvo s ograničenom odgovornošću za usluge u likvidaciji</izvorni_sadrzaj>
    <derivirana_varijabla naziv="DomainObject.Predmet.ProtustrankaFormated_1">  MICKO jednostavno društvo s ograničenom odgovornošću za usluge u likvidaciji</derivirana_varijabla>
  </DomainObject.Predmet.ProtustrankaFormated>
  <DomainObject.Predmet.ProtustrankaFormatedOIB>
    <izvorni_sadrzaj>  MICKO jednostavno društvo s ograničenom odgovornošću za usluge u likvidaciji, OIB 84713652774</izvorni_sadrzaj>
    <derivirana_varijabla naziv="DomainObject.Predmet.ProtustrankaFormatedOIB_1">  MICKO jednostavno društvo s ograničenom odgovornošću za usluge u likvidaciji, OIB 84713652774</derivirana_varijabla>
  </DomainObject.Predmet.ProtustrankaFormatedOIB>
  <DomainObject.Predmet.ProtustrankaFormatedWithAdress>
    <izvorni_sadrzaj> MICKO jednostavno društvo s ograničenom odgovornošću za usluge u likvidaciji, Josipa Jurja Strossmayera 24, 31500 Našice</izvorni_sadrzaj>
    <derivirana_varijabla naziv="DomainObject.Predmet.ProtustrankaFormatedWithAdress_1"> MICKO jednostavno društvo s ograničenom odgovornošću za usluge u likvidaciji, Josipa Jurja Strossmayera 24, 31500 Našice</derivirana_varijabla>
  </DomainObject.Predmet.ProtustrankaFormatedWithAdress>
  <DomainObject.Predmet.ProtustrankaFormatedWithAdressOIB>
    <izvorni_sadrzaj> MICKO jednostavno društvo s ograničenom odgovornošću za usluge u likvidaciji, OIB 84713652774, Josipa Jurja Strossmayera 24, 31500 Našice</izvorni_sadrzaj>
    <derivirana_varijabla naziv="DomainObject.Predmet.ProtustrankaFormatedWithAdressOIB_1"> MICKO jednostavno društvo s ograničenom odgovornošću za usluge u likvidaciji, OIB 84713652774, Josipa Jurja Strossmayera 24, 31500 Našice</derivirana_varijabla>
  </DomainObject.Predmet.ProtustrankaFormatedWithAdressOIB>
  <DomainObject.Predmet.ProtustrankaWithAdress>
    <izvorni_sadrzaj>MICKO jednostavno društvo s ograničenom odgovornošću za usluge u likvidaciji Josipa Jurja Strossmayera 24, 31500 Našice</izvorni_sadrzaj>
    <derivirana_varijabla naziv="DomainObject.Predmet.ProtustrankaWithAdress_1">MICKO jednostavno društvo s ograničenom odgovornošću za usluge u likvidaciji Josipa Jurja Strossmayera 24, 31500 Našice</derivirana_varijabla>
  </DomainObject.Predmet.ProtustrankaWithAdress>
  <DomainObject.Predmet.ProtustrankaWithAdressOIB>
    <izvorni_sadrzaj>MICKO jednostavno društvo s ograničenom odgovornošću za usluge u likvidaciji, OIB 84713652774, Josipa Jurja Strossmayera 24, 31500 Našice</izvorni_sadrzaj>
    <derivirana_varijabla naziv="DomainObject.Predmet.ProtustrankaWithAdressOIB_1">MICKO jednostavno društvo s ograničenom odgovornošću za usluge u likvidaciji, OIB 84713652774, Josipa Jurja Strossmayera 24, 31500 Našice</derivirana_varijabla>
  </DomainObject.Predmet.ProtustrankaWithAdressOIB>
  <DomainObject.Predmet.ProtustrankaNazivFormated>
    <izvorni_sadrzaj>MICKO jednostavno društvo s ograničenom odgovornošću za usluge u likvidaciji</izvorni_sadrzaj>
    <derivirana_varijabla naziv="DomainObject.Predmet.ProtustrankaNazivFormated_1">MICKO jednostavno društvo s ograničenom odgovornošću za usluge u likvidaciji</derivirana_varijabla>
  </DomainObject.Predmet.ProtustrankaNazivFormated>
  <DomainObject.Predmet.ProtustrankaNazivFormatedOIB>
    <izvorni_sadrzaj>MICKO jednostavno društvo s ograničenom odgovornošću za usluge u likvidaciji, OIB 84713652774</izvorni_sadrzaj>
    <derivirana_varijabla naziv="DomainObject.Predmet.ProtustrankaNazivFormatedOIB_1">MICKO jednostavno društvo s ograničenom odgovornošću za usluge u likvidaciji, OIB 84713652774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MICKO jednostavno društvo s ograničenom odgovornošću za usluge u likvidaciji</item>
    </izvorni_sadrzaj>
    <derivirana_varijabla naziv="DomainObject.Predmet.ProtuStrankaListFormated_1">
      <item>MICKO jednostavno društvo s ograničenom odgovornošću za usluge u likvidaciji</item>
    </derivirana_varijabla>
  </DomainObject.Predmet.ProtuStrankaListFormated>
  <DomainObject.Predmet.ProtuStrankaListFormatedOIB>
    <izvorni_sadrzaj>
      <item>MICKO jednostavno društvo s ograničenom odgovornošću za usluge u likvidaciji, OIB 84713652774</item>
    </izvorni_sadrzaj>
    <derivirana_varijabla naziv="DomainObject.Predmet.ProtuStrankaListFormatedOIB_1">
      <item>MICKO jednostavno društvo s ograničenom odgovornošću za usluge u likvidaciji, OIB 84713652774</item>
    </derivirana_varijabla>
  </DomainObject.Predmet.ProtuStrankaListFormatedOIB>
  <DomainObject.Predmet.ProtuStrankaListFormatedWithAdress>
    <izvorni_sadrzaj>
      <item>MICKO jednostavno društvo s ograničenom odgovornošću za usluge u likvidaciji, Josipa Jurja Strossmayera 24, 31500 Našice</item>
    </izvorni_sadrzaj>
    <derivirana_varijabla naziv="DomainObject.Predmet.ProtuStrankaListFormatedWithAdress_1">
      <item>MICKO jednostavno društvo s ograničenom odgovornošću za usluge u likvidaciji, Josipa Jurja Strossmayera 24, 31500 Našice</item>
    </derivirana_varijabla>
  </DomainObject.Predmet.ProtuStrankaListFormatedWithAdress>
  <DomainObject.Predmet.ProtuStrankaListFormatedWithAdressOIB>
    <izvorni_sadrzaj>
      <item>MICKO jednostavno društvo s ograničenom odgovornošću za usluge u likvidaciji, OIB 84713652774, Josipa Jurja Strossmayera 24, 31500 Našice</item>
    </izvorni_sadrzaj>
    <derivirana_varijabla naziv="DomainObject.Predmet.ProtuStrankaListFormatedWithAdressOIB_1">
      <item>MICKO jednostavno društvo s ograničenom odgovornošću za usluge u likvidaciji, OIB 84713652774, Josipa Jurja Strossmayera 24, 31500 Našice</item>
    </derivirana_varijabla>
  </DomainObject.Predmet.ProtuStrankaListFormatedWithAdressOIB>
  <DomainObject.Predmet.ProtuStrankaListNazivFormated>
    <izvorni_sadrzaj>
      <item>MICKO jednostavno društvo s ograničenom odgovornošću za usluge u likvidaciji</item>
    </izvorni_sadrzaj>
    <derivirana_varijabla naziv="DomainObject.Predmet.ProtuStrankaListNazivFormated_1">
      <item>MICKO jednostavno društvo s ograničenom odgovornošću za usluge u likvidaciji</item>
    </derivirana_varijabla>
  </DomainObject.Predmet.ProtuStrankaListNazivFormated>
  <DomainObject.Predmet.ProtuStrankaListNazivFormatedOIB>
    <izvorni_sadrzaj>
      <item>MICKO jednostavno društvo s ograničenom odgovornošću za usluge u likvidaciji, OIB 84713652774</item>
    </izvorni_sadrzaj>
    <derivirana_varijabla naziv="DomainObject.Predmet.ProtuStrankaListNazivFormatedOIB_1">
      <item>MICKO jednostavno društvo s ograničenom odgovornošću za usluge u likvidaciji, OIB 84713652774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MICKO jednostavno društvo s ograničenom odgovornošću za usluge u likvidaciji</izvorni_sadrzaj>
    <derivirana_varijabla naziv="DomainObject.Predmet.ProtustrankaIDrugi_1">MICKO jednostavno društvo s ograničenom odgovornošću za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MICKO jednostavno društvo s ograničenom odgovornošću za usluge u likvidaciji, OIB 84713652774, Josipa Jurja Strossmayera 24, 31500 Našice</izvorni_sadrzaj>
    <derivirana_varijabla naziv="DomainObject.Predmet.ProtustrankaIDrugiAdressOIB_1">MICKO jednostavno društvo s ograničenom odgovornošću za usluge u likvidaciji, OIB 84713652774, Josipa Jurja Strossmayera 24,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MICKO jednostavno društvo s ograničenom odgovornošću za usluge u likvidaciji</item>
    </izvorni_sadrzaj>
    <derivirana_varijabla naziv="DomainObject.Predmet.SudioniciListNaziv_1">
      <item>FINA RC OSIJEK</item>
      <item>MICKO jednostavno društvo s ograničenom odgovornošću za usluge u likvidaciji</item>
    </derivirana_varijabla>
  </DomainObject.Predmet.SudioniciListNaziv>
  <DomainObject.Predmet.SudioniciListAdressOIB>
    <izvorni_sadrzaj>
      <item>FINA RC OSIJEK, OIB 85821130368</item>
      <item>MICKO jednostavno društvo s ograničenom odgovornošću za usluge u likvidaciji, OIB 84713652774, Josipa Jurja Strossmayera 24,31500 Našice</item>
    </izvorni_sadrzaj>
    <derivirana_varijabla naziv="DomainObject.Predmet.SudioniciListAdressOIB_1">
      <item>FINA RC OSIJEK, OIB 85821130368</item>
      <item>MICKO jednostavno društvo s ograničenom odgovornošću za usluge u likvidaciji, OIB 84713652774, Josipa Jurja Strossmayera 24,31500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84713652774</item>
    </izvorni_sadrzaj>
    <derivirana_varijabla naziv="DomainObject.Predmet.SudioniciListNazivOIB_1">
      <item>, OIB 85821130368</item>
      <item>, OIB 84713652774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St-987/2018-6</izvorni_sadrzaj>
    <derivirana_varijabla naziv="DomainObject.PredzadnjaOdlukaIzPredmeta.Oznaka_1">St-987/2018-6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194</properties:Words>
  <properties:Characters>1070</properties:Characters>
  <properties:Lines>46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2018-10-29T12:21:00Z</dcterms:modified>
  <cp:revision>214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