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a0f6" w14:paraId="fe3a0f6" w:rsidRDefault="00194C37" w:rsidP="00194C37" w:rsidR="00194C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6A7C4E">
        <w:t>297</w:t>
      </w:r>
      <w:r w:rsidRPr="00310295">
        <w:t>/1</w:t>
      </w:r>
      <w:r w:rsidR="00992549">
        <w:t>5</w:t>
      </w:r>
    </w:p>
    <w:p w:rsidRDefault="009B47A9" w:rsidP="009B47A9" w:rsidR="002C306A" w:rsidRPr="00310295">
      <w:pPr>
        <w:jc w:val="center"/>
      </w:pPr>
      <w:r>
        <w:t>R E P U B L I K A    H R V A T S K A</w:t>
      </w: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6A7C4E" w:rsidRPr="006A7C4E">
        <w:t>povodom prijedloga FINANCIJSKA AGENCIJA, Zagreb, Vrtni put 3 za pokretanje stečajnog postupka nad društvom EKO-VET GRUPA d.o.o. za proizvodnju i usluge, Zagreb, Anina 94, MBS:080651393, OIB:83917779696</w:t>
      </w:r>
      <w:r w:rsidR="00161148">
        <w:t>,</w:t>
      </w:r>
      <w:r w:rsidR="00F635AB">
        <w:t xml:space="preserve"> </w:t>
      </w:r>
      <w:r w:rsidR="00BE1937">
        <w:t>2</w:t>
      </w:r>
      <w:r w:rsidR="002C306A" w:rsidRPr="007F40F9">
        <w:t xml:space="preserve">. </w:t>
      </w:r>
      <w:r w:rsidR="006A7C4E">
        <w:t>studenoga</w:t>
      </w:r>
      <w:r w:rsidR="002D52FB">
        <w:t xml:space="preserve"> 201</w:t>
      </w:r>
      <w:r>
        <w:t>5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A71481" w:rsidRPr="00A71481">
        <w:t xml:space="preserve">dužnikom </w:t>
      </w:r>
      <w:r w:rsidR="006A7C4E" w:rsidRPr="006A7C4E">
        <w:t>EKO-VET GRUPA d.o.o. za proizvodnju i usluge, Zagreb, Anina 94, MBS:080651393, OIB:83917779696</w:t>
      </w:r>
      <w:r w:rsidRPr="00261A15">
        <w:t>,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6A7C4E">
        <w:t>5</w:t>
      </w:r>
      <w:r w:rsidR="00A71481" w:rsidRPr="00A71481">
        <w:t>0.000,00 kn</w:t>
      </w:r>
      <w:r w:rsidRPr="00D534B1">
        <w:t xml:space="preserve"> za pokriće troškova prethodnog i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6A7C4E">
        <w:t>297</w:t>
      </w:r>
      <w:r w:rsidR="006B3B2F">
        <w:t>1</w:t>
      </w:r>
      <w:r w:rsidR="00992549">
        <w:t>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BE1937">
        <w:t>na 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6A7C4E" w:rsidP="00D677F7" w:rsidR="006A7C4E" w:rsidRPr="00CB1210">
      <w:pPr>
        <w:jc w:val="center"/>
      </w:pPr>
    </w:p>
    <w:p w:rsidRDefault="006A7C4E" w:rsidP="00A71481" w:rsidR="006B3B2F">
      <w:pPr>
        <w:ind w:firstLine="708"/>
        <w:jc w:val="both"/>
      </w:pPr>
      <w:r w:rsidRPr="006A7C4E">
        <w:t>Predlagatelj je temeljem članka 27. stavak 5. Zakona o financijskom poslovanju i predstečajnoj nagodbi (NN 108/12, 144/12, 81/13 i 112/13) podnio prijedlog za otvaranje stečajnog postupka nad dužnikom. Uz prijedlog je između ostalog dostavljena i potvrda FINA-e od 13. travnja 2015. iz koje proizlazi da je račun dužnika u blokadi duže od 60 dana.</w:t>
      </w:r>
    </w:p>
    <w:p w:rsidRDefault="004F4B1A" w:rsidP="004F4B1A" w:rsidR="00F33914">
      <w:pPr>
        <w:ind w:firstLine="708"/>
        <w:jc w:val="both"/>
      </w:pPr>
      <w:r>
        <w:t xml:space="preserve">Prema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 na temelju prijedloga za otvaranje stečajnog postupka stečajni sudac donosi rješenje o pokretanju postupka radi utvrđivanja uvjeta za otvaranje stečajnog postupka (prethodni postupak)</w:t>
      </w:r>
      <w:r w:rsidR="00A33F91">
        <w:t>.</w:t>
      </w:r>
    </w:p>
    <w:p w:rsidRDefault="00F33914" w:rsidP="00F33914" w:rsidR="00161148">
      <w:pPr>
        <w:ind w:firstLine="708"/>
        <w:jc w:val="both"/>
      </w:pPr>
      <w:r>
        <w:t>Slijedom rečenog, Sud je utvrdio da je predlagatelj ovlašten podnijeti prijedlog za otvaranje stečajnog postupka nad dužnikom sukladno čl. 39. Stečajnog zakona („Narodne novine“ broj 44/96, 29/99, 129/00, 123/03, 82/06</w:t>
      </w:r>
      <w:r w:rsidR="00A33F91">
        <w:t>,</w:t>
      </w:r>
      <w:r>
        <w:t xml:space="preserve"> 116/10,</w:t>
      </w:r>
      <w:r w:rsidR="00A33F91">
        <w:t xml:space="preserve"> 25/12 i 133/12</w:t>
      </w:r>
      <w:r>
        <w:t xml:space="preserve"> dalje: SZ).</w:t>
      </w:r>
    </w:p>
    <w:p w:rsidRDefault="00D76A66" w:rsidP="00F33914" w:rsidR="004A7333">
      <w:pPr>
        <w:jc w:val="both"/>
      </w:pPr>
      <w:r>
        <w:tab/>
        <w:t xml:space="preserve">Na ročištu radi </w:t>
      </w:r>
      <w:r w:rsidR="009A37E0">
        <w:t xml:space="preserve">rasprave o uvjetima za </w:t>
      </w:r>
      <w:r>
        <w:t xml:space="preserve">otvaranje stečajnog postupka održanom </w:t>
      </w:r>
      <w:r w:rsidR="006A7C4E">
        <w:t>29</w:t>
      </w:r>
      <w:r>
        <w:t>.</w:t>
      </w:r>
      <w:r w:rsidR="00E0511B">
        <w:t xml:space="preserve"> </w:t>
      </w:r>
      <w:r w:rsidR="006A7C4E">
        <w:t>listopada</w:t>
      </w:r>
      <w:r w:rsidR="00992549">
        <w:t xml:space="preserve"> </w:t>
      </w:r>
      <w:r w:rsidR="00EB6CCC">
        <w:t>201</w:t>
      </w:r>
      <w:r w:rsidR="00A33F91">
        <w:t>5</w:t>
      </w:r>
      <w:r w:rsidR="00EB6CCC">
        <w:t>.</w:t>
      </w:r>
      <w:r>
        <w:t xml:space="preserve">, </w:t>
      </w:r>
      <w:r w:rsidR="009A37E0">
        <w:t>privremen</w:t>
      </w:r>
      <w:r w:rsidR="00022E78">
        <w:t>i</w:t>
      </w:r>
      <w:r w:rsidR="009A37E0">
        <w:t xml:space="preserve"> </w:t>
      </w:r>
      <w:r>
        <w:t>stečajn</w:t>
      </w:r>
      <w:r w:rsidR="00022E78">
        <w:t>i</w:t>
      </w:r>
      <w:r>
        <w:t xml:space="preserve"> upravitelj izlaga</w:t>
      </w:r>
      <w:r w:rsidR="00022E78">
        <w:t>o</w:t>
      </w:r>
      <w:r w:rsidR="009A37E0">
        <w:t xml:space="preserve"> je</w:t>
      </w:r>
      <w:r>
        <w:t xml:space="preserve"> kao u </w:t>
      </w:r>
      <w:r w:rsidR="00A33F91">
        <w:t>pisanom izvješću</w:t>
      </w:r>
      <w:r w:rsidR="00161148">
        <w:t xml:space="preserve"> koje je sastavni dio spisa predme</w:t>
      </w:r>
      <w:r w:rsidR="00F33914">
        <w:t xml:space="preserve">ta te u bitnome naveo da su kod dužnika ostvareni uvjeti za otvaranje stečajnog postupka ali da dužnik nema dovoljno </w:t>
      </w:r>
      <w:r w:rsidR="00BE1937">
        <w:t xml:space="preserve">lako unovčive imovine </w:t>
      </w:r>
      <w:r w:rsidR="00F33914">
        <w:t xml:space="preserve">imovine iz koje bi se podmirili troškovi stečajnog postupka, te je </w:t>
      </w:r>
      <w:r w:rsidR="00161148">
        <w:t xml:space="preserve">predložio Sudu da temeljem odredbe čl. 63. SZ-a pozove vjerovnike na solidarnu uplatu predujma troškova stečajnog postupka u visini od </w:t>
      </w:r>
      <w:r w:rsidR="006A7C4E">
        <w:t>5</w:t>
      </w:r>
      <w:r w:rsidR="00A71481">
        <w:t>0.000</w:t>
      </w:r>
      <w:r w:rsidR="00992549" w:rsidRPr="00992549">
        <w:t>,00 kn</w:t>
      </w:r>
      <w:r w:rsidR="00161148">
        <w:t>.</w:t>
      </w:r>
    </w:p>
    <w:p w:rsidRDefault="006A7C4E" w:rsidP="00161148" w:rsidR="006A7C4E">
      <w:pPr>
        <w:jc w:val="both"/>
      </w:pPr>
      <w:r>
        <w:tab/>
        <w:t>Dužnik je u cijelosti prihvatio izvješće privremenog stečajnog upravitelja.</w:t>
      </w:r>
      <w:r w:rsidR="00E95F6F">
        <w:tab/>
      </w:r>
    </w:p>
    <w:p w:rsidRDefault="00F33914" w:rsidP="006A7C4E" w:rsidR="00022E78">
      <w:pPr>
        <w:ind w:firstLine="708"/>
        <w:jc w:val="both"/>
      </w:pPr>
      <w:r>
        <w:t>Iz potvrde</w:t>
      </w:r>
      <w:r w:rsidRPr="00F33914">
        <w:t xml:space="preserve"> </w:t>
      </w:r>
      <w:r w:rsidR="00A33F91" w:rsidRPr="00A33F91">
        <w:t xml:space="preserve">FINA-e </w:t>
      </w:r>
      <w:r w:rsidR="004E1971" w:rsidRPr="004E1971">
        <w:t>od</w:t>
      </w:r>
      <w:r w:rsidR="00BE1937">
        <w:t xml:space="preserve"> </w:t>
      </w:r>
      <w:r w:rsidR="006A7C4E">
        <w:t>15</w:t>
      </w:r>
      <w:r w:rsidR="004E1971" w:rsidRPr="004E1971">
        <w:t xml:space="preserve">. </w:t>
      </w:r>
      <w:r w:rsidR="006A7C4E">
        <w:t>listopada</w:t>
      </w:r>
      <w:r w:rsidR="004E1971" w:rsidRPr="004E1971">
        <w:t xml:space="preserve"> 2015. </w:t>
      </w:r>
      <w:r w:rsidR="004E1971">
        <w:t xml:space="preserve">utvrđeno je </w:t>
      </w:r>
      <w:r w:rsidR="004E1971" w:rsidRPr="004E1971">
        <w:t xml:space="preserve">da </w:t>
      </w:r>
      <w:r w:rsidR="00BE1937">
        <w:t>je račun dužnika u neprekidnoj blokadi 1</w:t>
      </w:r>
      <w:r w:rsidR="006A7C4E">
        <w:t>8</w:t>
      </w:r>
      <w:r w:rsidR="00BE1937">
        <w:t xml:space="preserve">5 dana za iznos od </w:t>
      </w:r>
      <w:r w:rsidR="006A7C4E">
        <w:t>1.200.304,49</w:t>
      </w:r>
      <w:r w:rsidR="00BE1937">
        <w:t xml:space="preserve"> kn</w:t>
      </w:r>
      <w:r w:rsidR="004E1971" w:rsidRPr="004E1971">
        <w:t>.</w:t>
      </w:r>
    </w:p>
    <w:p w:rsidRDefault="001013EE" w:rsidP="00D76A66" w:rsidR="00065B42" w:rsidRPr="00CB1210">
      <w:pPr>
        <w:ind w:firstLine="708"/>
        <w:jc w:val="both"/>
      </w:pPr>
      <w:r w:rsidRPr="00CB1210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</w:t>
      </w:r>
      <w:r w:rsidR="00065B42" w:rsidRPr="00CB1210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</w:t>
      </w:r>
      <w:r w:rsidR="00065B42" w:rsidRPr="00CB1210">
        <w:lastRenderedPageBreak/>
        <w:t xml:space="preserve">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privremen</w:t>
      </w:r>
      <w:r w:rsidR="00180C63">
        <w:t>i</w:t>
      </w:r>
      <w:r w:rsidR="001013EE" w:rsidRPr="00CB1210">
        <w:t xml:space="preserve"> stečajn</w:t>
      </w:r>
      <w:r w:rsidR="00180C63">
        <w:t>i</w:t>
      </w:r>
      <w:r w:rsidRPr="00CB1210">
        <w:t xml:space="preserve"> upravitelj</w:t>
      </w:r>
      <w:r w:rsidR="001013EE" w:rsidRPr="00CB1210">
        <w:t xml:space="preserve"> predloži</w:t>
      </w:r>
      <w:r w:rsidR="00180C63">
        <w:t>o</w:t>
      </w:r>
      <w:r w:rsidR="001013EE" w:rsidRPr="00CB1210">
        <w:t xml:space="preserve"> je</w:t>
      </w:r>
      <w:r w:rsidRPr="00CB1210">
        <w:t xml:space="preserve"> pozvati vjerovnike na uplatu predujma za pokriće troškova postupka te</w:t>
      </w:r>
      <w:r w:rsidR="001013EE" w:rsidRPr="00CB1210">
        <w:t xml:space="preserve"> je pri tome nave</w:t>
      </w:r>
      <w:r w:rsidR="00072316">
        <w:t xml:space="preserve">o </w:t>
      </w:r>
      <w:r w:rsidRPr="00CB1210">
        <w:t>da predvidivi iznos dostatan za pokriće troškova</w:t>
      </w:r>
      <w:r w:rsidR="00E44336">
        <w:t xml:space="preserve"> prethodnog i</w:t>
      </w:r>
      <w:r w:rsidRPr="00CB1210">
        <w:t xml:space="preserve"> stečajn</w:t>
      </w:r>
      <w:r w:rsidR="00947BCF" w:rsidRPr="00CB1210">
        <w:t xml:space="preserve">og postupka iznosi </w:t>
      </w:r>
      <w:r w:rsidR="00E44336">
        <w:t xml:space="preserve"> </w:t>
      </w:r>
      <w:r w:rsidR="006A7C4E">
        <w:t>5</w:t>
      </w:r>
      <w:r w:rsidR="00A71481" w:rsidRPr="00A71481">
        <w:t>0.000,00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 1.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>u</w:t>
      </w:r>
      <w:r w:rsidR="00CB1210">
        <w:t>,</w:t>
      </w:r>
      <w:r w:rsidRPr="00CB1210">
        <w:t xml:space="preserve"> </w:t>
      </w:r>
      <w:r w:rsidR="00BE1937">
        <w:t>2</w:t>
      </w:r>
      <w:r w:rsidR="00E75BE6" w:rsidRPr="00E75BE6">
        <w:t xml:space="preserve">. </w:t>
      </w:r>
      <w:r w:rsidR="006A7C4E">
        <w:t>studenoga</w:t>
      </w:r>
      <w:r w:rsidR="00E75BE6" w:rsidRPr="00E75BE6">
        <w:t xml:space="preserve"> 201</w:t>
      </w:r>
      <w:r w:rsidR="00A33F91">
        <w:t>5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D04DF4">
        <w:t xml:space="preserve"> 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F569A5" w:rsidP="00F569A5" w:rsidR="00F569A5"/>
    <w:p w:rsidRDefault="00D04DF4" w:rsidP="00F569A5" w:rsidR="00D04DF4"/>
    <w:p w:rsidRDefault="00D04DF4" w:rsidP="00D04DF4" w:rsidR="00D04DF4">
      <w:r>
        <w:t>DNA:</w:t>
      </w:r>
    </w:p>
    <w:p w:rsidRDefault="00D04DF4" w:rsidP="00D04DF4" w:rsidR="00D04DF4">
      <w:pPr>
        <w:numPr>
          <w:ilvl w:val="0"/>
          <w:numId w:val="4"/>
        </w:numPr>
      </w:pPr>
      <w:r>
        <w:t>priv. st. upravitelju</w:t>
      </w:r>
    </w:p>
    <w:p w:rsidRDefault="00D04DF4" w:rsidP="00D04DF4" w:rsidR="00D04DF4">
      <w:pPr>
        <w:numPr>
          <w:ilvl w:val="0"/>
          <w:numId w:val="4"/>
        </w:numPr>
      </w:pPr>
      <w:r>
        <w:t xml:space="preserve">dužniku </w:t>
      </w:r>
    </w:p>
    <w:p w:rsidRDefault="00D04DF4" w:rsidP="00D04DF4" w:rsidR="00D04DF4">
      <w:pPr>
        <w:numPr>
          <w:ilvl w:val="0"/>
          <w:numId w:val="4"/>
        </w:numPr>
      </w:pPr>
      <w:r>
        <w:t>e-oglasna ploča suda 8 dana</w:t>
      </w:r>
    </w:p>
    <w:p w:rsidRDefault="00D04DF4" w:rsidP="00D04DF4" w:rsidR="00D04DF4">
      <w:pPr>
        <w:numPr>
          <w:ilvl w:val="0"/>
          <w:numId w:val="4"/>
        </w:numPr>
      </w:pPr>
      <w:r>
        <w:t>računovodstvo suda</w:t>
      </w:r>
    </w:p>
    <w:p w:rsidRDefault="00D04DF4" w:rsidP="00F569A5" w:rsidR="00D04DF4"/>
    <w:p w:rsidRDefault="00D04DF4" w:rsidP="00F569A5" w:rsidR="00D04DF4" w:rsidRPr="00CB1210"/>
    <w:sectPr w:rsidSect="00607499" w:rsidR="00D04DF4" w:rsidRPr="00CB1210">
      <w:headerReference w:type="even" r:id="rId10"/>
      <w:headerReference w:type="default" r:id="rId11"/>
      <w:pgSz w:h="16838" w:w="11906"/>
      <w:pgMar w:gutter="0" w:footer="708" w:header="708" w:left="1417" w:bottom="54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D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6A7C4E">
      <w:t>297</w:t>
    </w:r>
    <w:r>
      <w:t>/1</w:t>
    </w:r>
    <w:r w:rsidR="0099254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0D1B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2061BD"/>
    <w:rsid w:val="002938AF"/>
    <w:rsid w:val="002C306A"/>
    <w:rsid w:val="002D52FB"/>
    <w:rsid w:val="003329AB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92DD9"/>
    <w:rsid w:val="00607499"/>
    <w:rsid w:val="00636212"/>
    <w:rsid w:val="00654C3F"/>
    <w:rsid w:val="00657BEF"/>
    <w:rsid w:val="006747E7"/>
    <w:rsid w:val="006A263C"/>
    <w:rsid w:val="006A7C4E"/>
    <w:rsid w:val="006B3B2F"/>
    <w:rsid w:val="006E7AB2"/>
    <w:rsid w:val="00727ECA"/>
    <w:rsid w:val="00737234"/>
    <w:rsid w:val="007915F1"/>
    <w:rsid w:val="008068FE"/>
    <w:rsid w:val="00855D2B"/>
    <w:rsid w:val="00876390"/>
    <w:rsid w:val="00883880"/>
    <w:rsid w:val="0088631A"/>
    <w:rsid w:val="00891EF1"/>
    <w:rsid w:val="008A6C47"/>
    <w:rsid w:val="008C0CC1"/>
    <w:rsid w:val="008F447A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A16250"/>
    <w:rsid w:val="00A22636"/>
    <w:rsid w:val="00A33F91"/>
    <w:rsid w:val="00A71481"/>
    <w:rsid w:val="00A75EA1"/>
    <w:rsid w:val="00A75F17"/>
    <w:rsid w:val="00A9147B"/>
    <w:rsid w:val="00AA33A1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1937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4DF4"/>
    <w:rsid w:val="00D11E8F"/>
    <w:rsid w:val="00D37CC9"/>
    <w:rsid w:val="00D400BB"/>
    <w:rsid w:val="00D40CFA"/>
    <w:rsid w:val="00D57B45"/>
    <w:rsid w:val="00D677F7"/>
    <w:rsid w:val="00D760EA"/>
    <w:rsid w:val="00D76A66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3914"/>
    <w:rsid w:val="00F442CB"/>
    <w:rsid w:val="00F569A5"/>
    <w:rsid w:val="00F635AB"/>
    <w:rsid w:val="00F77BDF"/>
    <w:rsid w:val="00F8123E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6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6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5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St-297/2015-8</izvorni_sadrzaj>
    <derivirana_varijabla naziv="DomainObject.Oznaka_1">St-297/2015-8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2015.</izvorni_sadrzaj>
    <derivirana_varijabla naziv="DomainObject.Predmet.DatumOsnivanja_1">24.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EKO-VET GRUPA d.o.o.</izvorni_sadrzaj>
    <derivirana_varijabla naziv="DomainObject.Predmet.ProtustrankaFormated_1">  EKO-VET GRUPA d.o.o.</derivirana_varijabla>
  </DomainObject.Predmet.ProtustrankaFormated>
  <DomainObject.Predmet.ProtustrankaFormatedOIB>
    <izvorni_sadrzaj>  EKO-VET GRUPA d.o.o., OIB 83917779696</izvorni_sadrzaj>
    <derivirana_varijabla naziv="DomainObject.Predmet.ProtustrankaFormatedOIB_1">  EKO-VET GRUPA d.o.o., OIB 83917779696</derivirana_varijabla>
  </DomainObject.Predmet.ProtustrankaFormatedOIB>
  <DomainObject.Predmet.ProtustrankaFormatedWithAdress>
    <izvorni_sadrzaj> EKO-VET GRUPA d.o.o., Anina 94, Zagreb</izvorni_sadrzaj>
    <derivirana_varijabla naziv="DomainObject.Predmet.ProtustrankaFormatedWithAdress_1"> EKO-VET GRUPA d.o.o., Anina 94, Zagreb</derivirana_varijabla>
  </DomainObject.Predmet.ProtustrankaFormatedWithAdress>
  <DomainObject.Predmet.ProtustrankaFormatedWithAdressOIB>
    <izvorni_sadrzaj> EKO-VET GRUPA d.o.o., OIB 83917779696, Anina 94, Zagreb</izvorni_sadrzaj>
    <derivirana_varijabla naziv="DomainObject.Predmet.ProtustrankaFormatedWithAdressOIB_1"> EKO-VET GRUPA d.o.o., OIB 83917779696, Anina 94, Zagreb</derivirana_varijabla>
  </DomainObject.Predmet.ProtustrankaFormatedWithAdressOIB>
  <DomainObject.Predmet.ProtustrankaWithAdress>
    <izvorni_sadrzaj>EKO-VET GRUPA d.o.o. Anina 94, Zagreb</izvorni_sadrzaj>
    <derivirana_varijabla naziv="DomainObject.Predmet.ProtustrankaWithAdress_1">EKO-VET GRUPA d.o.o. Anina 94, Zagreb</derivirana_varijabla>
  </DomainObject.Predmet.ProtustrankaWithAdress>
  <DomainObject.Predmet.ProtustrankaWithAdressOIB>
    <izvorni_sadrzaj>EKO-VET GRUPA d.o.o., OIB 83917779696, Anina 94, Zagreb</izvorni_sadrzaj>
    <derivirana_varijabla naziv="DomainObject.Predmet.ProtustrankaWithAdressOIB_1">EKO-VET GRUPA d.o.o., OIB 83917779696, Anina 94, Zagreb</derivirana_varijabla>
  </DomainObject.Predmet.ProtustrankaWithAdressOIB>
  <DomainObject.Predmet.ProtustrankaNazivFormated>
    <izvorni_sadrzaj>EKO-VET GRUPA d.o.o.</izvorni_sadrzaj>
    <derivirana_varijabla naziv="DomainObject.Predmet.ProtustrankaNazivFormated_1">EKO-VET GRUPA d.o.o.</derivirana_varijabla>
  </DomainObject.Predmet.ProtustrankaNazivFormated>
  <DomainObject.Predmet.ProtustrankaNazivFormatedOIB>
    <izvorni_sadrzaj>EKO-VET GRUPA d.o.o., OIB 83917779696</izvorni_sadrzaj>
    <derivirana_varijabla naziv="DomainObject.Predmet.ProtustrankaNazivFormatedOIB_1">EKO-VET GRUPA d.o.o., OIB 83917779696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EKO-VET GRUPA d.o.o.</item>
    </izvorni_sadrzaj>
    <derivirana_varijabla naziv="DomainObject.Predmet.ProtuStrankaListFormated_1">
      <item>EKO-VET GRUPA d.o.o.</item>
    </derivirana_varijabla>
  </DomainObject.Predmet.ProtuStrankaListFormated>
  <DomainObject.Predmet.ProtuStrankaListFormatedOIB>
    <izvorni_sadrzaj>
      <item>EKO-VET GRUPA d.o.o., OIB 83917779696</item>
    </izvorni_sadrzaj>
    <derivirana_varijabla naziv="DomainObject.Predmet.ProtuStrankaListFormatedOIB_1">
      <item>EKO-VET GRUPA d.o.o., OIB 83917779696</item>
    </derivirana_varijabla>
  </DomainObject.Predmet.ProtuStrankaListFormatedOIB>
  <DomainObject.Predmet.ProtuStrankaListFormatedWithAdress>
    <izvorni_sadrzaj>
      <item>EKO-VET GRUPA d.o.o., Anina 94, Zagreb</item>
    </izvorni_sadrzaj>
    <derivirana_varijabla naziv="DomainObject.Predmet.ProtuStrankaListFormatedWithAdress_1">
      <item>EKO-VET GRUPA d.o.o., Anina 94, Zagreb</item>
    </derivirana_varijabla>
  </DomainObject.Predmet.ProtuStrankaListFormatedWithAdress>
  <DomainObject.Predmet.ProtuStrankaListFormatedWithAdressOIB>
    <izvorni_sadrzaj>
      <item>EKO-VET GRUPA d.o.o., OIB 83917779696, Anina 94, Zagreb</item>
    </izvorni_sadrzaj>
    <derivirana_varijabla naziv="DomainObject.Predmet.ProtuStrankaListFormatedWithAdressOIB_1">
      <item>EKO-VET GRUPA d.o.o., OIB 83917779696, Anina 94, Zagreb</item>
    </derivirana_varijabla>
  </DomainObject.Predmet.ProtuStrankaListFormatedWithAdressOIB>
  <DomainObject.Predmet.ProtuStrankaListNazivFormated>
    <izvorni_sadrzaj>
      <item>EKO-VET GRUPA d.o.o.</item>
    </izvorni_sadrzaj>
    <derivirana_varijabla naziv="DomainObject.Predmet.ProtuStrankaListNazivFormated_1">
      <item>EKO-VET GRUPA d.o.o.</item>
    </derivirana_varijabla>
  </DomainObject.Predmet.ProtuStrankaListNazivFormated>
  <DomainObject.Predmet.ProtuStrankaListNazivFormatedOIB>
    <izvorni_sadrzaj>
      <item>EKO-VET GRUPA d.o.o., OIB 83917779696</item>
    </izvorni_sadrzaj>
    <derivirana_varijabla naziv="DomainObject.Predmet.ProtuStrankaListNazivFormatedOIB_1">
      <item>EKO-VET GRUPA d.o.o., OIB 83917779696</item>
    </derivirana_varijabla>
  </DomainObject.Predmet.ProtuStrankaListNazivFormatedOIB>
  <DomainObject.Predmet.OstaliListFormated>
    <izvorni_sadrzaj>
      <item>GORAN JEDLIČKO</item>
    </izvorni_sadrzaj>
    <derivirana_varijabla naziv="DomainObject.Predmet.OstaliListFormated_1">
      <item>GORAN JEDLIČKO</item>
    </derivirana_varijabla>
  </DomainObject.Predmet.OstaliListFormated>
  <DomainObject.Predmet.OstaliListFormatedOIB>
    <izvorni_sadrzaj>
      <item>GORAN JEDLIČKO, OIB 03491070415</item>
    </izvorni_sadrzaj>
    <derivirana_varijabla naziv="DomainObject.Predmet.OstaliListFormatedOIB_1">
      <item>GORAN JEDLIČKO, OIB 03491070415</item>
    </derivirana_varijabla>
  </DomainObject.Predmet.OstaliListFormatedOIB>
  <DomainObject.Predmet.OstaliListFormatedWithAdress>
    <izvorni_sadrzaj>
      <item>GORAN JEDLIČKO, Maksimirska 18, 10000 Zagreb</item>
    </izvorni_sadrzaj>
    <derivirana_varijabla naziv="DomainObject.Predmet.OstaliListFormatedWithAdress_1">
      <item>GORAN JEDLIČKO, Maksimirska 18, 10000 Zagreb</item>
    </derivirana_varijabla>
  </DomainObject.Predmet.OstaliListFormatedWithAdress>
  <DomainObject.Predmet.OstaliListFormatedWithAdressOIB>
    <izvorni_sadrzaj>
      <item>GORAN JEDLIČKO, OIB 03491070415, Maksimirska 18, 10000 Zagreb</item>
    </izvorni_sadrzaj>
    <derivirana_varijabla naziv="DomainObject.Predmet.OstaliListFormatedWithAdressOIB_1">
      <item>GORAN JEDLIČKO, OIB 03491070415, Maksimirska 18, 10000 Zagreb</item>
    </derivirana_varijabla>
  </DomainObject.Predmet.OstaliListFormatedWithAdressOIB>
  <DomainObject.Predmet.OstaliListNazivFormated>
    <izvorni_sadrzaj>
      <item>GORAN JEDLIČKO</item>
    </izvorni_sadrzaj>
    <derivirana_varijabla naziv="DomainObject.Predmet.OstaliListNazivFormated_1">
      <item>GORAN JEDLIČKO</item>
    </derivirana_varijabla>
  </DomainObject.Predmet.OstaliListNazivFormated>
  <DomainObject.Predmet.OstaliListNazivFormatedOIB>
    <izvorni_sadrzaj>
      <item>GORAN JEDLIČKO, OIB 03491070415</item>
    </izvorni_sadrzaj>
    <derivirana_varijabla naziv="DomainObject.Predmet.OstaliListNazivFormatedOIB_1"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St-297/2015-8</izvorni_sadrzaj>
    <derivirana_varijabla naziv="DomainObject.PoslovniBrojDokumenta_1">St-297/2015-8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EKO-VET GRUPA d.o.o.</izvorni_sadrzaj>
    <derivirana_varijabla naziv="DomainObject.Predmet.ProtustrankaIDrugi_1">EKO-VET GRUPA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EKO-VET GRUPA d.o.o., OIB 83917779696, Anina 94, Zagreb</izvorni_sadrzaj>
    <derivirana_varijabla naziv="DomainObject.Predmet.ProtustrankaIDrugiAdressOIB_1">EKO-VET GRUPA d.o.o., OIB 83917779696, Anina 94,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EKO-VET GRUPA d.o.o.</item>
      <item>GORAN JEDLIČKO</item>
      <item>VJEROVNICI</item>
    </izvorni_sadrzaj>
    <derivirana_varijabla naziv="DomainObject.Predmet.SudioniciListNaziv_1">
      <item>FINA Regionalni centar Zagreb</item>
      <item>EKO-VET GRUPA d.o.o.</item>
      <item>GORAN JEDLIČKO</item>
      <item>VJEROVNICI</item>
    </derivirana_varijabla>
  </DomainObject.Predmet.SudioniciListNaziv>
  <DomainObject.Predmet.SudioniciListAdressOIB>
    <izvorni_sadrzaj>
      <item>FINA Regionalni centar Zagreb, OIB 85821130368, Ulica grada Vukovara 70,10000 Zagreb</item>
      <item>EKO-VET GRUPA d.o.o., OIB 83917779696, Anina 94,Zagreb</item>
      <item>GORAN JEDLIČKO, OIB 03491070415, Maksimirska 18,10000 Zagreb</item>
      <item>VJEROVNICI</item>
    </izvorni_sadrzaj>
    <derivirana_varijabla naziv="DomainObject.Predmet.SudioniciListAdressOIB_1">
      <item>FINA Regionalni centar Zagreb, OIB 85821130368, Ulica grada Vukovara 70,10000 Zagreb</item>
      <item>EKO-VET GRUPA d.o.o., OIB 83917779696, Anina 94,Zagreb</item>
      <item>GORAN JEDLIČKO, OIB 03491070415, Maksimirska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83917779696</item>
      <item>, OIB 03491070415</item>
      <item>, OIB null</item>
    </izvorni_sadrzaj>
    <derivirana_varijabla naziv="DomainObject.Predmet.SudioniciListNazivOIB_1">
      <item>, OIB 85821130368</item>
      <item>, OIB 83917779696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659</properties:Words>
  <properties:Characters>3544</properties:Characters>
  <properties:Lines>79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2015-11-02T07:57:00Z</dcterms:created>
  <dc:creator>gzubak</dc:creator>
  <cp:lastModifiedBy>Ivana Stampf</cp:lastModifiedBy>
  <cp:lastPrinted>2013-01-31T13:45:00Z</cp:lastPrinted>
  <dcterms:modified xmlns:xsi="http://www.w3.org/2001/XMLSchema-instance" xsi:type="dcterms:W3CDTF">2015-11-02T08:40:00Z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St-297/2015-8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