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a898" w14:paraId="9b2a898" w:rsidRDefault="00AC6AE6" w:rsidR="0047436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18873" cx="5760720"/>
            <wp:effectExtent b="6350" r="0" t="0" l="0"/>
            <wp:docPr descr="C:\Users\tmrazovic\AppData\Local\Microsoft\Windows\Temporary Internet Files\Content.Outlook\S8MQ5ZDB\Slika (107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mrazovic\AppData\Local\Microsoft\Windows\Temporary Internet Files\Content.Outlook\S8MQ5ZDB\Slika (107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18873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43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AE6"/>
    <w:rsid w:val="00474360"/>
    <w:rsid w:val="00675B26"/>
    <w:rsid w:val="00AC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6AE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A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6AE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A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2018-05-02T09:49:00Z</dcterms:created>
  <dc:creator>Tomislav Mrazović</dc:creator>
  <cp:lastModifiedBy>Tomislav Mrazović</cp:lastModifiedBy>
  <dcterms:modified xmlns:xsi="http://www.w3.org/2001/XMLSchema-instance" xsi:type="dcterms:W3CDTF">2018-05-02T09:50:00Z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St-122/2018-4 / Podnesak - Tablica prijavljenih i osporenih tražbina (Tablica - skenirana SITRA-PROM.docx)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