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818b" w14:paraId="c2a818b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0F670A">
        <w:rPr>
          <w:rStyle w:val="Strong"/>
          <w:b w:val="false"/>
        </w:rPr>
        <w:t>20</w:t>
      </w:r>
      <w:r w:rsidR="00252608">
        <w:rPr>
          <w:rStyle w:val="Strong"/>
          <w:b w:val="false"/>
        </w:rPr>
        <w:t>5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851066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DF6C75">
        <w:t xml:space="preserve"> </w:t>
      </w:r>
      <w:r w:rsidR="00686E58">
        <w:t>V.F. CONSTRUCTING GROUP jednostavno društvo s ograničenom odgovornošću za graditeljstvo i usluge</w:t>
      </w:r>
      <w:r w:rsidR="006152FF">
        <w:t>,</w:t>
      </w:r>
      <w:r w:rsidR="008B7CF0">
        <w:t xml:space="preserve"> </w:t>
      </w:r>
      <w:r w:rsidR="00252608">
        <w:t>Zagreb</w:t>
      </w:r>
      <w:r w:rsidR="008B7CF0">
        <w:t>,</w:t>
      </w:r>
      <w:r w:rsidR="006152FF">
        <w:t xml:space="preserve"> </w:t>
      </w:r>
      <w:r w:rsidR="00686E58">
        <w:t>Ul. Hrvatskih iseljenika 1</w:t>
      </w:r>
      <w:r w:rsidR="00252608">
        <w:t xml:space="preserve">, </w:t>
      </w:r>
      <w:r w:rsidR="006C0D04">
        <w:t>MBS</w:t>
      </w:r>
      <w:r w:rsidR="006152FF">
        <w:t xml:space="preserve">: </w:t>
      </w:r>
      <w:r w:rsidR="008D1494">
        <w:t>080</w:t>
      </w:r>
      <w:r w:rsidR="00686E58">
        <w:t>988009</w:t>
      </w:r>
      <w:r w:rsidR="006152FF">
        <w:t xml:space="preserve">, OIB: </w:t>
      </w:r>
      <w:r w:rsidR="00686E58">
        <w:t>02214337269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</w:t>
      </w:r>
      <w:r w:rsidR="00DA21F1">
        <w:t>3</w:t>
      </w:r>
      <w:r w:rsidR="00AD1FF3">
        <w:t>.</w:t>
      </w:r>
      <w:r w:rsidR="00BB3D58">
        <w:t xml:space="preserve">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686E58">
        <w:t>V.F. CONSTRUCTING GROUP jednostavno društvo s ograničenom odgovornošću za graditeljstvo i usluge, Zagreb, Ul. Hrvatskih iseljenika 1, MBS: 080988009, OIB: 02214337269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686E58">
        <w:t xml:space="preserve"> 46.008,18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EC4FCA">
        <w:t>Srećko Ferizović</w:t>
      </w:r>
      <w:r w:rsidR="00252608">
        <w:t xml:space="preserve">, Zagreb, </w:t>
      </w:r>
      <w:r w:rsidR="00EC4FCA">
        <w:t>Ul. hrvatskih iseljenika 1</w:t>
      </w:r>
      <w:r w:rsidR="00F24C96">
        <w:t>,</w:t>
      </w:r>
      <w:r w:rsidR="004E4352">
        <w:t xml:space="preserve"> </w:t>
      </w:r>
      <w:r w:rsidR="006C0D04">
        <w:t xml:space="preserve">OIB: </w:t>
      </w:r>
      <w:r w:rsidR="00EC4FCA">
        <w:t>81628565844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0F670A">
        <w:t>20</w:t>
      </w:r>
      <w:r w:rsidR="00252608">
        <w:t>5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17CBD">
        <w:t>1</w:t>
      </w:r>
      <w:r w:rsidR="00DA21F1">
        <w:t>3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D6F2A">
        <w:t>2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CF0" w:rsidR="008B7CF0">
      <w:r>
        <w:separator/>
      </w:r>
    </w:p>
  </w:endnote>
  <w:endnote w:id="0" w:type="continuationSeparator">
    <w:p w:rsidRDefault="008B7CF0" w:rsidR="008B7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CF0" w:rsidR="008B7CF0">
      <w:r>
        <w:separator/>
      </w:r>
    </w:p>
  </w:footnote>
  <w:footnote w:id="0" w:type="continuationSeparator">
    <w:p w:rsidRDefault="008B7CF0" w:rsidR="008B7C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CF0" w:rsidP="001B70D9" w:rsidR="008B7CF0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8B7CF0" w:rsidR="008B7CF0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CC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23E94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70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09DD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283"/>
    <w:rsid w:val="00237412"/>
    <w:rsid w:val="00243721"/>
    <w:rsid w:val="002445AB"/>
    <w:rsid w:val="0024756E"/>
    <w:rsid w:val="0025000D"/>
    <w:rsid w:val="00252608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4963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352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347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237C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86E58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0D04"/>
    <w:rsid w:val="006C36CE"/>
    <w:rsid w:val="006C4FDF"/>
    <w:rsid w:val="006F5962"/>
    <w:rsid w:val="007050C3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119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51DF"/>
    <w:rsid w:val="00806BE6"/>
    <w:rsid w:val="00812FD6"/>
    <w:rsid w:val="00817C66"/>
    <w:rsid w:val="00817CBD"/>
    <w:rsid w:val="00823E3F"/>
    <w:rsid w:val="00830B98"/>
    <w:rsid w:val="00834492"/>
    <w:rsid w:val="00836CE2"/>
    <w:rsid w:val="0083720F"/>
    <w:rsid w:val="00837E4A"/>
    <w:rsid w:val="0084069A"/>
    <w:rsid w:val="008502F3"/>
    <w:rsid w:val="00851066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B7CF0"/>
    <w:rsid w:val="008C0374"/>
    <w:rsid w:val="008C1EC2"/>
    <w:rsid w:val="008C7029"/>
    <w:rsid w:val="008D1494"/>
    <w:rsid w:val="008E7CE7"/>
    <w:rsid w:val="008F1B6B"/>
    <w:rsid w:val="00901EF5"/>
    <w:rsid w:val="00902EC7"/>
    <w:rsid w:val="00904106"/>
    <w:rsid w:val="009111A9"/>
    <w:rsid w:val="00912CF5"/>
    <w:rsid w:val="00913F6B"/>
    <w:rsid w:val="00914206"/>
    <w:rsid w:val="00914F33"/>
    <w:rsid w:val="00917472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2262"/>
    <w:rsid w:val="009763D8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0AA4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1FF3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1263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1F1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B7895"/>
    <w:rsid w:val="00EC0019"/>
    <w:rsid w:val="00EC0250"/>
    <w:rsid w:val="00EC15D1"/>
    <w:rsid w:val="00EC4FCA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24C96"/>
    <w:rsid w:val="00F35D89"/>
    <w:rsid w:val="00F40F1F"/>
    <w:rsid w:val="00F436B6"/>
    <w:rsid w:val="00F46306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A50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A50A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A50AA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AA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AA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A50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A50A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A50AA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AA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AA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St-205/2017</izvorni_sadrzaj>
    <derivirana_varijabla naziv="DomainObject.Predmet.OznakaBroj_1">St-205/2017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V.F. CONSTRUCTING GROUP j.d.o.o.</izvorni_sadrzaj>
    <derivirana_varijabla naziv="DomainObject.Predmet.ProtustrankaFormated_1">  V.F. CONSTRUCTING GROUP j.d.o.o.</derivirana_varijabla>
  </DomainObject.Predmet.ProtustrankaFormated>
  <DomainObject.Predmet.ProtustrankaFormatedOIB>
    <izvorni_sadrzaj>  V.F. CONSTRUCTING GROUP j.d.o.o., OIB 02214337269</izvorni_sadrzaj>
    <derivirana_varijabla naziv="DomainObject.Predmet.ProtustrankaFormatedOIB_1">  V.F. CONSTRUCTING GROUP j.d.o.o., OIB 02214337269</derivirana_varijabla>
  </DomainObject.Predmet.ProtustrankaFormatedOIB>
  <DomainObject.Predmet.ProtustrankaFormatedWithAdress>
    <izvorni_sadrzaj> V.F. CONSTRUCTING GROUP j.d.o.o., Ul. hrvatskih iseljenika 1, 10000 Zagreb</izvorni_sadrzaj>
    <derivirana_varijabla naziv="DomainObject.Predmet.ProtustrankaFormatedWithAdress_1"> V.F. CONSTRUCTING GROUP j.d.o.o., Ul. hrvatskih iseljenika 1, 10000 Zagreb</derivirana_varijabla>
  </DomainObject.Predmet.ProtustrankaFormatedWithAdress>
  <DomainObject.Predmet.ProtustrankaFormatedWithAdressOIB>
    <izvorni_sadrzaj> V.F. CONSTRUCTING GROUP j.d.o.o., OIB 02214337269, Ul. hrvatskih iseljenika 1, 10000 Zagreb</izvorni_sadrzaj>
    <derivirana_varijabla naziv="DomainObject.Predmet.ProtustrankaFormatedWithAdressOIB_1"> V.F. CONSTRUCTING GROUP j.d.o.o., OIB 02214337269, Ul. hrvatskih iseljenika 1, 10000 Zagreb</derivirana_varijabla>
  </DomainObject.Predmet.ProtustrankaFormatedWithAdressOIB>
  <DomainObject.Predmet.ProtustrankaWithAdress>
    <izvorni_sadrzaj>V.F. CONSTRUCTING GROUP j.d.o.o. Ul. hrvatskih iseljenika 1, 10000 Zagreb</izvorni_sadrzaj>
    <derivirana_varijabla naziv="DomainObject.Predmet.ProtustrankaWithAdress_1">V.F. CONSTRUCTING GROUP j.d.o.o. Ul. hrvatskih iseljenika 1, 10000 Zagreb</derivirana_varijabla>
  </DomainObject.Predmet.ProtustrankaWithAdress>
  <DomainObject.Predmet.ProtustrankaWithAdressOIB>
    <izvorni_sadrzaj>V.F. CONSTRUCTING GROUP j.d.o.o., OIB 02214337269, Ul. hrvatskih iseljenika 1, 10000 Zagreb</izvorni_sadrzaj>
    <derivirana_varijabla naziv="DomainObject.Predmet.ProtustrankaWithAdressOIB_1">V.F. CONSTRUCTING GROUP j.d.o.o., OIB 02214337269, Ul. hrvatskih iseljenika 1, 10000 Zagreb</derivirana_varijabla>
  </DomainObject.Predmet.ProtustrankaWithAdressOIB>
  <DomainObject.Predmet.ProtustrankaNazivFormated>
    <izvorni_sadrzaj>V.F. CONSTRUCTING GROUP j.d.o.o.</izvorni_sadrzaj>
    <derivirana_varijabla naziv="DomainObject.Predmet.ProtustrankaNazivFormated_1">V.F. CONSTRUCTING GROUP j.d.o.o.</derivirana_varijabla>
  </DomainObject.Predmet.ProtustrankaNazivFormated>
  <DomainObject.Predmet.ProtustrankaNazivFormatedOIB>
    <izvorni_sadrzaj>V.F. CONSTRUCTING GROUP j.d.o.o., OIB 02214337269</izvorni_sadrzaj>
    <derivirana_varijabla naziv="DomainObject.Predmet.ProtustrankaNazivFormatedOIB_1">V.F. CONSTRUCTING GROUP j.d.o.o., OIB 02214337269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V.F. CONSTRUCTING GROUP j.d.o.o.</item>
    </izvorni_sadrzaj>
    <derivirana_varijabla naziv="DomainObject.Predmet.ProtuStrankaListFormated_1">
      <item>V.F. CONSTRUCTING GROUP j.d.o.o.</item>
    </derivirana_varijabla>
  </DomainObject.Predmet.ProtuStrankaListFormated>
  <DomainObject.Predmet.ProtuStrankaListFormatedOIB>
    <izvorni_sadrzaj>
      <item>V.F. CONSTRUCTING GROUP j.d.o.o., OIB 02214337269</item>
    </izvorni_sadrzaj>
    <derivirana_varijabla naziv="DomainObject.Predmet.ProtuStrankaListFormatedOIB_1">
      <item>V.F. CONSTRUCTING GROUP j.d.o.o., OIB 02214337269</item>
    </derivirana_varijabla>
  </DomainObject.Predmet.ProtuStrankaListFormatedOIB>
  <DomainObject.Predmet.ProtuStrankaListFormatedWithAdress>
    <izvorni_sadrzaj>
      <item>V.F. CONSTRUCTING GROUP j.d.o.o., Ul. hrvatskih iseljenika 1, 10000 Zagreb</item>
    </izvorni_sadrzaj>
    <derivirana_varijabla naziv="DomainObject.Predmet.ProtuStrankaListFormatedWithAdress_1">
      <item>V.F. CONSTRUCTING GROUP j.d.o.o., Ul. hrvatskih iseljenika 1, 10000 Zagreb</item>
    </derivirana_varijabla>
  </DomainObject.Predmet.ProtuStrankaListFormatedWithAdress>
  <DomainObject.Predmet.ProtuStrankaListFormatedWithAdressOIB>
    <izvorni_sadrzaj>
      <item>V.F. CONSTRUCTING GROUP j.d.o.o., OIB 02214337269, Ul. hrvatskih iseljenika 1, 10000 Zagreb</item>
    </izvorni_sadrzaj>
    <derivirana_varijabla naziv="DomainObject.Predmet.ProtuStrankaListFormatedWithAdressOIB_1">
      <item>V.F. CONSTRUCTING GROUP j.d.o.o., OIB 02214337269, Ul. hrvatskih iseljenika 1, 10000 Zagreb</item>
    </derivirana_varijabla>
  </DomainObject.Predmet.ProtuStrankaListFormatedWithAdressOIB>
  <DomainObject.Predmet.ProtuStrankaListNazivFormated>
    <izvorni_sadrzaj>
      <item>V.F. CONSTRUCTING GROUP j.d.o.o.</item>
    </izvorni_sadrzaj>
    <derivirana_varijabla naziv="DomainObject.Predmet.ProtuStrankaListNazivFormated_1">
      <item>V.F. CONSTRUCTING GROUP j.d.o.o.</item>
    </derivirana_varijabla>
  </DomainObject.Predmet.ProtuStrankaListNazivFormated>
  <DomainObject.Predmet.ProtuStrankaListNazivFormatedOIB>
    <izvorni_sadrzaj>
      <item>V.F. CONSTRUCTING GROUP j.d.o.o., OIB 02214337269</item>
    </izvorni_sadrzaj>
    <derivirana_varijabla naziv="DomainObject.Predmet.ProtuStrankaListNazivFormatedOIB_1">
      <item>V.F. CONSTRUCTING GROUP j.d.o.o., OIB 02214337269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V.F. CONSTRUCTING GROUP j.d.o.o.</izvorni_sadrzaj>
    <derivirana_varijabla naziv="DomainObject.Predmet.ProtustrankaIDrugi_1">V.F. CONSTRUCTING GROUP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V.F. CONSTRUCTING GROUP j.d.o.o., OIB 02214337269, Ul. hrvatskih iseljenika 1, 10000 Zagreb</izvorni_sadrzaj>
    <derivirana_varijabla naziv="DomainObject.Predmet.ProtustrankaIDrugiAdressOIB_1">V.F. CONSTRUCTING GROUP j.d.o.o., OIB 02214337269, Ul. hrvatskih iseljenika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V.F. CONSTRUCTING GROUP j.d.o.o.</item>
      <item>FINA Regionalni centar Zagreb</item>
    </izvorni_sadrzaj>
    <derivirana_varijabla naziv="DomainObject.Predmet.SudioniciListNaziv_1">
      <item>V.F. CONSTRUCTING GROUP j.d.o.o.</item>
      <item>FINA Regionalni centar Zagreb</item>
    </derivirana_varijabla>
  </DomainObject.Predmet.SudioniciListNaziv>
  <DomainObject.Predmet.SudioniciListAdressOIB>
    <izvorni_sadrzaj>
      <item>V.F. CONSTRUCTING GROUP j.d.o.o., OIB 02214337269, Ul. hrvatskih iseljenika 1,10000 Zagreb</item>
      <item>FINA Regionalni centar Zagreb, OIB 85821130368, Trg svibanjskih žrtava 1995. 1,10000 Zagreb</item>
    </izvorni_sadrzaj>
    <derivirana_varijabla naziv="DomainObject.Predmet.SudioniciListAdressOIB_1">
      <item>V.F. CONSTRUCTING GROUP j.d.o.o., OIB 02214337269, Ul. hrvatskih iseljenika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02214337269</item>
      <item>, OIB 85821130368</item>
    </izvorni_sadrzaj>
    <derivirana_varijabla naziv="DomainObject.Predmet.SudioniciListNazivOIB_1">
      <item>, OIB 02214337269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5713A3-BEA2-40A8-8690-F0426BFC3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404</properties:Words>
  <properties:Characters>2250</properties:Characters>
  <properties:Lines>52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2017-02-13T06:30:00Z</dcterms:created>
  <dc:creator>Korisnik</dc:creator>
  <cp:lastModifiedBy>Maja Videnović</cp:lastModifiedBy>
  <cp:lastPrinted>2017-02-13T06:29:00Z</cp:lastPrinted>
  <dcterms:modified xmlns:xsi="http://www.w3.org/2001/XMLSchema-instance" xsi:type="dcterms:W3CDTF">2017-02-13T06:33:00Z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