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7c52" w14:paraId="2dd7c52" w:rsidRDefault="00F9370B" w:rsidP="00E445E5" w:rsidR="00E445E5" w:rsidRPr="00AA0827">
      <w:pPr>
        <w:jc w:val="right"/>
        <w15:collapsed w:val="false"/>
      </w:pPr>
      <w:bookmarkStart w:name="_GoBack" w:id="0"/>
      <w:bookmarkEnd w:id="0"/>
      <w:r>
        <w:t>8</w:t>
      </w:r>
      <w:r w:rsidR="00791089">
        <w:t>5</w:t>
      </w:r>
      <w:r w:rsidR="004D4FCD" w:rsidRPr="00AA0827">
        <w:t xml:space="preserve">. </w:t>
      </w:r>
      <w:r w:rsidR="00E445E5" w:rsidRPr="00AA0827">
        <w:t>St-</w:t>
      </w:r>
      <w:r w:rsidR="00AB64D5">
        <w:t>4693</w:t>
      </w:r>
      <w:r w:rsidR="00CB176A" w:rsidRPr="00AA0827">
        <w:t>/1</w:t>
      </w:r>
      <w:r w:rsidR="00AB64D5">
        <w:t>6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B5658C" w:rsidRPr="00B5658C">
        <w:rPr>
          <w:lang w:val="pt-BR"/>
        </w:rPr>
        <w:t>ANDA MARIĆ j.d.o.o.</w:t>
      </w:r>
      <w:r w:rsidR="00073E48">
        <w:rPr>
          <w:lang w:val="pt-BR"/>
        </w:rPr>
        <w:t xml:space="preserve"> u stečaju</w:t>
      </w:r>
      <w:r w:rsidR="00B5658C" w:rsidRPr="00B5658C">
        <w:rPr>
          <w:lang w:val="pt-BR"/>
        </w:rPr>
        <w:t>, Sesvete, Mikuša Stjepana 8B, OIB: 56695354071</w:t>
      </w:r>
      <w:r w:rsidR="0032182A">
        <w:t xml:space="preserve">, </w:t>
      </w:r>
      <w:r w:rsidR="00F01977">
        <w:t>29. listopada 2018</w:t>
      </w:r>
      <w:r w:rsidR="0033276D">
        <w:t>.</w:t>
      </w: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F21929" w:rsidR="00BC0C29">
      <w:pPr>
        <w:ind w:firstLine="708"/>
        <w:jc w:val="both"/>
      </w:pPr>
      <w:r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B301DF">
        <w:t xml:space="preserve">Marku Mariću, Zagreb, Petrinjska 59a, OIB: 40578632064,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D7326B">
        <w:t>3</w:t>
      </w:r>
      <w:r w:rsidRPr="00AA0827">
        <w:t>.000,00 kn.</w:t>
      </w:r>
    </w:p>
    <w:p w:rsidRDefault="00F82AAC" w:rsidP="0012633B" w:rsidR="00F82AAC">
      <w:pPr>
        <w:jc w:val="center"/>
      </w:pP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8C54A8">
        <w:t>Marko Marić, Zagreb, Petrinjska 59a, OIB: 40578632064</w:t>
      </w:r>
      <w:r w:rsidR="0050136E">
        <w:t xml:space="preserve">, </w:t>
      </w:r>
      <w:r w:rsidR="00AD13A4">
        <w:t xml:space="preserve">dostavio je, </w:t>
      </w:r>
      <w:r w:rsidR="002B6016">
        <w:t>24. listopada 2018.</w:t>
      </w:r>
      <w:r w:rsidR="00BC0C29" w:rsidRPr="00AA0827">
        <w:t xml:space="preserve"> sudu </w:t>
      </w:r>
      <w:r w:rsidR="00E13BD2">
        <w:t xml:space="preserve">određen </w:t>
      </w:r>
      <w:r w:rsidR="0050136E">
        <w:t xml:space="preserve">zahtjev za </w:t>
      </w:r>
      <w:r w:rsidR="008C54A8">
        <w:t>određivanje</w:t>
      </w:r>
      <w:r w:rsidR="00AD13A4">
        <w:t xml:space="preserve"> nagrade za rad u prethodnom postupku</w:t>
      </w:r>
      <w:r w:rsidR="00FE4DD5">
        <w:t xml:space="preserve"> u bruto iznosu od 3.000,00 kn</w:t>
      </w:r>
      <w:r w:rsidR="002B6016">
        <w:t xml:space="preserve"> (list </w:t>
      </w:r>
      <w:r w:rsidR="008C54A8">
        <w:t>94</w:t>
      </w:r>
      <w:r w:rsidR="002B6016">
        <w:t>. spisa)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</w:t>
      </w:r>
      <w:r w:rsidR="002225ED">
        <w:t xml:space="preserve">anka 155. stavka </w:t>
      </w:r>
      <w:r w:rsidRPr="00AA0827">
        <w:t>1. točk</w:t>
      </w:r>
      <w:r w:rsidR="002225ED">
        <w:t>i</w:t>
      </w:r>
      <w:r w:rsidRPr="00AA0827">
        <w:t xml:space="preserve">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2225ED" w:rsidP="00837836" w:rsidR="00837836">
      <w:pPr>
        <w:ind w:firstLine="708"/>
        <w:jc w:val="both"/>
        <w:rPr>
          <w:color w:val="000000"/>
        </w:rPr>
      </w:pPr>
      <w:r>
        <w:t xml:space="preserve">Prema odredbi članka </w:t>
      </w:r>
      <w:r w:rsidR="00837836" w:rsidRPr="0054341C">
        <w:t>94. st</w:t>
      </w:r>
      <w:r>
        <w:t>avka</w:t>
      </w:r>
      <w:r w:rsidR="00837836" w:rsidRPr="0054341C">
        <w:t xml:space="preserve"> 1. SZ-a, s</w:t>
      </w:r>
      <w:r w:rsidR="00837836" w:rsidRPr="00AC0FE4">
        <w:rPr>
          <w:color w:val="000000"/>
        </w:rPr>
        <w:t>tečajni upravitelj ima pravo na nagradu za svoj rad i naknadu stvarnih troškova.</w:t>
      </w:r>
      <w:r w:rsidR="00837836" w:rsidRPr="0054341C">
        <w:rPr>
          <w:color w:val="000000"/>
        </w:rPr>
        <w:t xml:space="preserve"> </w:t>
      </w:r>
      <w:r w:rsidR="00837836"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837836" w:rsidRPr="0054341C">
        <w:rPr>
          <w:color w:val="000000"/>
        </w:rPr>
        <w:t xml:space="preserve"> (čl</w:t>
      </w:r>
      <w:r>
        <w:rPr>
          <w:color w:val="000000"/>
        </w:rPr>
        <w:t>anak</w:t>
      </w:r>
      <w:r w:rsidR="00837836" w:rsidRPr="0054341C">
        <w:rPr>
          <w:color w:val="000000"/>
        </w:rPr>
        <w:t xml:space="preserve"> 94. st</w:t>
      </w:r>
      <w:r>
        <w:rPr>
          <w:color w:val="000000"/>
        </w:rPr>
        <w:t>avak</w:t>
      </w:r>
      <w:r w:rsidR="00837836" w:rsidRPr="0054341C">
        <w:rPr>
          <w:color w:val="000000"/>
        </w:rPr>
        <w:t xml:space="preserve"> 2. SZ</w:t>
      </w:r>
      <w:r>
        <w:rPr>
          <w:color w:val="000000"/>
        </w:rPr>
        <w:t>-a</w:t>
      </w:r>
      <w:r w:rsidR="00837836" w:rsidRPr="0054341C">
        <w:rPr>
          <w:color w:val="000000"/>
        </w:rPr>
        <w:t>)</w:t>
      </w:r>
      <w:r w:rsidR="00837836" w:rsidRPr="00AC0FE4">
        <w:rPr>
          <w:color w:val="000000"/>
        </w:rPr>
        <w:t>.</w:t>
      </w:r>
      <w:r w:rsidR="00837836"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 w:rsidR="00837836">
        <w:rPr>
          <w:color w:val="000000"/>
        </w:rPr>
        <w:t xml:space="preserve"> (čl</w:t>
      </w:r>
      <w:r>
        <w:rPr>
          <w:color w:val="000000"/>
        </w:rPr>
        <w:t>anak</w:t>
      </w:r>
      <w:r w:rsidR="00837836">
        <w:rPr>
          <w:color w:val="000000"/>
        </w:rPr>
        <w:t xml:space="preserve"> 5. st</w:t>
      </w:r>
      <w:r>
        <w:rPr>
          <w:color w:val="000000"/>
        </w:rPr>
        <w:t>avak</w:t>
      </w:r>
      <w:r w:rsidR="00837836">
        <w:rPr>
          <w:color w:val="000000"/>
        </w:rPr>
        <w:t xml:space="preserve"> 1. Uredbe o kriterijima i načinu obračuna i plaćanja nagrade stečajnim upraviteljima ("Narodne novine" broj 105/15; dalje: Uredba). Nagrada se određuje u bruto iznosu (čl</w:t>
      </w:r>
      <w:r>
        <w:rPr>
          <w:color w:val="000000"/>
        </w:rPr>
        <w:t>anak</w:t>
      </w:r>
      <w:r w:rsidR="00837836">
        <w:rPr>
          <w:color w:val="000000"/>
        </w:rPr>
        <w:t xml:space="preserve"> 15. st</w:t>
      </w:r>
      <w:r>
        <w:rPr>
          <w:color w:val="000000"/>
        </w:rPr>
        <w:t>avak</w:t>
      </w:r>
      <w:r w:rsidR="00837836">
        <w:rPr>
          <w:color w:val="000000"/>
        </w:rPr>
        <w:t xml:space="preserve"> 1. Uredbe). Odredbe SZ-a o stečajnom upravitelju na odgovarajući se način primjenjuju na privremenoga stečajnog upravitelja (čl</w:t>
      </w:r>
      <w:r>
        <w:rPr>
          <w:color w:val="000000"/>
        </w:rPr>
        <w:t>anak</w:t>
      </w:r>
      <w:r w:rsidR="00837836">
        <w:rPr>
          <w:color w:val="000000"/>
        </w:rPr>
        <w:t xml:space="preserve"> 119. st</w:t>
      </w:r>
      <w:r>
        <w:rPr>
          <w:color w:val="000000"/>
        </w:rPr>
        <w:t>avak</w:t>
      </w:r>
      <w:r w:rsidR="00837836">
        <w:rPr>
          <w:color w:val="000000"/>
        </w:rPr>
        <w:t xml:space="preserve"> 6. SZ</w:t>
      </w:r>
      <w:r>
        <w:rPr>
          <w:color w:val="000000"/>
        </w:rPr>
        <w:t>-a</w:t>
      </w:r>
      <w:r w:rsidR="00837836">
        <w:rPr>
          <w:color w:val="000000"/>
        </w:rPr>
        <w:t>).</w:t>
      </w:r>
    </w:p>
    <w:p w:rsidRDefault="00EF1E29" w:rsidP="00BC0C29" w:rsidR="002D63DF">
      <w:pPr>
        <w:ind w:firstLine="708"/>
        <w:jc w:val="both"/>
      </w:pPr>
      <w:r>
        <w:t>Pravomoćnim r</w:t>
      </w:r>
      <w:r w:rsidR="00BC0C29" w:rsidRPr="00AA0827">
        <w:t xml:space="preserve">ješenjem </w:t>
      </w:r>
      <w:r w:rsidR="00AD13A4">
        <w:t xml:space="preserve">suda </w:t>
      </w:r>
      <w:r w:rsidR="00BC0C29" w:rsidRPr="00AA0827">
        <w:t xml:space="preserve">od </w:t>
      </w:r>
      <w:r w:rsidR="00073E48">
        <w:t>16. listopada</w:t>
      </w:r>
      <w:r w:rsidR="00BC0C29" w:rsidRPr="00AA0827">
        <w:t xml:space="preserve"> 201</w:t>
      </w:r>
      <w:r w:rsidR="00AC491D">
        <w:t>7</w:t>
      </w:r>
      <w:r w:rsidR="00BC0C29" w:rsidRPr="00AA0827">
        <w:t xml:space="preserve">. </w:t>
      </w:r>
      <w:r w:rsidR="00073E48">
        <w:t>Marko Marić</w:t>
      </w:r>
      <w:r w:rsidR="002D63DF">
        <w:t xml:space="preserve"> imenovan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</w:t>
      </w:r>
      <w:r w:rsidR="00E6319B">
        <w:t xml:space="preserve">između ostalog i </w:t>
      </w:r>
      <w:r w:rsidR="00D75449">
        <w:t xml:space="preserve">je li dužnik vlasnik nekretnina, </w:t>
      </w:r>
      <w:r w:rsidR="00D75449" w:rsidRPr="00D75449">
        <w:t>uključujući i nekretnine upisane u zk.ul. broj 7132, k.o. 325392, Sesvetski Kraljevec, kč.br. 5635, Celine, oranica Celine i u zk.ul. broj 5978, k.o. 325392, Sesvetski Kraljevec, kč.br. 5634, Celine, oranica Celine, te utvrditi koji se postupci vode vezano uz predmetne nekretnine</w:t>
      </w:r>
      <w:r w:rsidR="00F43125">
        <w:t xml:space="preserve">, </w:t>
      </w:r>
      <w:r w:rsidR="00603409">
        <w:t xml:space="preserve">status tih postupaka i njihov utjecaj na stečajnu masu, </w:t>
      </w:r>
      <w:r w:rsidR="002D63DF" w:rsidRPr="0087053E">
        <w:t xml:space="preserve">stanje obveza stečajnog dužnika, je li imovina stečajnog dužnika dovoljna za namirenje </w:t>
      </w:r>
      <w:r w:rsidR="002D63DF" w:rsidRPr="0087053E">
        <w:lastRenderedPageBreak/>
        <w:t>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suda iz rješenja od </w:t>
      </w:r>
      <w:r w:rsidR="00BF4C70">
        <w:t>16. listopada</w:t>
      </w:r>
      <w:r w:rsidR="00706BB9">
        <w:t xml:space="preserve"> 2017., dostavio pisano izvješće </w:t>
      </w:r>
      <w:r w:rsidR="00706BB9" w:rsidRPr="00AA0827">
        <w:t>o imovini dužnika</w:t>
      </w:r>
      <w:r w:rsidR="00BF4C70">
        <w:t xml:space="preserve"> i</w:t>
      </w:r>
      <w:r w:rsidR="00706BB9" w:rsidRPr="00AA0827">
        <w:t xml:space="preserve"> stanju obveza dužnika</w:t>
      </w:r>
      <w:r w:rsidR="00BF4C70">
        <w:t xml:space="preserve">, kao i očitovanje </w:t>
      </w:r>
      <w:r w:rsidR="00706BB9" w:rsidRPr="00AA0827">
        <w:t>o tome koliko iznose predvidivi troškovi prethodnog i steč</w:t>
      </w:r>
      <w:r w:rsidR="005A4DAE">
        <w:t>ajnog postupka</w:t>
      </w:r>
      <w:r w:rsidR="00BF4C70">
        <w:t xml:space="preserve">. </w:t>
      </w:r>
      <w:r w:rsidR="00706BB9" w:rsidRPr="00AA0827">
        <w:t xml:space="preserve">Navedeno izvješće sastavio je na temelju </w:t>
      </w:r>
      <w:r w:rsidR="001D7940">
        <w:t>javno objavljenih podataka,</w:t>
      </w:r>
      <w:r w:rsidR="00695C2F">
        <w:t xml:space="preserve"> </w:t>
      </w:r>
      <w:r w:rsidR="001F2FA1">
        <w:t xml:space="preserve">te </w:t>
      </w:r>
      <w:r w:rsidR="00706BB9" w:rsidRPr="00AA0827">
        <w:t xml:space="preserve">isprava pribavljenih od </w:t>
      </w:r>
      <w:r w:rsidR="001F2FA1">
        <w:t xml:space="preserve">Grada Zagreba, Gradskog ureda za katastar i geodetske poslove, Ministarstva unutarnjih poslova, Hrvatskog zavoda za mirovinsko osiguranje, </w:t>
      </w:r>
      <w:r w:rsidR="00ED397D">
        <w:t>Financijske agencije</w:t>
      </w:r>
      <w:r w:rsidR="001F2FA1">
        <w:t xml:space="preserve">, Općinskog građanskog suda u Zagrebu, Zemljišnoknjižni odjel Sesvete, koje je dostavio u spis. </w:t>
      </w:r>
      <w:r w:rsidR="00BB310E">
        <w:t xml:space="preserve">Osim toga, privremeni stečajni upravitelj je navedeno izvješće usmeno </w:t>
      </w:r>
      <w:r w:rsidR="00BB310E" w:rsidRPr="00AA0827">
        <w:t>iznio na ročištu radi rasprave o pretpostavkama za otvaranje stečajnog postupka</w:t>
      </w:r>
      <w:r w:rsidR="00BB310E">
        <w:t xml:space="preserve"> održanom </w:t>
      </w:r>
      <w:r w:rsidR="001F2FA1">
        <w:t xml:space="preserve">13. prosinca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</w:t>
      </w:r>
      <w:r w:rsidR="00ED397D">
        <w:t xml:space="preserve">ostupku u skladu s odredbama članka </w:t>
      </w:r>
      <w:r>
        <w:t>94. st</w:t>
      </w:r>
      <w:r w:rsidR="00ED397D">
        <w:t>avka</w:t>
      </w:r>
      <w:r>
        <w:t xml:space="preserve"> 1. u vezi s odredbom čl</w:t>
      </w:r>
      <w:r w:rsidR="00ED397D">
        <w:t>anka</w:t>
      </w:r>
      <w:r>
        <w:t xml:space="preserve"> 119. st</w:t>
      </w:r>
      <w:r w:rsidR="00ED397D">
        <w:t>avka</w:t>
      </w:r>
      <w:r>
        <w:t xml:space="preserve"> 6. SZ-a, te odredbama čl</w:t>
      </w:r>
      <w:r w:rsidR="00ED397D">
        <w:t>anka</w:t>
      </w:r>
      <w:r>
        <w:t xml:space="preserve"> 2. Uredbe.</w:t>
      </w:r>
    </w:p>
    <w:p w:rsidRDefault="00ED397D" w:rsidP="00BC0C29" w:rsidR="003665A4">
      <w:pPr>
        <w:ind w:firstLine="708"/>
        <w:jc w:val="both"/>
      </w:pPr>
      <w:r>
        <w:t xml:space="preserve">Sud je, u skladu s odredbama članka </w:t>
      </w:r>
      <w:r w:rsidR="000809E1">
        <w:t>4. st</w:t>
      </w:r>
      <w:r>
        <w:t>avka</w:t>
      </w:r>
      <w:r w:rsidR="000809E1">
        <w:t xml:space="preserve"> 1. i 2., čl</w:t>
      </w:r>
      <w:r>
        <w:t>anka</w:t>
      </w:r>
      <w:r w:rsidR="000809E1">
        <w:t xml:space="preserve"> 5. st</w:t>
      </w:r>
      <w:r>
        <w:t>avka</w:t>
      </w:r>
      <w:r w:rsidR="000809E1">
        <w:t xml:space="preserve"> 1. i čl</w:t>
      </w:r>
      <w:r>
        <w:t>anka</w:t>
      </w:r>
      <w:r w:rsidR="000809E1">
        <w:t xml:space="preserve"> 15. Uredbe, odredio visinu nagrade u bruto iznosu od 3.000,00 kn o</w:t>
      </w:r>
      <w:r w:rsidR="00047B23" w:rsidRPr="00AA0827">
        <w:t>cjenjujući</w:t>
      </w:r>
      <w:r w:rsidR="00BC0C29" w:rsidRPr="00AA0827">
        <w:t xml:space="preserve"> </w:t>
      </w:r>
      <w:r w:rsidR="000809E1">
        <w:t xml:space="preserve">obujam i </w:t>
      </w:r>
      <w:r w:rsidR="00BC0C29" w:rsidRPr="00AA0827">
        <w:t xml:space="preserve">složenost </w:t>
      </w:r>
      <w:r w:rsidR="000A2D9F">
        <w:t xml:space="preserve">poslova koje je </w:t>
      </w:r>
      <w:r w:rsidR="000809E1">
        <w:t xml:space="preserve">privremeni stečajni upravitelj obavio, njegovo </w:t>
      </w:r>
      <w:r w:rsidR="00BC0C29" w:rsidRPr="00AA0827">
        <w:t>zalaganje i kvalitet</w:t>
      </w:r>
      <w:r w:rsidR="000809E1">
        <w:t>u navedenog izvješća</w:t>
      </w:r>
      <w:r w:rsidR="003134B5">
        <w:t>.</w:t>
      </w:r>
      <w:r w:rsidR="001E4F5C">
        <w:t xml:space="preserve"> </w:t>
      </w:r>
    </w:p>
    <w:p w:rsidRDefault="003665A4" w:rsidP="000F46A5" w:rsidR="000F46A5">
      <w:pPr>
        <w:ind w:firstLine="708"/>
        <w:jc w:val="both"/>
      </w:pPr>
      <w:r>
        <w:t>Osim toga, Financijska agencija je u konkretnom slučaju podnijela prijedlog za otvaranje stečajnog postupka na temelju odredbe čl</w:t>
      </w:r>
      <w:r w:rsidR="00ED397D">
        <w:t>anka</w:t>
      </w:r>
      <w:r>
        <w:t xml:space="preserve"> 110. st</w:t>
      </w:r>
      <w:r w:rsidR="00ED397D">
        <w:t>avka</w:t>
      </w:r>
      <w:r>
        <w:t xml:space="preserve"> 1. SZ-a zbog čega nije dužna platiti predujam za namirenje troškova stečajnog postupka u skladu s odredbom čl</w:t>
      </w:r>
      <w:r w:rsidR="00ED397D">
        <w:t>anka</w:t>
      </w:r>
      <w:r>
        <w:t xml:space="preserve"> 114. st</w:t>
      </w:r>
      <w:r w:rsidR="00ED397D">
        <w:t>avka</w:t>
      </w:r>
      <w:r>
        <w:t xml:space="preserve"> 3. t</w:t>
      </w:r>
      <w:r w:rsidR="00ED397D">
        <w:t>očka</w:t>
      </w:r>
      <w:r>
        <w:t xml:space="preserve"> 2. SZ-a. </w:t>
      </w:r>
      <w:r w:rsidR="000F46A5">
        <w:t>Konačno, iz obavijesti Financijske agencije (članak 112. stavak 5. SZ-a), proizlazi kako u konkretnom slučaju nisu osigurana sredstva za namirenje troškova stečajnoga postupka (list 5. spisa).</w:t>
      </w:r>
    </w:p>
    <w:p w:rsidRDefault="001E4F5C" w:rsidP="00BC0C29" w:rsidR="000F46A5">
      <w:pPr>
        <w:ind w:firstLine="708"/>
        <w:jc w:val="both"/>
      </w:pPr>
      <w:r>
        <w:t>Stoga je, uzevši u obzir navedeno, odlučeno kao u izreci rješenja</w:t>
      </w:r>
      <w:r w:rsidR="000F46A5">
        <w:t>.</w:t>
      </w:r>
    </w:p>
    <w:p w:rsidRDefault="000F46A5" w:rsidP="00BC0C29" w:rsidR="000F46A5">
      <w:pPr>
        <w:ind w:firstLine="708"/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F01977">
        <w:t>29. listopada 2018</w:t>
      </w:r>
      <w:r w:rsidR="007F2347">
        <w:t>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D7713B">
        <w:t>, v.r.</w:t>
      </w:r>
      <w:r w:rsidRPr="004E77EF">
        <w:t xml:space="preserve"> </w:t>
      </w: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F43A87" w:rsidR="00F43A8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F43A87">
        <w:t xml:space="preserve"> Pravo na žalbu imaju stečajni upravitelj, dužnik pojedinac i svaki stečajni vjerovnik (čl</w:t>
      </w:r>
      <w:r w:rsidR="00040332">
        <w:t>anak</w:t>
      </w:r>
      <w:r w:rsidR="00F43A87">
        <w:t xml:space="preserve"> 94. st</w:t>
      </w:r>
      <w:r w:rsidR="00040332">
        <w:t>avak</w:t>
      </w:r>
      <w:r w:rsidR="00F43A87">
        <w:t xml:space="preserve"> 5. SZ</w:t>
      </w:r>
      <w:r w:rsidR="00040332">
        <w:t>-a</w:t>
      </w:r>
      <w:r w:rsidR="00F43A87">
        <w:t>).</w:t>
      </w:r>
      <w:r w:rsidR="00040332">
        <w:t xml:space="preserve"> Dostava se smatra obavljenom istekom osmoga dana od dana </w:t>
      </w:r>
      <w:r w:rsidR="00551AFC">
        <w:t>objave</w:t>
      </w:r>
      <w:r w:rsidR="00040332">
        <w:t xml:space="preserve"> ovog rješenja na mrežnoj strani</w:t>
      </w:r>
      <w:r w:rsidR="00551AFC">
        <w:t>ci e-oglasna ploča Tr</w:t>
      </w:r>
      <w:r w:rsidR="00040332">
        <w:t>govačkog suda u Zagrebu (članak 12. stavak 1. SZ-a).</w:t>
      </w:r>
    </w:p>
    <w:p w:rsidRDefault="006F5863" w:rsidP="006841EA" w:rsidR="006F5863">
      <w:pPr>
        <w:jc w:val="both"/>
      </w:pPr>
    </w:p>
    <w:p w:rsidRDefault="00206BDB" w:rsidP="006841EA" w:rsidR="00206BDB">
      <w:pPr>
        <w:jc w:val="both"/>
      </w:pPr>
    </w:p>
    <w:p w:rsidRDefault="00D7713B" w:rsidP="00D7713B" w:rsidR="00D7713B">
      <w:pPr>
        <w:autoSpaceDE w:val="false"/>
        <w:autoSpaceDN w:val="false"/>
        <w:adjustRightInd w:val="false"/>
      </w:pPr>
      <w:r>
        <w:t>Za točnost otpravka - ovl. službenik</w:t>
      </w:r>
    </w:p>
    <w:p w:rsidRDefault="00D7713B" w:rsidP="00D7713B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7713B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AB64D5">
      <w:t>4693</w:t>
    </w:r>
    <w:r w:rsidR="00CB176A">
      <w:t>/1</w:t>
    </w:r>
    <w:r w:rsidR="00AB64D5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16F43"/>
    <w:rsid w:val="000231E7"/>
    <w:rsid w:val="00024F7C"/>
    <w:rsid w:val="00040332"/>
    <w:rsid w:val="00044035"/>
    <w:rsid w:val="00047B23"/>
    <w:rsid w:val="000513B9"/>
    <w:rsid w:val="00066E8C"/>
    <w:rsid w:val="00073E48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E7BAC"/>
    <w:rsid w:val="000F46A5"/>
    <w:rsid w:val="000F6F26"/>
    <w:rsid w:val="000F78BA"/>
    <w:rsid w:val="0012633B"/>
    <w:rsid w:val="0013230B"/>
    <w:rsid w:val="0013294C"/>
    <w:rsid w:val="001454B6"/>
    <w:rsid w:val="00151D27"/>
    <w:rsid w:val="0015511C"/>
    <w:rsid w:val="0018459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2FA1"/>
    <w:rsid w:val="00206BDB"/>
    <w:rsid w:val="00215206"/>
    <w:rsid w:val="00220B7A"/>
    <w:rsid w:val="002225ED"/>
    <w:rsid w:val="00257742"/>
    <w:rsid w:val="00264F86"/>
    <w:rsid w:val="0027371E"/>
    <w:rsid w:val="00284272"/>
    <w:rsid w:val="00285BB9"/>
    <w:rsid w:val="00296EE7"/>
    <w:rsid w:val="002A3B97"/>
    <w:rsid w:val="002B6016"/>
    <w:rsid w:val="002C7800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17490"/>
    <w:rsid w:val="0032182A"/>
    <w:rsid w:val="003221EA"/>
    <w:rsid w:val="0032404F"/>
    <w:rsid w:val="00324938"/>
    <w:rsid w:val="0033276D"/>
    <w:rsid w:val="00341726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AFC"/>
    <w:rsid w:val="00551BFA"/>
    <w:rsid w:val="00551D2D"/>
    <w:rsid w:val="00556212"/>
    <w:rsid w:val="00564F6F"/>
    <w:rsid w:val="00566C5B"/>
    <w:rsid w:val="005671BF"/>
    <w:rsid w:val="005856D8"/>
    <w:rsid w:val="00586194"/>
    <w:rsid w:val="005A1BA4"/>
    <w:rsid w:val="005A4DAE"/>
    <w:rsid w:val="005A6180"/>
    <w:rsid w:val="005D0460"/>
    <w:rsid w:val="005F1FD2"/>
    <w:rsid w:val="005F42D1"/>
    <w:rsid w:val="00603409"/>
    <w:rsid w:val="00610F2D"/>
    <w:rsid w:val="00612EB9"/>
    <w:rsid w:val="00615B05"/>
    <w:rsid w:val="00615B44"/>
    <w:rsid w:val="00624F12"/>
    <w:rsid w:val="00656F1E"/>
    <w:rsid w:val="0066503D"/>
    <w:rsid w:val="00666267"/>
    <w:rsid w:val="0068085F"/>
    <w:rsid w:val="006821B8"/>
    <w:rsid w:val="006841EA"/>
    <w:rsid w:val="006872EE"/>
    <w:rsid w:val="0069053D"/>
    <w:rsid w:val="00695C2F"/>
    <w:rsid w:val="006B2382"/>
    <w:rsid w:val="006B3E34"/>
    <w:rsid w:val="006B5701"/>
    <w:rsid w:val="006F5863"/>
    <w:rsid w:val="00700C0F"/>
    <w:rsid w:val="00706BB9"/>
    <w:rsid w:val="00727D55"/>
    <w:rsid w:val="00730A98"/>
    <w:rsid w:val="00731304"/>
    <w:rsid w:val="00783182"/>
    <w:rsid w:val="00786AFF"/>
    <w:rsid w:val="00791089"/>
    <w:rsid w:val="007A573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27E9"/>
    <w:rsid w:val="008C54A8"/>
    <w:rsid w:val="008E3C50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B093A"/>
    <w:rsid w:val="009D3471"/>
    <w:rsid w:val="009D34C2"/>
    <w:rsid w:val="009D3764"/>
    <w:rsid w:val="009D4825"/>
    <w:rsid w:val="009D561A"/>
    <w:rsid w:val="009E14D6"/>
    <w:rsid w:val="009E1921"/>
    <w:rsid w:val="009F6064"/>
    <w:rsid w:val="00A119FD"/>
    <w:rsid w:val="00A24BAF"/>
    <w:rsid w:val="00A31680"/>
    <w:rsid w:val="00A367CA"/>
    <w:rsid w:val="00A43EB0"/>
    <w:rsid w:val="00A638D6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B64D5"/>
    <w:rsid w:val="00AC491D"/>
    <w:rsid w:val="00AD13A4"/>
    <w:rsid w:val="00AD4045"/>
    <w:rsid w:val="00AE7340"/>
    <w:rsid w:val="00AF41B3"/>
    <w:rsid w:val="00B054E0"/>
    <w:rsid w:val="00B25070"/>
    <w:rsid w:val="00B301DF"/>
    <w:rsid w:val="00B318E1"/>
    <w:rsid w:val="00B36521"/>
    <w:rsid w:val="00B36767"/>
    <w:rsid w:val="00B5658C"/>
    <w:rsid w:val="00B6261F"/>
    <w:rsid w:val="00B7717E"/>
    <w:rsid w:val="00B849DF"/>
    <w:rsid w:val="00BA4BC2"/>
    <w:rsid w:val="00BA5EBF"/>
    <w:rsid w:val="00BB078F"/>
    <w:rsid w:val="00BB310E"/>
    <w:rsid w:val="00BC0C29"/>
    <w:rsid w:val="00BC6698"/>
    <w:rsid w:val="00BD0831"/>
    <w:rsid w:val="00BE225C"/>
    <w:rsid w:val="00BE7A1F"/>
    <w:rsid w:val="00BF0588"/>
    <w:rsid w:val="00BF2B08"/>
    <w:rsid w:val="00BF4360"/>
    <w:rsid w:val="00BF4C70"/>
    <w:rsid w:val="00C06E6B"/>
    <w:rsid w:val="00C07579"/>
    <w:rsid w:val="00C238E6"/>
    <w:rsid w:val="00C419F2"/>
    <w:rsid w:val="00C45A00"/>
    <w:rsid w:val="00C55BBD"/>
    <w:rsid w:val="00C611C2"/>
    <w:rsid w:val="00C8525E"/>
    <w:rsid w:val="00C87FC8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5449"/>
    <w:rsid w:val="00D7713B"/>
    <w:rsid w:val="00D77B71"/>
    <w:rsid w:val="00D82678"/>
    <w:rsid w:val="00D902A4"/>
    <w:rsid w:val="00DA47DC"/>
    <w:rsid w:val="00DA507C"/>
    <w:rsid w:val="00DC5C8E"/>
    <w:rsid w:val="00DC5DD8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319B"/>
    <w:rsid w:val="00E755C1"/>
    <w:rsid w:val="00E80FC3"/>
    <w:rsid w:val="00E92897"/>
    <w:rsid w:val="00E948C3"/>
    <w:rsid w:val="00E96C2D"/>
    <w:rsid w:val="00EB182B"/>
    <w:rsid w:val="00EB4953"/>
    <w:rsid w:val="00EC330E"/>
    <w:rsid w:val="00ED397D"/>
    <w:rsid w:val="00EE0CED"/>
    <w:rsid w:val="00EF1E29"/>
    <w:rsid w:val="00EF3A08"/>
    <w:rsid w:val="00F01977"/>
    <w:rsid w:val="00F02AF6"/>
    <w:rsid w:val="00F041BD"/>
    <w:rsid w:val="00F21929"/>
    <w:rsid w:val="00F31D08"/>
    <w:rsid w:val="00F3280F"/>
    <w:rsid w:val="00F33CA7"/>
    <w:rsid w:val="00F43125"/>
    <w:rsid w:val="00F43A87"/>
    <w:rsid w:val="00F70A81"/>
    <w:rsid w:val="00F82AAC"/>
    <w:rsid w:val="00F8744C"/>
    <w:rsid w:val="00F9370B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77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1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1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1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1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77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71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NAGARDA PRIVREMENOM STEČAJOM UPRAVITELJU</izvorni_sadrzaj>
    <derivirana_varijabla naziv="DomainObject.Primjedba_1">NAGARDA PRIVREMENOM STEČAJOM UPRAVITELJU</derivirana_varijabla>
  </DomainObject.Primjedba>
  <DomainObject.Oznaka>
    <izvorni_sadrzaj>St-4693/2016-44</izvorni_sadrzaj>
    <derivirana_varijabla naziv="DomainObject.Oznaka_1">St-4693/2016-44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St-4693/2016</izvorni_sadrzaj>
    <derivirana_varijabla naziv="DomainObject.Predmet.OznakaBroj_1">St-4693/2016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 MARIĆ j.d.o.o. za trgovinu i usluge</izvorni_sadrzaj>
    <derivirana_varijabla naziv="DomainObject.Predmet.ProtustrankaFormated_1">  ANDA MARIĆ j.d.o.o. za trgovinu i usluge</derivirana_varijabla>
  </DomainObject.Predmet.ProtustrankaFormated>
  <DomainObject.Predmet.ProtustrankaFormatedOIB>
    <izvorni_sadrzaj>  ANDA MARIĆ j.d.o.o. za trgovinu i usluge, OIB 56695354071</izvorni_sadrzaj>
    <derivirana_varijabla naziv="DomainObject.Predmet.ProtustrankaFormatedOIB_1">  ANDA MARIĆ j.d.o.o. za trgovinu i usluge, OIB 56695354071</derivirana_varijabla>
  </DomainObject.Predmet.ProtustrankaFormatedOIB>
  <DomainObject.Predmet.ProtustrankaFormatedWithAdress>
    <izvorni_sadrzaj> ANDA MARIĆ j.d.o.o. za trgovinu i usluge, Mikuša Stjepana 8B, 10360 Sesvete</izvorni_sadrzaj>
    <derivirana_varijabla naziv="DomainObject.Predmet.ProtustrankaFormatedWithAdress_1"> ANDA MARIĆ j.d.o.o. za trgovinu i usluge, Mikuša Stjepana 8B, 10360 Sesvete</derivirana_varijabla>
  </DomainObject.Predmet.ProtustrankaFormatedWithAdress>
  <DomainObject.Predmet.ProtustrankaFormatedWithAdressOIB>
    <izvorni_sadrzaj> ANDA MARIĆ j.d.o.o. za trgovinu i usluge, OIB 56695354071, Mikuša Stjepana 8B, 10360 Sesvete</izvorni_sadrzaj>
    <derivirana_varijabla naziv="DomainObject.Predmet.ProtustrankaFormatedWithAdressOIB_1"> ANDA MARIĆ j.d.o.o. za trgovinu i usluge, OIB 56695354071, Mikuša Stjepana 8B, 10360 Sesvete</derivirana_varijabla>
  </DomainObject.Predmet.ProtustrankaFormatedWithAdressOIB>
  <DomainObject.Predmet.ProtustrankaWithAdress>
    <izvorni_sadrzaj>ANDA MARIĆ j.d.o.o. za trgovinu i usluge Mikuša Stjepana 8B, 10360 Sesvete</izvorni_sadrzaj>
    <derivirana_varijabla naziv="DomainObject.Predmet.ProtustrankaWithAdress_1">ANDA MARIĆ j.d.o.o. za trgovinu i usluge Mikuša Stjepana 8B, 10360 Sesvete</derivirana_varijabla>
  </DomainObject.Predmet.ProtustrankaWithAdress>
  <DomainObject.Predmet.ProtustrankaWithAdressOIB>
    <izvorni_sadrzaj>ANDA MARIĆ j.d.o.o. za trgovinu i usluge, OIB 56695354071, Mikuša Stjepana 8B, 10360 Sesvete</izvorni_sadrzaj>
    <derivirana_varijabla naziv="DomainObject.Predmet.ProtustrankaWithAdressOIB_1">ANDA MARIĆ j.d.o.o. za trgovinu i usluge, OIB 56695354071, Mikuša Stjepana 8B, 10360 Sesvete</derivirana_varijabla>
  </DomainObject.Predmet.ProtustrankaWithAdressOIB>
  <DomainObject.Predmet.ProtustrankaNazivFormated>
    <izvorni_sadrzaj>ANDA MARIĆ j.d.o.o. za trgovinu i usluge</izvorni_sadrzaj>
    <derivirana_varijabla naziv="DomainObject.Predmet.ProtustrankaNazivFormated_1">ANDA MARIĆ j.d.o.o. za trgovinu i usluge</derivirana_varijabla>
  </DomainObject.Predmet.ProtustrankaNazivFormated>
  <DomainObject.Predmet.ProtustrankaNazivFormatedOIB>
    <izvorni_sadrzaj>ANDA MARIĆ j.d.o.o. za trgovinu i usluge, OIB 56695354071</izvorni_sadrzaj>
    <derivirana_varijabla naziv="DomainObject.Predmet.ProtustrankaNazivFormatedOIB_1">ANDA MARIĆ j.d.o.o. za trgovinu i usluge, OIB 56695354071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Marić</izvorni_sadrzaj>
    <derivirana_varijabla naziv="DomainObject.Predmet.StrankaFormated_1">  FINA Regionalni centar Zagreb; Ankica Marić</derivirana_varijabla>
  </DomainObject.Predmet.StrankaFormated>
  <DomainObject.Predmet.StrankaFormatedOIB>
    <izvorni_sadrzaj>  FINA Regionalni centar Zagreb, OIB 85821130368; Ankica Marić, OIB 68597963010</izvorni_sadrzaj>
    <derivirana_varijabla naziv="DomainObject.Predmet.StrankaFormatedOIB_1">  FINA Regionalni centar Zagreb, OIB 85821130368; Ankica Marić, OIB 68597963010</derivirana_varijabla>
  </DomainObject.Predmet.StrankaFormatedOIB>
  <DomainObject.Predmet.StrankaFormatedWithAdress>
    <izvorni_sadrzaj> FINA Regionalni centar Zagreb, Trg svibanjskih žrtava 1995. br. 1, 10000 Zagreb; Ankica Marić, Ulica Mikuš Stjepana 8/b, 10360 Sesvete</izvorni_sadrzaj>
    <derivirana_varijabla naziv="DomainObject.Predmet.StrankaFormatedWithAdress_1"> FINA Regionalni centar Zagreb, Trg svibanjskih žrtava 1995. br. 1, 10000 Zagreb; Ankica Marić, Ulica Mikuš Stjepana 8/b, 10360 Sesvete</derivirana_varijabla>
  </DomainObject.Predmet.StrankaFormatedWithAdress>
  <DomainObject.Predmet.StrankaFormatedWithAdressOIB>
    <izvorni_sadrzaj> FINA Regionalni centar Zagreb, OIB 85821130368, Trg svibanjskih žrtava 1995. br. 1, 10000 Zagreb; Ankica Marić, OIB 68597963010, Ulica Mikuš Stjepana 8/b, 10360 Sesvete</izvorni_sadrzaj>
    <derivirana_varijabla naziv="DomainObject.Predmet.StrankaFormatedWithAdressOIB_1"> FINA Regionalni centar Zagreb, OIB 85821130368, Trg svibanjskih žrtava 1995. br. 1, 10000 Zagreb; Ankica Marić, OIB 68597963010, Ulica Mikuš Stjepana 8/b, 10360 Sesvete</derivirana_varijabla>
  </DomainObject.Predmet.StrankaFormatedWithAdressOIB>
  <DomainObject.Predmet.StrankaWithAdress>
    <izvorni_sadrzaj>FINA Regionalni centar Zagreb Trg svibanjskih žrtava 1995. br. 1,10000 Zagreb,Ankica Marić Ulica Mikuš Stjepana 8/b,10360 Sesvete</izvorni_sadrzaj>
    <derivirana_varijabla naziv="DomainObject.Predmet.StrankaWithAdress_1">FINA Regionalni centar Zagreb Trg svibanjskih žrtava 1995. br. 1,10000 Zagreb,Ankica Marić Ulica Mikuš Stjepana 8/b,10360 Sesvete</derivirana_varijabla>
  </DomainObject.Predmet.StrankaWithAdress>
  <DomainObject.Predmet.StrankaWithAdressOIB>
    <izvorni_sadrzaj>FINA Regionalni centar Zagreb, OIB 85821130368, Trg svibanjskih žrtava 1995. br. 1,10000 Zagreb,Ankica Marić, OIB 68597963010, Ulica Mikuš Stjepana 8/b,10360 Sesvete</izvorni_sadrzaj>
    <derivirana_varijabla naziv="DomainObject.Predmet.StrankaWithAdressOIB_1">FINA Regionalni centar Zagreb, OIB 85821130368, Trg svibanjskih žrtava 1995. br. 1,10000 Zagreb,Ankica Marić, OIB 68597963010, Ulica Mikuš Stjepana 8/b,10360 Sesvete</derivirana_varijabla>
  </DomainObject.Predmet.StrankaWithAdressOIB>
  <DomainObject.Predmet.StrankaNazivFormated>
    <izvorni_sadrzaj>FINA Regionalni centar Zagreb,Ankica Marić</izvorni_sadrzaj>
    <derivirana_varijabla naziv="DomainObject.Predmet.StrankaNazivFormated_1">FINA Regionalni centar Zagreb,Ankica Marić</derivirana_varijabla>
  </DomainObject.Predmet.StrankaNazivFormated>
  <DomainObject.Predmet.StrankaNazivFormatedOIB>
    <izvorni_sadrzaj>FINA Regionalni centar Zagreb, OIB 85821130368,Ankica Marić, OIB 68597963010</izvorni_sadrzaj>
    <derivirana_varijabla naziv="DomainObject.Predmet.StrankaNazivFormatedOIB_1">FINA Regionalni centar Zagreb, OIB 85821130368,Ankica Marić, OIB 68597963010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Ankica Marić</item>
    </izvorni_sadrzaj>
    <derivirana_varijabla naziv="DomainObject.Predmet.StrankaListFormated_1">
      <item>FINA Regionalni centar Zagreb</item>
      <item>Ankica Marić</item>
    </derivirana_varijabla>
  </DomainObject.Predmet.StrankaListFormated>
  <DomainObject.Predmet.StrankaListFormatedOIB>
    <izvorni_sadrzaj>
      <item>FINA Regionalni centar Zagreb, OIB 85821130368</item>
      <item>Ankica Marić, OIB 68597963010</item>
    </izvorni_sadrzaj>
    <derivirana_varijabla naziv="DomainObject.Predmet.StrankaListFormatedOIB_1">
      <item>FINA Regionalni centar Zagreb, OIB 85821130368</item>
      <item>Ankica Marić, OIB 68597963010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Marić, Ulica Mikuš Stjepana 8/b, 10360 Sesvete</item>
    </izvorni_sadrzaj>
    <derivirana_varijabla naziv="DomainObject.Predmet.StrankaListFormatedWithAdress_1">
      <item>FINA Regionalni centar Zagreb, Trg svibanjskih žrtava 1995. br. 1, 10000 Zagreb</item>
      <item>Ankica Marić, Ulica Mikuš Stjepana 8/b,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Marić, OIB 68597963010, Ulica Mikuš Stjepana 8/b, 10360 Sesvete</item>
    </izvorni_sadrzaj>
    <derivirana_varijabla naziv="DomainObject.Predmet.StrankaListFormatedWithAdressOIB_1">
      <item>FINA Regionalni centar Zagreb, OIB 85821130368, Trg svibanjskih žrtava 1995. br. 1, 10000 Zagreb</item>
      <item>Ankica Marić, OIB 68597963010, Ulica Mikuš Stjepana 8/b, 10360 Sesvete</item>
    </derivirana_varijabla>
  </DomainObject.Predmet.StrankaListFormatedWithAdressOIB>
  <DomainObject.Predmet.StrankaListNazivFormated>
    <izvorni_sadrzaj>
      <item>FINA Regionalni centar Zagreb</item>
      <item>Ankica Marić</item>
    </izvorni_sadrzaj>
    <derivirana_varijabla naziv="DomainObject.Predmet.StrankaListNazivFormated_1">
      <item>FINA Regionalni centar Zagreb</item>
      <item>Ankica Marić</item>
    </derivirana_varijabla>
  </DomainObject.Predmet.StrankaListNazivFormated>
  <DomainObject.Predmet.StrankaListNazivFormatedOIB>
    <izvorni_sadrzaj>
      <item>FINA Regionalni centar Zagreb, OIB 85821130368</item>
      <item>Ankica Marić, OIB 68597963010</item>
    </izvorni_sadrzaj>
    <derivirana_varijabla naziv="DomainObject.Predmet.StrankaListNazivFormatedOIB_1">
      <item>FINA Regionalni centar Zagreb, OIB 85821130368</item>
      <item>Ankica Marić, OIB 68597963010</item>
    </derivirana_varijabla>
  </DomainObject.Predmet.StrankaListNazivFormatedOIB>
  <DomainObject.Predmet.ProtuStrankaListFormated>
    <izvorni_sadrzaj>
      <item>ANDA MARIĆ j.d.o.o. za trgovinu i usluge</item>
    </izvorni_sadrzaj>
    <derivirana_varijabla naziv="DomainObject.Predmet.ProtuStrankaListFormated_1">
      <item>ANDA MARIĆ j.d.o.o. za trgovinu i usluge</item>
    </derivirana_varijabla>
  </DomainObject.Predmet.ProtuStrankaListFormated>
  <DomainObject.Predmet.ProtuStrankaListFormatedOIB>
    <izvorni_sadrzaj>
      <item>ANDA MARIĆ j.d.o.o. za trgovinu i usluge, OIB 56695354071</item>
    </izvorni_sadrzaj>
    <derivirana_varijabla naziv="DomainObject.Predmet.ProtuStrankaListFormatedOIB_1">
      <item>ANDA MARIĆ j.d.o.o. za trgovinu i usluge, OIB 56695354071</item>
    </derivirana_varijabla>
  </DomainObject.Predmet.ProtuStrankaListFormatedOIB>
  <DomainObject.Predmet.ProtuStrankaListFormatedWithAdress>
    <izvorni_sadrzaj>
      <item>ANDA MARIĆ j.d.o.o. za trgovinu i usluge, Mikuša Stjepana 8B, 10360 Sesvete</item>
    </izvorni_sadrzaj>
    <derivirana_varijabla naziv="DomainObject.Predmet.ProtuStrankaListFormatedWithAdress_1">
      <item>ANDA MARIĆ j.d.o.o. za trgovinu i usluge, Mikuša Stjepana 8B, 10360 Sesvete</item>
    </derivirana_varijabla>
  </DomainObject.Predmet.ProtuStrankaListFormatedWithAdress>
  <DomainObject.Predmet.ProtuStrankaListFormatedWithAdressOIB>
    <izvorni_sadrzaj>
      <item>ANDA MARIĆ j.d.o.o. za trgovinu i usluge, OIB 56695354071, Mikuša Stjepana 8B, 10360 Sesvete</item>
    </izvorni_sadrzaj>
    <derivirana_varijabla naziv="DomainObject.Predmet.ProtuStrankaListFormatedWithAdressOIB_1">
      <item>ANDA MARIĆ j.d.o.o. za trgovinu i usluge, OIB 56695354071, Mikuša Stjepana 8B, 10360 Sesvete</item>
    </derivirana_varijabla>
  </DomainObject.Predmet.ProtuStrankaListFormatedWithAdressOIB>
  <DomainObject.Predmet.ProtuStrankaListNazivFormated>
    <izvorni_sadrzaj>
      <item>ANDA MARIĆ j.d.o.o. za trgovinu i usluge</item>
    </izvorni_sadrzaj>
    <derivirana_varijabla naziv="DomainObject.Predmet.ProtuStrankaListNazivFormated_1">
      <item>ANDA MARIĆ j.d.o.o. za trgovinu i usluge</item>
    </derivirana_varijabla>
  </DomainObject.Predmet.ProtuStrankaListNazivFormated>
  <DomainObject.Predmet.ProtuStrankaListNazivFormatedOIB>
    <izvorni_sadrzaj>
      <item>ANDA MARIĆ j.d.o.o. za trgovinu i usluge, OIB 56695354071</item>
    </izvorni_sadrzaj>
    <derivirana_varijabla naziv="DomainObject.Predmet.ProtuStrankaListNazivFormatedOIB_1">
      <item>ANDA MARIĆ j.d.o.o. za trgovinu i usluge, OIB 56695354071</item>
    </derivirana_varijabla>
  </DomainObject.Predmet.ProtuStrankaListNazivFormatedOIB>
  <DomainObject.Predmet.OstaliListFormated>
    <izvorni_sadrzaj>
      <item>ERSTE&amp;STEIERMÄRKISCHE BANKA dioničko društvo</item>
      <item>Ankica Marić</item>
    </izvorni_sadrzaj>
    <derivirana_varijabla naziv="DomainObject.Predmet.OstaliListFormated_1">
      <item>ERSTE&amp;STEIERMÄRKISCHE BANKA dioničko društvo</item>
      <item>Ankica Marić</item>
    </derivirana_varijabla>
  </DomainObject.Predmet.OstaliListFormated>
  <DomainObject.Predmet.OstaliListFormatedOIB>
    <izvorni_sadrzaj>
      <item>ERSTE&amp;STEIERMÄRKISCHE BANKA dioničko društvo, OIB 23057039320</item>
      <item>Ankica Marić, OIB 68597963010</item>
    </izvorni_sadrzaj>
    <derivirana_varijabla naziv="DomainObject.Predmet.OstaliListFormatedOIB_1">
      <item>ERSTE&amp;STEIERMÄRKISCHE BANKA dioničko društvo, OIB 23057039320</item>
      <item>Ankica Marić, OIB 68597963010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Marić, Ulica Mikuš Stjepana 8/b, 10360 Sesvete</item>
    </izvorni_sadrzaj>
    <derivirana_varijabla naziv="DomainObject.Predmet.OstaliListFormatedWithAdress_1">
      <item>ERSTE&amp;STEIERMÄRKISCHE BANKA dioničko društvo, Jadranski Trg 3/a, 51000 Rijeka</item>
      <item>Ankica Marić, Ulica Mikuš Stjepana 8/b, 10360 Sesvete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Marić, OIB 68597963010, Ulica Mikuš Stjepana 8/b, 10360 Sesvete</item>
    </izvorni_sadrzaj>
    <derivirana_varijabla naziv="DomainObject.Predmet.OstaliListFormatedWithAdressOIB_1">
      <item>ERSTE&amp;STEIERMÄRKISCHE BANKA dioničko društvo, OIB 23057039320, Jadranski Trg 3/a, 51000 Rijeka</item>
      <item>Ankica Marić, OIB 68597963010, Ulica Mikuš Stjepana 8/b, 10360 Sesvete</item>
    </derivirana_varijabla>
  </DomainObject.Predmet.OstaliListFormatedWithAdressOIB>
  <DomainObject.Predmet.OstaliListNazivFormated>
    <izvorni_sadrzaj>
      <item>ERSTE&amp;STEIERMÄRKISCHE BANKA dioničko društvo</item>
      <item>Ankica Marić</item>
    </izvorni_sadrzaj>
    <derivirana_varijabla naziv="DomainObject.Predmet.OstaliListNazivFormated_1">
      <item>ERSTE&amp;STEIERMÄRKISCHE BANKA dioničko društvo</item>
      <item>Ankica Marić</item>
    </derivirana_varijabla>
  </DomainObject.Predmet.OstaliListNazivFormated>
  <DomainObject.Predmet.OstaliListNazivFormatedOIB>
    <izvorni_sadrzaj>
      <item>ERSTE&amp;STEIERMÄRKISCHE BANKA dioničko društvo, OIB 23057039320</item>
      <item>Ankica Marić, OIB 68597963010</item>
    </izvorni_sadrzaj>
    <derivirana_varijabla naziv="DomainObject.Predmet.OstaliListNazivFormatedOIB_1">
      <item>ERSTE&amp;STEIERMÄRKISCHE BANKA dioničko društvo, OIB 23057039320</item>
      <item>Ankica Marić, OIB 68597963010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St-4693/2016-44</izvorni_sadrzaj>
    <derivirana_varijabla naziv="DomainObject.PoslovniBrojDokumenta_1">St-4693/2016-44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ANDA MARIĆ j.d.o.o. za trgovinu i usluge</izvorni_sadrzaj>
    <derivirana_varijabla naziv="DomainObject.Predmet.ProtustrankaIDrugi_1">ANDA MARIĆ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ANDA MARIĆ j.d.o.o. za trgovinu i usluge, OIB 56695354071, Mikuša Stjepana 8B, 10360 Sesvete</izvorni_sadrzaj>
    <derivirana_varijabla naziv="DomainObject.Predmet.ProtustrankaIDrugiAdressOIB_1">ANDA MARIĆ j.d.o.o. za trgovinu i usluge, OIB 56695354071, Mikuša Stjepana 8B,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2018.</izvorni_sadrzaj>
    <derivirana_varijabla naziv="DomainObject.Predmet.OdlukaRjesenje.DatumDonosenjaOdluke_1">26. ožujka 2018.</derivirana_varijabla>
  </DomainObject.Predmet.OdlukaRjesenje.DatumDonosenjaOdluke>
  <DomainObject.Predmet.OdlukaRjesenje.DatumPravomocnosti>
    <izvorni_sadrzaj>12. travnja 2018.</izvorni_sadrzaj>
    <derivirana_varijabla naziv="DomainObject.Predmet.OdlukaRjesenje.DatumPravomocnosti_1">12. travnja 2018.</derivirana_varijabla>
  </DomainObject.Predmet.OdlukaRjesenje.DatumPravomocnosti>
  <DomainObject.Predmet.OdlukaRjesenje.Oznaka>
    <izvorni_sadrzaj>St-4693/2016-36</izvorni_sadrzaj>
    <derivirana_varijabla naziv="DomainObject.Predmet.OdlukaRjesenje.Oznaka_1">St-4693/2016-36</derivirana_varijabla>
  </DomainObject.Predmet.OdlukaRjesenje.Oznaka>
  <DomainObject.Predmet.SudioniciListNaziv>
    <izvorni_sadrzaj>
      <item>FINA Regionalni centar Zagreb</item>
      <item>ANDA MARIĆ j.d.o.o. za trgovinu i usluge</item>
      <item>ERSTE&amp;STEIERMÄRKISCHE BANKA dioničko društvo</item>
      <item>Ankica Marić</item>
      <item>Ankica Marić</item>
    </izvorni_sadrzaj>
    <derivirana_varijabla naziv="DomainObject.Predmet.SudioniciListNaziv_1">
      <item>FINA Regionalni centar Zagreb</item>
      <item>ANDA MARIĆ j.d.o.o. za trgovinu i usluge</item>
      <item>ERSTE&amp;STEIERMÄRKISCHE BANKA dioničko društvo</item>
      <item>Ankica Marić</item>
      <item>Ankica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izvorni_sadrzaj>
    <derivirana_varijabla naziv="DomainObject.Predmet.SudioniciListAdressOIB_1"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56695354071</item>
      <item>, OIB 23057039320</item>
      <item>, OIB 68597963010</item>
      <item>, OIB 68597963010</item>
    </izvorni_sadrzaj>
    <derivirana_varijabla naziv="DomainObject.Predmet.SudioniciListNazivOIB_1">
      <item>, OIB 85821130368</item>
      <item>, OIB 56695354071</item>
      <item>, OIB 23057039320</item>
      <item>, OIB 68597963010</item>
      <item>, OIB 68597963010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2017.</izvorni_sadrzaj>
    <derivirana_varijabla naziv="DomainObject.Predmet.DatumZadnjeOdrzaneSudskeRadnje_1">13. prosinca 2017.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St-4693/2016-42</izvorni_sadrzaj>
    <derivirana_varijabla naziv="DomainObject.PredzadnjaOdlukaIzPredmeta.Oznaka_1">St-4693/2016-42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D9EF3-7979-46F0-A98B-A147AE604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827</properties:Words>
  <properties:Characters>4669</properties:Characters>
  <properties:Lines>87</properties:Lines>
  <properties:Paragraphs>26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2018-10-30T08:00:00Z</cp:lastPrinted>
  <dcterms:modified xmlns:xsi="http://www.w3.org/2001/XMLSchema-instance" xsi:type="dcterms:W3CDTF">2018-10-30T08:00:00Z</dcterms:modified>
  <cp:revision>134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St-4693/2016-44 / Odluka - Rješenje - određivanje nagrade stečajnom upravitelju (Rješenje-3.000,00 kn_NAGRADA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