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8352" w14:paraId="ee58352" w:rsidRDefault="004C7914" w:rsidP="00325398" w:rsidR="00325398" w:rsidRPr="00C64BEE">
      <w:pPr>
        <w15:collapsed w:val="false"/>
      </w:pPr>
      <w:bookmarkStart w:name="_GoBack" w:id="0"/>
      <w:bookmarkEnd w:id="0"/>
      <w:r>
        <w:rPr>
          <w:noProof/>
        </w:rPr>
        <w:t xml:space="preserve">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4C7914">
      <w:pPr>
        <w:tabs>
          <w:tab w:pos="7020" w:val="left"/>
        </w:tabs>
      </w:pPr>
    </w:p>
    <w:p w:rsidRDefault="00325398" w:rsidP="00572798" w:rsidR="00325398" w:rsidRPr="004C7914">
      <w:pPr>
        <w:tabs>
          <w:tab w:pos="7020" w:val="left"/>
        </w:tabs>
      </w:pPr>
      <w:r w:rsidRPr="004C7914">
        <w:t>REPUBLIKA HRVATSKA</w:t>
      </w:r>
      <w:r w:rsidR="00572798" w:rsidRPr="004C7914">
        <w:t xml:space="preserve"> </w:t>
      </w:r>
    </w:p>
    <w:p w:rsidRDefault="00325398" w:rsidP="00325398" w:rsidR="00325398" w:rsidRPr="004C7914">
      <w:r w:rsidRPr="004C7914">
        <w:t>Trgovački sud u Zagrebu</w:t>
      </w:r>
    </w:p>
    <w:p w:rsidRDefault="00325398" w:rsidP="00325398" w:rsidR="00325398" w:rsidRPr="004C7914">
      <w:r w:rsidRPr="004C7914">
        <w:t>Zagreb, Amruševa 2/II</w:t>
      </w:r>
      <w:r w:rsidR="004C7914">
        <w:t xml:space="preserve"> desno p.p.432</w:t>
      </w:r>
    </w:p>
    <w:p w:rsidRDefault="00ED6AA8" w:rsidP="00325398" w:rsidR="00ED6AA8" w:rsidRPr="00C64BE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397B37">
        <w:t>7296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FD38E9" w:rsidP="00325398" w:rsidR="00FD38E9" w:rsidRPr="00C64BEE">
      <w:pPr>
        <w:jc w:val="center"/>
        <w:rPr>
          <w:b/>
          <w:sz w:val="28"/>
          <w:szCs w:val="28"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397B37" w:rsidRPr="00397B37">
        <w:t>PIRATES  j.d.o.o., Karlovac, Petra Preradovića 4, OIB: 52681013655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397B37">
        <w:t>27.255,44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397B37">
      <w:rPr>
        <w:b/>
      </w:rPr>
      <w:t>7296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61017"/>
    <w:rsid w:val="000B1FB2"/>
    <w:rsid w:val="00114EAD"/>
    <w:rsid w:val="001153A3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2D6DDE"/>
    <w:rsid w:val="00325398"/>
    <w:rsid w:val="0035104B"/>
    <w:rsid w:val="00374C56"/>
    <w:rsid w:val="0038246E"/>
    <w:rsid w:val="00397B37"/>
    <w:rsid w:val="003D35F9"/>
    <w:rsid w:val="003E3A15"/>
    <w:rsid w:val="00413F4C"/>
    <w:rsid w:val="004B337A"/>
    <w:rsid w:val="004C7914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3CCF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8C2B60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C3BCA"/>
    <w:rsid w:val="00BE567D"/>
    <w:rsid w:val="00C24101"/>
    <w:rsid w:val="00C64BEE"/>
    <w:rsid w:val="00C836B9"/>
    <w:rsid w:val="00C958E9"/>
    <w:rsid w:val="00CE7362"/>
    <w:rsid w:val="00CE79DF"/>
    <w:rsid w:val="00D01B78"/>
    <w:rsid w:val="00D07CF7"/>
    <w:rsid w:val="00D66226"/>
    <w:rsid w:val="00E5383A"/>
    <w:rsid w:val="00EC3302"/>
    <w:rsid w:val="00ED6AA8"/>
    <w:rsid w:val="00EF2719"/>
    <w:rsid w:val="00EF2940"/>
    <w:rsid w:val="00F034D3"/>
    <w:rsid w:val="00FA629E"/>
    <w:rsid w:val="00FD38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3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3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3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3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3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3A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3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3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7296</izvorni_sadrzaj>
    <derivirana_varijabla naziv="DomainObject.Predmet.Broj_1">7296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St-7296/2015</izvorni_sadrzaj>
    <derivirana_varijabla naziv="DomainObject.Predmet.OznakaBroj_1">St-7296/2015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PIRATES j.d.o.o. zastupanog po punomoćniku Mischael Mureta</izvorni_sadrzaj>
    <derivirana_varijabla naziv="DomainObject.Predmet.ProtustrankaFormated_1">  PIRATES j.d.o.o. zastupanog po punomoćniku Mischael Mureta</derivirana_varijabla>
  </DomainObject.Predmet.ProtustrankaFormated>
  <DomainObject.Predmet.ProtustrankaFormatedOIB>
    <izvorni_sadrzaj>  PIRATES j.d.o.o., OIB 52681013655 zastupanog po punomoćniku Mischael Mureta</izvorni_sadrzaj>
    <derivirana_varijabla naziv="DomainObject.Predmet.ProtustrankaFormatedOIB_1">  PIRATES j.d.o.o., OIB 52681013655 zastupanog po punomoćniku Mischael Mureta</derivirana_varijabla>
  </DomainObject.Predmet.ProtustrankaFormatedOIB>
  <DomainObject.Predmet.ProtustrankaFormatedWithAdress>
    <izvorni_sadrzaj> PIRATES j.d.o.o., Petra Preradovića 4, 47000 Karlovac zastupanog po punomoćniku Mischael Mureta</izvorni_sadrzaj>
    <derivirana_varijabla naziv="DomainObject.Predmet.ProtustrankaFormatedWithAdress_1"> PIRATES j.d.o.o., Petra Preradovića 4, 47000 Karlovac zastupanog po punomoćniku Mischael Mureta</derivirana_varijabla>
  </DomainObject.Predmet.ProtustrankaFormatedWithAdress>
  <DomainObject.Predmet.ProtustrankaFormatedWithAdressOIB>
    <izvorni_sadrzaj> PIRATES j.d.o.o., OIB 52681013655, Petra Preradovića 4, 47000 Karlovac zastupanog po punomoćniku Mischael Mureta</izvorni_sadrzaj>
    <derivirana_varijabla naziv="DomainObject.Predmet.ProtustrankaFormatedWithAdressOIB_1"> PIRATES j.d.o.o., OIB 52681013655, Petra Preradovića 4, 47000 Karlovac zastupanog po punomoćniku Mischael Mureta</derivirana_varijabla>
  </DomainObject.Predmet.ProtustrankaFormatedWithAdressOIB>
  <DomainObject.Predmet.ProtustrankaWithAdress>
    <izvorni_sadrzaj>PIRATES j.d.o.o. Petra Preradovića 4, 47000 Karlovac</izvorni_sadrzaj>
    <derivirana_varijabla naziv="DomainObject.Predmet.ProtustrankaWithAdress_1">PIRATES j.d.o.o. Petra Preradovića 4, 47000 Karlovac</derivirana_varijabla>
  </DomainObject.Predmet.ProtustrankaWithAdress>
  <DomainObject.Predmet.ProtustrankaWithAdressOIB>
    <izvorni_sadrzaj>PIRATES j.d.o.o., OIB 52681013655, Petra Preradovića 4, 47000 Karlovac</izvorni_sadrzaj>
    <derivirana_varijabla naziv="DomainObject.Predmet.ProtustrankaWithAdressOIB_1">PIRATES j.d.o.o., OIB 52681013655, Petra Preradovića 4, 47000 Karlovac</derivirana_varijabla>
  </DomainObject.Predmet.ProtustrankaWithAdressOIB>
  <DomainObject.Predmet.ProtustrankaNazivFormated>
    <izvorni_sadrzaj>PIRATES j.d.o.o.</izvorni_sadrzaj>
    <derivirana_varijabla naziv="DomainObject.Predmet.ProtustrankaNazivFormated_1">PIRATES j.d.o.o.</derivirana_varijabla>
  </DomainObject.Predmet.ProtustrankaNazivFormated>
  <DomainObject.Predmet.ProtustrankaNazivFormatedOIB>
    <izvorni_sadrzaj>PIRATES j.d.o.o., OIB 52681013655</izvorni_sadrzaj>
    <derivirana_varijabla naziv="DomainObject.Predmet.ProtustrankaNazivFormatedOIB_1">PIRATES j.d.o.o., OIB 52681013655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PIRATES j.d.o.o. zastupanog po punomoćniku Mischael Mureta</item>
    </izvorni_sadrzaj>
    <derivirana_varijabla naziv="DomainObject.Predmet.ProtuStrankaListFormated_1">
      <item>PIRATES j.d.o.o. zastupanog po punomoćniku Mischael Mureta</item>
    </derivirana_varijabla>
  </DomainObject.Predmet.ProtuStrankaListFormated>
  <DomainObject.Predmet.ProtuStrankaListFormatedOIB>
    <izvorni_sadrzaj>
      <item>PIRATES j.d.o.o., OIB 52681013655 zastupanog po punomoćniku Mischael Mureta</item>
    </izvorni_sadrzaj>
    <derivirana_varijabla naziv="DomainObject.Predmet.ProtuStrankaListFormatedOIB_1">
      <item>PIRATES j.d.o.o., OIB 52681013655 zastupanog po punomoćniku Mischael Mureta</item>
    </derivirana_varijabla>
  </DomainObject.Predmet.ProtuStrankaListFormatedOIB>
  <DomainObject.Predmet.ProtuStrankaListFormatedWithAdress>
    <izvorni_sadrzaj>
      <item>PIRATES j.d.o.o., Petra Preradovića 4, 47000 Karlovac zastupanog po punomoćniku Mischael Mureta</item>
    </izvorni_sadrzaj>
    <derivirana_varijabla naziv="DomainObject.Predmet.ProtuStrankaListFormatedWithAdress_1">
      <item>PIRATES j.d.o.o., Petra Preradovića 4, 47000 Karlovac zastupanog po punomoćniku Mischael Mureta</item>
    </derivirana_varijabla>
  </DomainObject.Predmet.ProtuStrankaListFormatedWithAdress>
  <DomainObject.Predmet.ProtuStrankaListFormatedWithAdressOIB>
    <izvorni_sadrzaj>
      <item>PIRATES j.d.o.o., OIB 52681013655, Petra Preradovića 4, 47000 Karlovac zastupanog po punomoćniku Mischael Mureta</item>
    </izvorni_sadrzaj>
    <derivirana_varijabla naziv="DomainObject.Predmet.ProtuStrankaListFormatedWithAdressOIB_1">
      <item>PIRATES j.d.o.o., OIB 52681013655, Petra Preradovića 4, 47000 Karlovac zastupanog po punomoćniku Mischael Mureta</item>
    </derivirana_varijabla>
  </DomainObject.Predmet.ProtuStrankaListFormatedWithAdressOIB>
  <DomainObject.Predmet.ProtuStrankaListNazivFormated>
    <izvorni_sadrzaj>
      <item>PIRATES j.d.o.o.</item>
    </izvorni_sadrzaj>
    <derivirana_varijabla naziv="DomainObject.Predmet.ProtuStrankaListNazivFormated_1">
      <item>PIRATES j.d.o.o.</item>
    </derivirana_varijabla>
  </DomainObject.Predmet.ProtuStrankaListNazivFormated>
  <DomainObject.Predmet.ProtuStrankaListNazivFormatedOIB>
    <izvorni_sadrzaj>
      <item>PIRATES j.d.o.o., OIB 52681013655</item>
    </izvorni_sadrzaj>
    <derivirana_varijabla naziv="DomainObject.Predmet.ProtuStrankaListNazivFormatedOIB_1">
      <item>PIRATES j.d.o.o., OIB 52681013655</item>
    </derivirana_varijabla>
  </DomainObject.Predmet.ProtuStrankaListNazivFormatedOIB>
  <DomainObject.Predmet.OstaliListFormated>
    <izvorni_sadrzaj>
      <item>Mischael Mureta punomoćnik sudionika u postupku PIRATES j.d.o.o.</item>
    </izvorni_sadrzaj>
    <derivirana_varijabla naziv="DomainObject.Predmet.OstaliListFormated_1">
      <item>Mischael Mureta punomoćnik sudionika u postupku PIRATES j.d.o.o.</item>
    </derivirana_varijabla>
  </DomainObject.Predmet.OstaliListFormated>
  <DomainObject.Predmet.OstaliListFormatedOIB>
    <izvorni_sadrzaj>
      <item>Mischael Mureta, OIB 65141849556 punomoćnik sudionika u postupku PIRATES j.d.o.o.</item>
    </izvorni_sadrzaj>
    <derivirana_varijabla naziv="DomainObject.Predmet.OstaliListFormatedOIB_1">
      <item>Mischael Mureta, OIB 65141849556 punomoćnik sudionika u postupku PIRATES j.d.o.o.</item>
    </derivirana_varijabla>
  </DomainObject.Predmet.OstaliListFormatedOIB>
  <DomainObject.Predmet.OstaliListFormatedWithAdress>
    <izvorni_sadrzaj>
      <item>Mischael Mureta, Rudolfa Strohala  6, 47000 Karlovac punomoćnik sudionika u postupku PIRATES j.d.o.o.</item>
    </izvorni_sadrzaj>
    <derivirana_varijabla naziv="DomainObject.Predmet.OstaliListFormatedWithAdress_1">
      <item>Mischael Mureta, Rudolfa Strohala  6, 47000 Karlovac punomoćnik sudionika u postupku PIRATES j.d.o.o.</item>
    </derivirana_varijabla>
  </DomainObject.Predmet.OstaliListFormatedWithAdress>
  <DomainObject.Predmet.OstaliListFormatedWithAdressOIB>
    <izvorni_sadrzaj>
      <item>Mischael Mureta, OIB 65141849556, Rudolfa Strohala  6, 47000 Karlovac punomoćnik sudionika u postupku PIRATES j.d.o.o.</item>
    </izvorni_sadrzaj>
    <derivirana_varijabla naziv="DomainObject.Predmet.OstaliListFormatedWithAdressOIB_1">
      <item>Mischael Mureta, OIB 65141849556, Rudolfa Strohala  6, 47000 Karlovac punomoćnik sudionika u postupku PIRATES j.d.o.o.</item>
    </derivirana_varijabla>
  </DomainObject.Predmet.OstaliListFormatedWithAdressOIB>
  <DomainObject.Predmet.OstaliListNazivFormated>
    <izvorni_sadrzaj>
      <item>Mischael Mureta</item>
    </izvorni_sadrzaj>
    <derivirana_varijabla naziv="DomainObject.Predmet.OstaliListNazivFormated_1">
      <item>Mischael Mureta</item>
    </derivirana_varijabla>
  </DomainObject.Predmet.OstaliListNazivFormated>
  <DomainObject.Predmet.OstaliListNazivFormatedOIB>
    <izvorni_sadrzaj>
      <item>Mischael Mureta, OIB 65141849556</item>
    </izvorni_sadrzaj>
    <derivirana_varijabla naziv="DomainObject.Predmet.OstaliListNazivFormatedOIB_1">
      <item>Mischael Mureta, OIB 65141849556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PIRATES j.d.o.o.</izvorni_sadrzaj>
    <derivirana_varijabla naziv="DomainObject.Predmet.ProtustrankaIDrugi_1">PIRATES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PIRATES j.d.o.o., OIB 52681013655, Petra Preradovića 4, 47000 Karlovac</izvorni_sadrzaj>
    <derivirana_varijabla naziv="DomainObject.Predmet.ProtustrankaIDrugiAdressOIB_1">PIRATES j.d.o.o., OIB 52681013655, Petra Preradovića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PIRATES j.d.o.o.</item>
      <item>Mischael Mureta</item>
    </izvorni_sadrzaj>
    <derivirana_varijabla naziv="DomainObject.Predmet.SudioniciListNaziv_1">
      <item>FINA Regionalni centar Zagreb, podružnica Karlovac</item>
      <item>PIRATES j.d.o.o.</item>
      <item>Mischael Mureta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PIRATES j.d.o.o., OIB 52681013655, Petra Preradovića 4,47000 Karlovac</item>
      <item>Mischael Mureta, OIB 65141849556, Rudolfa Strohala  6,47000 Karlovac</item>
    </izvorni_sadrzaj>
    <derivirana_varijabla naziv="DomainObject.Predmet.SudioniciListAdressOIB_1">
      <item>FINA Regionalni centar Zagreb, podružnica Karlovac, OIB 85821130368, Pavla Vitezovića 1,47000 Karlovac</item>
      <item>PIRATES j.d.o.o., OIB 52681013655, Petra Preradovića 4,47000 Karlovac</item>
      <item>Mischael Mureta, OIB 65141849556, Rudolfa Strohala 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52681013655</item>
      <item>, OIB 65141849556</item>
    </izvorni_sadrzaj>
    <derivirana_varijabla naziv="DomainObject.Predmet.SudioniciListNazivOIB_1">
      <item>, OIB 85821130368</item>
      <item>, OIB 52681013655</item>
      <item>, OIB 65141849556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1330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2016-04-13T11:44:00Z</dcterms:created>
  <dc:creator>ilukac</dc:creator>
  <cp:lastModifiedBy>Irena Benko</cp:lastModifiedBy>
  <cp:lastPrinted>2016-04-18T06:10:00Z</cp:lastPrinted>
  <dcterms:modified xmlns:xsi="http://www.w3.org/2001/XMLSchema-instance" xsi:type="dcterms:W3CDTF">2016-04-18T08:30:00Z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