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8fb8" w14:paraId="bd68fb8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C6177B">
        <w:rPr>
          <w:b/>
        </w:rPr>
        <w:t xml:space="preserve"> 8</w:t>
      </w:r>
      <w:r w:rsidR="00551FE8">
        <w:rPr>
          <w:b/>
        </w:rPr>
        <w:t>59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51FE8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551FE8">
        <w:t xml:space="preserve">MORELIA j.d.o.o., Split, Škrape 24, OIB: 08305000450, </w:t>
      </w:r>
      <w:r w:rsidRPr="00F14A92">
        <w:t xml:space="preserve">dana </w:t>
      </w:r>
      <w:r w:rsidR="00626990">
        <w:t xml:space="preserve">20. </w:t>
      </w:r>
      <w:r w:rsidR="008F3D6A">
        <w:t>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51FE8">
        <w:t>MORELIA j.d.o.o., Split, Škrape 24, OIB: 08305000450</w:t>
      </w:r>
      <w:r w:rsidR="00973C03">
        <w:rPr>
          <w:sz w:val="22"/>
          <w:szCs w:val="22"/>
        </w:rPr>
        <w:t>.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C43416">
        <w:t xml:space="preserve"> Ivan Gjurašić</w:t>
      </w:r>
      <w:r w:rsidR="00C43416" w:rsidRPr="0097630A">
        <w:t>,</w:t>
      </w:r>
      <w:r w:rsidR="00C43416">
        <w:t xml:space="preserve"> Petrinjska 28., Zagreb, OIB: 66025260916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551FE8">
        <w:t>MORELIA j.d.o.o., Split, Škrape 24, OIB: 08305000450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E341C2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C43416">
        <w:t xml:space="preserve">427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341C2">
        <w:t>19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>Kako u ostavljenom roku nije bilo uplata, a sud je o posljedicama neuplate upozorio već u rješenju od</w:t>
      </w:r>
      <w:r w:rsidR="00E341C2">
        <w:t xml:space="preserve"> 19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626990">
        <w:rPr>
          <w:b/>
        </w:rPr>
        <w:t>20.</w:t>
      </w:r>
      <w:r w:rsidR="008F3D6A">
        <w:rPr>
          <w:b/>
        </w:rPr>
        <w:t xml:space="preserve">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626990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F7C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C6177B">
          <w:t>8</w:t>
        </w:r>
        <w:r w:rsidR="00551FE8">
          <w:t>59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476EA5"/>
    <w:rsid w:val="00511383"/>
    <w:rsid w:val="0051349D"/>
    <w:rsid w:val="00551FE8"/>
    <w:rsid w:val="00554503"/>
    <w:rsid w:val="0055714E"/>
    <w:rsid w:val="00593887"/>
    <w:rsid w:val="005E2BEC"/>
    <w:rsid w:val="006108BC"/>
    <w:rsid w:val="00626990"/>
    <w:rsid w:val="006A75B8"/>
    <w:rsid w:val="006B5A25"/>
    <w:rsid w:val="006C7221"/>
    <w:rsid w:val="00714900"/>
    <w:rsid w:val="007334B1"/>
    <w:rsid w:val="0080077B"/>
    <w:rsid w:val="00824DEA"/>
    <w:rsid w:val="0085535D"/>
    <w:rsid w:val="008761E4"/>
    <w:rsid w:val="008F2D53"/>
    <w:rsid w:val="008F3D6A"/>
    <w:rsid w:val="008F646D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BC7F7C"/>
    <w:rsid w:val="00C27444"/>
    <w:rsid w:val="00C43416"/>
    <w:rsid w:val="00C6177B"/>
    <w:rsid w:val="00C82103"/>
    <w:rsid w:val="00D3246E"/>
    <w:rsid w:val="00D331D9"/>
    <w:rsid w:val="00D708E2"/>
    <w:rsid w:val="00D8499A"/>
    <w:rsid w:val="00DA1343"/>
    <w:rsid w:val="00DB1EB4"/>
    <w:rsid w:val="00E22608"/>
    <w:rsid w:val="00E33DE4"/>
    <w:rsid w:val="00E341C2"/>
    <w:rsid w:val="00E371D7"/>
    <w:rsid w:val="00E649D3"/>
    <w:rsid w:val="00E67190"/>
    <w:rsid w:val="00EA5F77"/>
    <w:rsid w:val="00EC48BF"/>
    <w:rsid w:val="00E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F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F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F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F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F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F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F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F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MORELIA jednostavno društvo s ograničenom odgovornošću za ugostiteljstvo i usluge</izvorni_sadrzaj>
    <derivirana_varijabla naziv="DomainObject.Predmet.ProtustrankaFormated_1">  MORELIA jednostavno društvo s ograničenom odgovornošću za ugostiteljstvo i usluge</derivirana_varijabla>
  </DomainObject.Predmet.ProtustrankaFormated>
  <DomainObject.Predmet.ProtustrankaFormatedOIB>
    <izvorni_sadrzaj>  MORELIA jednostavno društvo s ograničenom odgovornošću za ugostiteljstvo i usluge, OIB 08305000450</izvorni_sadrzaj>
    <derivirana_varijabla naziv="DomainObject.Predmet.ProtustrankaFormatedOIB_1">  MORELIA jednostavno društvo s ograničenom odgovornošću za ugostiteljstvo i usluge, OIB 08305000450</derivirana_varijabla>
  </DomainObject.Predmet.ProtustrankaFormatedOIB>
  <DomainObject.Predmet.ProtustrankaFormatedWithAdress>
    <izvorni_sadrzaj> MORELIA jednostavno društvo s ograničenom odgovornošću za ugostiteljstvo i usluge, Škrape 24, 21000 Split</izvorni_sadrzaj>
    <derivirana_varijabla naziv="DomainObject.Predmet.ProtustrankaFormatedWithAdress_1"> MORELIA jednostavno društvo s ograničenom odgovornošću za ugostiteljstvo i usluge, Škrape 24, 21000 Split</derivirana_varijabla>
  </DomainObject.Predmet.ProtustrankaFormatedWithAdress>
  <DomainObject.Predmet.ProtustrankaFormatedWithAdressOIB>
    <izvorni_sadrzaj> MORELIA jednostavno društvo s ograničenom odgovornošću za ugostiteljstvo i usluge, OIB 08305000450, Škrape 24, 21000 Split</izvorni_sadrzaj>
    <derivirana_varijabla naziv="DomainObject.Predmet.ProtustrankaFormatedWithAdressOIB_1"> MORELIA jednostavno društvo s ograničenom odgovornošću za ugostiteljstvo i usluge, OIB 08305000450, Škrape 24, 21000 Split</derivirana_varijabla>
  </DomainObject.Predmet.ProtustrankaFormatedWithAdressOIB>
  <DomainObject.Predmet.ProtustrankaWithAdress>
    <izvorni_sadrzaj>MORELIA jednostavno društvo s ograničenom odgovornošću za ugostiteljstvo i usluge Škrape 24, 21000 Split</izvorni_sadrzaj>
    <derivirana_varijabla naziv="DomainObject.Predmet.ProtustrankaWithAdress_1">MORELIA jednostavno društvo s ograničenom odgovornošću za ugostiteljstvo i usluge Škrape 24, 21000 Split</derivirana_varijabla>
  </DomainObject.Predmet.ProtustrankaWithAdress>
  <DomainObject.Predmet.ProtustrankaWithAdressOIB>
    <izvorni_sadrzaj>MORELIA jednostavno društvo s ograničenom odgovornošću za ugostiteljstvo i usluge, OIB 08305000450, Škrape 24, 21000 Split</izvorni_sadrzaj>
    <derivirana_varijabla naziv="DomainObject.Predmet.ProtustrankaWithAdressOIB_1">MORELIA jednostavno društvo s ograničenom odgovornošću za ugostiteljstvo i usluge, OIB 08305000450, Škrape 24, 21000 Split</derivirana_varijabla>
  </DomainObject.Predmet.ProtustrankaWithAdressOIB>
  <DomainObject.Predmet.ProtustrankaNazivFormated>
    <izvorni_sadrzaj>MORELIA jednostavno društvo s ograničenom odgovornošću za ugostiteljstvo i usluge</izvorni_sadrzaj>
    <derivirana_varijabla naziv="DomainObject.Predmet.ProtustrankaNazivFormated_1">MORELIA jednostavno društvo s ograničenom odgovornošću za ugostiteljstvo i usluge</derivirana_varijabla>
  </DomainObject.Predmet.ProtustrankaNazivFormated>
  <DomainObject.Predmet.ProtustrankaNazivFormatedOIB>
    <izvorni_sadrzaj>MORELIA jednostavno društvo s ograničenom odgovornošću za ugostiteljstvo i usluge, OIB 08305000450</izvorni_sadrzaj>
    <derivirana_varijabla naziv="DomainObject.Predmet.ProtustrankaNazivFormatedOIB_1">MORELIA jednostavno društvo s ograničenom odgovornošću za ugostiteljstvo i usluge, OIB 08305000450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37955.63</izvorni_sadrzaj>
    <derivirana_varijabla naziv="DomainObject.Predmet.TrenutnaVrijednost_1">37955.63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MORELIA jednostavno društvo s ograničenom odgovornošću za ugostiteljstvo i usluge</item>
    </izvorni_sadrzaj>
    <derivirana_varijabla naziv="DomainObject.Predmet.ProtuStrankaListFormated_1">
      <item>MORELIA jednostavno društvo s ograničenom odgovornošću za ugostiteljstvo i usluge</item>
    </derivirana_varijabla>
  </DomainObject.Predmet.ProtuStrankaListFormated>
  <DomainObject.Predmet.ProtuStrankaListFormatedOIB>
    <izvorni_sadrzaj>
      <item>MORELIA jednostavno društvo s ograničenom odgovornošću za ugostiteljstvo i usluge, OIB 08305000450</item>
    </izvorni_sadrzaj>
    <derivirana_varijabla naziv="DomainObject.Predmet.ProtuStrankaListFormatedOIB_1">
      <item>MORELIA jednostavno društvo s ograničenom odgovornošću za ugostiteljstvo i usluge, OIB 08305000450</item>
    </derivirana_varijabla>
  </DomainObject.Predmet.ProtuStrankaListFormatedOIB>
  <DomainObject.Predmet.ProtuStrankaListFormatedWithAdress>
    <izvorni_sadrzaj>
      <item>MORELIA jednostavno društvo s ograničenom odgovornošću za ugostiteljstvo i usluge, Škrape 24, 21000 Split</item>
    </izvorni_sadrzaj>
    <derivirana_varijabla naziv="DomainObject.Predmet.ProtuStrankaListFormatedWithAdress_1">
      <item>MORELIA jednostavno društvo s ograničenom odgovornošću za ugostiteljstvo i usluge, Škrape 24, 21000 Split</item>
    </derivirana_varijabla>
  </DomainObject.Predmet.ProtuStrankaListFormatedWithAdress>
  <DomainObject.Predmet.ProtuStrankaListFormatedWithAdressOIB>
    <izvorni_sadrzaj>
      <item>MORELIA jednostavno društvo s ograničenom odgovornošću za ugostiteljstvo i usluge, OIB 08305000450, Škrape 24, 21000 Split</item>
    </izvorni_sadrzaj>
    <derivirana_varijabla naziv="DomainObject.Predmet.ProtuStrankaListFormatedWithAdressOIB_1">
      <item>MORELIA jednostavno društvo s ograničenom odgovornošću za ugostiteljstvo i usluge, OIB 08305000450, Škrape 24, 21000 Split</item>
    </derivirana_varijabla>
  </DomainObject.Predmet.ProtuStrankaListFormatedWithAdressOIB>
  <DomainObject.Predmet.ProtuStrankaListNazivFormated>
    <izvorni_sadrzaj>
      <item>MORELIA jednostavno društvo s ograničenom odgovornošću za ugostiteljstvo i usluge</item>
    </izvorni_sadrzaj>
    <derivirana_varijabla naziv="DomainObject.Predmet.ProtuStrankaListNazivFormated_1">
      <item>MORELIA jednostavno društvo s ograničenom odgovornošću za ugostiteljstvo i usluge</item>
    </derivirana_varijabla>
  </DomainObject.Predmet.ProtuStrankaListNazivFormated>
  <DomainObject.Predmet.ProtuStrankaListNazivFormatedOIB>
    <izvorni_sadrzaj>
      <item>MORELIA jednostavno društvo s ograničenom odgovornošću za ugostiteljstvo i usluge, OIB 08305000450</item>
    </izvorni_sadrzaj>
    <derivirana_varijabla naziv="DomainObject.Predmet.ProtuStrankaListNazivFormatedOIB_1">
      <item>MORELIA jednostavno društvo s ograničenom odgovornošću za ugostiteljstvo i usluge, OIB 08305000450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MORELIA jednostavno društvo s ograničenom odgovornošću za ugostiteljstvo i usluge</izvorni_sadrzaj>
    <derivirana_varijabla naziv="DomainObject.Predmet.ProtustrankaIDrugi_1">MORELIA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MORELIA jednostavno društvo s ograničenom odgovornošću za ugostiteljstvo i usluge, OIB 08305000450, Škrape 24, 21000 Split</izvorni_sadrzaj>
    <derivirana_varijabla naziv="DomainObject.Predmet.ProtustrankaIDrugiAdressOIB_1">MORELIA jednostavno društvo s ograničenom odgovornošću za ugostiteljstvo i usluge, OIB 08305000450, Škrape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MORELIA jednostavno društvo s ograničenom odgovornošću za ugostiteljstvo i usluge</item>
      <item>FINANCIJSKA AGENCIJA, RC SPLIT</item>
    </izvorni_sadrzaj>
    <derivirana_varijabla naziv="DomainObject.Predmet.SudioniciListNaziv_1">
      <item>MORELIA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MORELIA jednostavno društvo s ograničenom odgovornošću za ugostiteljstvo i usluge, OIB 08305000450, Škrape 24,21000 Split</item>
      <item>FINANCIJSKA AGENCIJA, RC SPLIT, OIB 85821130368, Mažuranićevo šetalište 24 b,21000 Split</item>
    </izvorni_sadrzaj>
    <derivirana_varijabla naziv="DomainObject.Predmet.SudioniciListAdressOIB_1">
      <item>MORELIA jednostavno društvo s ograničenom odgovornošću za ugostiteljstvo i usluge, OIB 08305000450, Škrape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08305000450</item>
      <item>, OIB 85821130368</item>
    </izvorni_sadrzaj>
    <derivirana_varijabla naziv="DomainObject.Predmet.SudioniciListNazivOIB_1">
      <item>, OIB 08305000450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3345</properties:Characters>
  <properties:Lines>98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2016-12-21T11:54:00Z</dcterms:created>
  <dc:creator>stanka grcic</dc:creator>
  <cp:lastModifiedBy>Mara Marčinko</cp:lastModifiedBy>
  <cp:lastPrinted>2017-01-20T12:32:00Z</cp:lastPrinted>
  <dcterms:modified xmlns:xsi="http://www.w3.org/2001/XMLSchema-instance" xsi:type="dcterms:W3CDTF">2017-01-20T12:37:00Z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