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540e" w14:paraId="b55540e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2C5A29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</w:t>
      </w:r>
    </w:p>
    <w:p w:rsidRDefault="00643CEC" w:rsidR="002C5A29" w:rsidRPr="00557A1F">
      <w:r w:rsidRPr="00557A1F">
        <w:t xml:space="preserve">     REPUBLIKA HRVATSKA</w:t>
      </w:r>
    </w:p>
    <w:p w:rsidRDefault="00643CEC" w:rsidR="00643CEC" w:rsidRPr="00557A1F"/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>
      <w:pPr>
        <w:jc w:val="center"/>
      </w:pP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07666">
        <w:t>HISTRIO GRADNJA d.o.o. u stečaju, Zagreb, Peruanska 2, OIB: 62850070392,</w:t>
      </w:r>
      <w:r w:rsidR="00F13078">
        <w:t xml:space="preserve"> </w:t>
      </w:r>
      <w:r w:rsidR="00107666">
        <w:t>12. veljače 2019.</w:t>
      </w:r>
    </w:p>
    <w:p w:rsidRDefault="00A96916" w:rsidP="00A96916" w:rsidR="00A96916" w:rsidRPr="002365A1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3B621F">
        <w:t>12543</w:t>
      </w:r>
      <w:r w:rsidR="00A07099">
        <w:t>)</w:t>
      </w:r>
      <w:r w:rsidR="009143DC">
        <w:t xml:space="preserve"> </w:t>
      </w:r>
      <w:r w:rsidR="00A07099">
        <w:t>vratiti ponuditeljima čija ponuda nije prihvaćena, 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107666" w:rsidP="00A07099" w:rsidR="00831B5B">
      <w:pPr>
        <w:pStyle w:val="Odlomakpopisa"/>
        <w:numPr>
          <w:ilvl w:val="0"/>
          <w:numId w:val="8"/>
        </w:numPr>
        <w:jc w:val="both"/>
      </w:pPr>
      <w:r>
        <w:t>MARIO VUNIĆ, Zagreb, Ulica Milana Ogrizovića 18, OIB: 40931749658</w:t>
      </w:r>
      <w:r w:rsidR="00831B5B">
        <w:t>,</w:t>
      </w:r>
      <w:r w:rsidR="00A07099">
        <w:t xml:space="preserve"> iznos od </w:t>
      </w:r>
      <w:r w:rsidR="003B621F">
        <w:t>787,80</w:t>
      </w:r>
      <w:r w:rsidR="00831B5B">
        <w:t xml:space="preserve"> </w:t>
      </w:r>
      <w:r w:rsidR="00A07099">
        <w:t xml:space="preserve">kn na račun broj IBAN: </w:t>
      </w:r>
      <w:r w:rsidR="00F13078">
        <w:t>H</w:t>
      </w:r>
      <w:r>
        <w:t>R1423600003235108519</w:t>
      </w:r>
      <w:r w:rsidR="00F13078">
        <w:t>.</w:t>
      </w:r>
    </w:p>
    <w:p w:rsidRDefault="00107666" w:rsidP="00831B5B" w:rsidR="00831B5B" w:rsidRPr="00831B5B">
      <w:pPr>
        <w:pStyle w:val="Odlomakpopisa"/>
        <w:numPr>
          <w:ilvl w:val="0"/>
          <w:numId w:val="8"/>
        </w:numPr>
      </w:pPr>
      <w:r>
        <w:t>DAMIR VERŠEC, Virovitica, Ulica Pavla Radića 1, OIB: 90464311839</w:t>
      </w:r>
      <w:r w:rsidR="00F13078">
        <w:t>,</w:t>
      </w:r>
      <w:r w:rsidR="00831B5B">
        <w:t xml:space="preserve"> </w:t>
      </w:r>
      <w:r w:rsidR="00831B5B" w:rsidRPr="00831B5B">
        <w:t xml:space="preserve">iznos od </w:t>
      </w:r>
      <w:r w:rsidR="003B621F">
        <w:t>787,80</w:t>
      </w:r>
      <w:r w:rsidR="00831B5B" w:rsidRPr="00831B5B">
        <w:t xml:space="preserve"> kn na račun broj IBAN: </w:t>
      </w:r>
      <w:r>
        <w:t>HR8923600001101231329</w:t>
      </w:r>
      <w:r w:rsidR="00F13078">
        <w:t>.</w:t>
      </w:r>
    </w:p>
    <w:p w:rsidRDefault="003B621F" w:rsidP="00831B5B" w:rsidR="00831B5B" w:rsidRPr="00831B5B">
      <w:pPr>
        <w:pStyle w:val="Odlomakpopisa"/>
        <w:numPr>
          <w:ilvl w:val="0"/>
          <w:numId w:val="8"/>
        </w:numPr>
      </w:pPr>
      <w:r>
        <w:t>VILKO GLAVAŠ, Gajana, Gajana 8, OIB: 92630271534</w:t>
      </w:r>
      <w:r w:rsidR="00F13078">
        <w:t xml:space="preserve">, </w:t>
      </w:r>
      <w:r w:rsidR="00831B5B">
        <w:t xml:space="preserve"> </w:t>
      </w:r>
      <w:r w:rsidR="00831B5B" w:rsidRPr="00831B5B">
        <w:t xml:space="preserve">iznos od </w:t>
      </w:r>
      <w:r>
        <w:t>787,80</w:t>
      </w:r>
      <w:r w:rsidR="00831B5B" w:rsidRPr="00831B5B">
        <w:t xml:space="preserve"> kn na račun broj IBAN: </w:t>
      </w:r>
      <w:r w:rsidR="007A7C6E">
        <w:t>HR</w:t>
      </w:r>
      <w:r>
        <w:t>2824840081100020100</w:t>
      </w:r>
      <w:r w:rsidR="00107666">
        <w:t>.</w:t>
      </w:r>
    </w:p>
    <w:p w:rsidRDefault="003B621F" w:rsidP="003B621F" w:rsidR="009143DC">
      <w:pPr>
        <w:pStyle w:val="Odlomakpopisa"/>
        <w:numPr>
          <w:ilvl w:val="0"/>
          <w:numId w:val="8"/>
        </w:numPr>
        <w:jc w:val="both"/>
      </w:pPr>
      <w:r>
        <w:t xml:space="preserve">GAJANA KOP d.o.o., Gajana, Gajana 8, OIB: 61302964731,  </w:t>
      </w:r>
      <w:r w:rsidRPr="00831B5B">
        <w:t xml:space="preserve">iznos od </w:t>
      </w:r>
      <w:r>
        <w:t>787,80</w:t>
      </w:r>
      <w:r w:rsidRPr="00831B5B">
        <w:t xml:space="preserve"> kn na račun </w:t>
      </w:r>
      <w:r>
        <w:t>s kojeg je izvršena uplata jamčevine (sud nema podataka o tome).</w:t>
      </w:r>
    </w:p>
    <w:p w:rsidRDefault="003B621F" w:rsidP="003B621F" w:rsidR="003B621F">
      <w:pPr>
        <w:pStyle w:val="Odlomakpopisa"/>
        <w:numPr>
          <w:ilvl w:val="0"/>
          <w:numId w:val="8"/>
        </w:numPr>
        <w:jc w:val="both"/>
      </w:pPr>
      <w:r>
        <w:t>KRISTIJAN ROMIH, Zagreb, Bartolići 53, OIB: 20717745423</w:t>
      </w:r>
      <w:r w:rsidRPr="003B621F">
        <w:t xml:space="preserve">,  iznos od </w:t>
      </w:r>
      <w:r w:rsidR="00B85FDB">
        <w:t>788,70</w:t>
      </w:r>
      <w:r w:rsidRPr="003B621F">
        <w:t xml:space="preserve"> kn na račun broj IBAN: </w:t>
      </w:r>
      <w:r>
        <w:t>HR1123600003239243780.</w:t>
      </w:r>
    </w:p>
    <w:p w:rsidRDefault="00107666" w:rsidP="009143DC" w:rsidR="00107666" w:rsidRPr="00557A1F">
      <w:pPr>
        <w:ind w:firstLine="708"/>
        <w:jc w:val="both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07666">
        <w:t>12. veljače 2019.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B85FDB">
        <w:t>, v.r.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9143DC" w:rsidP="009143DC" w:rsidR="009143DC" w:rsidRPr="00557A1F"/>
    <w:sectPr w:rsidR="009143DC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E9" w:rsidP="00F812F4" w:rsidR="002C58E9">
      <w:r>
        <w:separator/>
      </w:r>
    </w:p>
  </w:endnote>
  <w:endnote w:id="0" w:type="continuationSeparator">
    <w:p w:rsidRDefault="002C58E9" w:rsidP="00F812F4" w:rsidR="002C5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E9" w:rsidP="00F812F4" w:rsidR="002C58E9">
      <w:r>
        <w:separator/>
      </w:r>
    </w:p>
  </w:footnote>
  <w:footnote w:id="0" w:type="continuationSeparator">
    <w:p w:rsidRDefault="002C58E9" w:rsidP="00F812F4" w:rsidR="002C5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FDB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3B621F" w:rsidP="003B621F" w:rsidR="003B621F">
    <w:pPr>
      <w:pStyle w:val="Zaglavlje"/>
      <w:tabs>
        <w:tab w:pos="7035" w:val="left"/>
      </w:tabs>
    </w:pPr>
    <w:r>
      <w:tab/>
    </w:r>
    <w:r>
      <w:tab/>
    </w:r>
  </w:p>
  <w:p w:rsidRDefault="003B621F" w:rsidP="003B621F" w:rsidR="003B621F">
    <w:pPr>
      <w:pStyle w:val="Zaglavlje"/>
      <w:tabs>
        <w:tab w:pos="7035" w:val="left"/>
      </w:tabs>
    </w:pPr>
  </w:p>
  <w:p w:rsidRDefault="003B621F" w:rsidP="003B621F" w:rsidR="00F812F4">
    <w:pPr>
      <w:pStyle w:val="Zaglavlje"/>
      <w:tabs>
        <w:tab w:pos="7035" w:val="left"/>
      </w:tabs>
    </w:pPr>
    <w:r>
      <w:t xml:space="preserve"> </w:t>
    </w:r>
    <w:r>
      <w:tab/>
      <w:t xml:space="preserve">                                                                                                             </w:t>
    </w:r>
    <w:r w:rsidR="00F812F4">
      <w:t>1 St-</w:t>
    </w:r>
    <w:r w:rsidR="00107666">
      <w:t>5986/2016-11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383B"/>
    <w:rsid w:val="0003695F"/>
    <w:rsid w:val="00050EF7"/>
    <w:rsid w:val="00055270"/>
    <w:rsid w:val="00075838"/>
    <w:rsid w:val="0010444E"/>
    <w:rsid w:val="0010462E"/>
    <w:rsid w:val="00107666"/>
    <w:rsid w:val="00173A70"/>
    <w:rsid w:val="001C0C2F"/>
    <w:rsid w:val="00253D1C"/>
    <w:rsid w:val="002C58E9"/>
    <w:rsid w:val="002C5A29"/>
    <w:rsid w:val="002C772F"/>
    <w:rsid w:val="0030182A"/>
    <w:rsid w:val="00333243"/>
    <w:rsid w:val="003B621F"/>
    <w:rsid w:val="004040EB"/>
    <w:rsid w:val="0044018D"/>
    <w:rsid w:val="00491636"/>
    <w:rsid w:val="00507A41"/>
    <w:rsid w:val="00554276"/>
    <w:rsid w:val="00557A1F"/>
    <w:rsid w:val="0056042D"/>
    <w:rsid w:val="00591898"/>
    <w:rsid w:val="005E08F8"/>
    <w:rsid w:val="00636C76"/>
    <w:rsid w:val="00643CEC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9031E1"/>
    <w:rsid w:val="00903ACD"/>
    <w:rsid w:val="009106D4"/>
    <w:rsid w:val="00910C0D"/>
    <w:rsid w:val="009143DC"/>
    <w:rsid w:val="00947CE7"/>
    <w:rsid w:val="009E0E4B"/>
    <w:rsid w:val="00A07099"/>
    <w:rsid w:val="00A96916"/>
    <w:rsid w:val="00B00609"/>
    <w:rsid w:val="00B85FDB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D2F31"/>
    <w:rsid w:val="00EE7F8E"/>
    <w:rsid w:val="00EF0D1C"/>
    <w:rsid w:val="00F10CB7"/>
    <w:rsid w:val="00F13078"/>
    <w:rsid w:val="00F569E0"/>
    <w:rsid w:val="00F812F4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St-5986/2016-113</izvorni_sadrzaj>
    <derivirana_varijabla naziv="DomainObject.PredzadnjaOdlukaIzPredmeta.Oznaka_1">St-5986/2016-113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255</properties:Words>
  <properties:Characters>1314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2019-02-12T12:24:00Z</dcterms:created>
  <dc:creator>Korisnik</dc:creator>
  <cp:lastModifiedBy>Draženka Prpić</cp:lastModifiedBy>
  <cp:lastPrinted>2019-02-12T12:27:00Z</cp:lastPrinted>
  <dcterms:modified xmlns:xsi="http://www.w3.org/2001/XMLSchema-instance" xsi:type="dcterms:W3CDTF">2019-02-12T12:27:00Z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prodano-St-5986-16-3.docx)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