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e077" w14:paraId="731e077" w:rsidRDefault="003331CD" w:rsidP="00487923" w:rsidR="00487923" w:rsidRPr="00487923">
      <w:pPr>
        <w:pStyle w:val="SudNaziv"/>
        <w15:collapsed w:val="false"/>
        <w:rPr>
          <w:rFonts w:cs="Times New Roman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87923" w:rsidP="00487923" w:rsidR="0048792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7923" w:rsidP="00487923" w:rsid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487923" w:rsidR="00870C8B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REPUBLIKA HRVATSKA                                                                        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STALNA SLUŽBA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B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L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H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V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služba,  po  sucu Jadranki Mađeruh kao stečajnom sucu u stečajnom 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ostupku nad stečajnim dužnikom 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G.M.-SADRIĆ d.o.o. Dugo Selo, Starjak 0, OIB: 24963735454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29. lipnja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i j e š i o    j 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Određuje se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nastavljanje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radi naknadne diobe.</w:t>
      </w:r>
    </w:p>
    <w:p w:rsidRDefault="00487923" w:rsidP="00487923" w:rsidR="00487923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Razrješuje se dužnosti stečajni upravitelj 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Marijan Drljanovčan, Miholjanec, Antuna Mihanovića 131, OIB: 49708160625.</w:t>
      </w:r>
    </w:p>
    <w:p w:rsidRDefault="00487923" w:rsidP="00487923" w:rsidR="00487923" w:rsidRPr="00487923">
      <w:pPr>
        <w:spacing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6339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2. ožujka 2016.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nad dužnikom 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G.M.-SADRIĆ d.o.o. Dugo Selo, Starjak 0, OIB: 24963735454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istovremeno je otvoren i zaključen stečajni postupak te  je za stečajnog upravitelja imenovan 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Marijan Drljanovčan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(list 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10 do 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spisa). 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Vjerovnik Republika Hrvatska je 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14. lipnja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2016. podnio prijedlog za nastavak postupka radi naknadne diobe navodeći da dužnik ima u vlasništvu 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 kojima vjerovnik ima 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razlučno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pravo. Navedene 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čine stečajnu masu pa vjerovnik predlaže temeljem čl. 289. Stečajnog zakona (Narodne novine broj 71/15, dalje:SZ) donošenje rješenja o nastavku postupka radi naknadne diobe.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Iz dokumentacije u spisu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proizlazi da dužnik ima imovinu koja se odnosi na pokretni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ne.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 će na prijedlog stečajnog upravitelja, kojeg od stečajnih vjerovnika ili po službenoj dužnosti odrediti nastavljanje postupka radi naknadne diobe ako se nakon završnog ročišta pronađe imovina koja ulazi u stečajnu masu (čl. 289. st. 1. SZ-a).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Slijedom navedenog odlučeno je kao u točki 1. izreke rješenja.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Temeljem čl. 84. st. 1. SZ-a izbor stečajnog upravitelja u stečajnom postupku obavlja se metodom slučajnog odabira s Liste A stečajnih upravitelja za područje nadležnog suda ako ovim zakonom nije drugačije određeno.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A26D17" w:rsidR="00487923" w:rsidRP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konkretnom  slučaju u skraćenom stečajnom postupku u smislu odredbe čl. 432. SZ-a imenovan je stečajni upravitelj s Liste B stečajnih upravitelja, te je provjerom utvrđeno da se stečajni upravitelj 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Marijan Drljanovčan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i nadalje nalazi na Listi B stečajnih upravitelja, pa kako stečajni upravitelj u postupcima u kojima dužnik ima imovine mora biti odabran s Liste A stečajnih upravitelja odlučeno je da se dosadašnji stečajni upravitelj razriješi, kao u točki 2. izreke ovog rješenja.</w:t>
      </w:r>
    </w:p>
    <w:p w:rsidRDefault="00487923" w:rsidP="00487923" w:rsidR="00487923" w:rsidRPr="00487923">
      <w:pPr>
        <w:spacing w:after="0"/>
        <w:ind w:firstLine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A26D17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29. lipnja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487923" w:rsidP="00487923" w:rsid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134FC6"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160982" w:rsidP="00487923" w:rsidR="00160982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60982" w:rsidP="00487923" w:rsidR="00870C8B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Draženka Prpić</w:t>
      </w: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34FC6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</w:t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</w:t>
      </w:r>
    </w:p>
    <w:p w:rsidRDefault="00487923" w:rsidP="00487923" w:rsidR="00487923" w:rsidRPr="00487923">
      <w:pPr>
        <w:pStyle w:val="Naslovdokumenta"/>
      </w:pPr>
    </w:p>
    <w:p w:rsidRDefault="00487923" w:rsidP="00487923" w:rsidR="00487923" w:rsidRPr="00487923">
      <w:pPr>
        <w:pStyle w:val="Poetniodjeljak"/>
      </w:pPr>
    </w:p>
    <w:p w:rsidRDefault="00487923" w:rsidP="00487923" w:rsidR="00487923" w:rsidRPr="00487923">
      <w:pPr>
        <w:pStyle w:val="NormaleSPIS"/>
        <w:rPr>
          <w:noProof/>
        </w:rPr>
      </w:pPr>
    </w:p>
    <w:p w:rsidRDefault="00487923" w:rsidP="00487923" w:rsidR="00487923" w:rsidRPr="00487923">
      <w:pPr>
        <w:pStyle w:val="ZapisniarPotpis"/>
        <w:rPr>
          <w:rFonts w:cs="Times New Roman"/>
        </w:rPr>
      </w:pPr>
    </w:p>
    <w:p w:rsidRDefault="00750327" w:rsidP="00487923" w:rsidR="00750327" w:rsidRPr="00487923">
      <w:pPr>
        <w:rPr>
          <w:rFonts w:hAnsi="Times New Roman" w:ascii="Times New Roman"/>
          <w:sz w:val="24"/>
          <w:szCs w:val="24"/>
        </w:rPr>
      </w:pPr>
    </w:p>
    <w:p w:rsidRDefault="00487923" w:rsidR="00487923" w:rsidRPr="00487923">
      <w:pPr>
        <w:rPr>
          <w:rFonts w:hAnsi="Times New Roman" w:ascii="Times New Roman"/>
          <w:sz w:val="24"/>
          <w:szCs w:val="24"/>
        </w:rPr>
      </w:pPr>
    </w:p>
    <w:sectPr w:rsidR="00487923" w:rsidRPr="0048792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560" w:rsidP="00870C8B" w:rsidR="00D31560">
      <w:pPr>
        <w:spacing w:lineRule="auto" w:line="240" w:after="0"/>
      </w:pPr>
      <w:r>
        <w:separator/>
      </w:r>
    </w:p>
  </w:endnote>
  <w:endnote w:id="0" w:type="continuationSeparator">
    <w:p w:rsidRDefault="00D31560" w:rsidP="00870C8B" w:rsidR="00D315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560" w:rsidP="00870C8B" w:rsidR="00D31560">
      <w:pPr>
        <w:spacing w:lineRule="auto" w:line="240" w:after="0"/>
      </w:pPr>
      <w:r>
        <w:separator/>
      </w:r>
    </w:p>
  </w:footnote>
  <w:footnote w:id="0" w:type="continuationSeparator">
    <w:p w:rsidRDefault="00D31560" w:rsidP="00870C8B" w:rsidR="00D315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4338424"/>
      <w:docPartObj>
        <w:docPartGallery w:val="Page Numbers (Top of Page)"/>
        <w:docPartUnique/>
      </w:docPartObj>
    </w:sdtPr>
    <w:sdtEndPr/>
    <w:sdtContent>
      <w:p w:rsidRDefault="00870C8B" w:rsidR="00870C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1CD">
          <w:rPr>
            <w:noProof/>
          </w:rPr>
          <w:t>1</w:t>
        </w:r>
        <w:r>
          <w:fldChar w:fldCharType="end"/>
        </w:r>
      </w:p>
    </w:sdtContent>
  </w:sdt>
  <w:p w:rsidRDefault="00870C8B" w:rsidP="00870C8B" w:rsidR="00870C8B">
    <w:pPr>
      <w:pStyle w:val="Zaglavlje"/>
      <w:jc w:val="right"/>
    </w:pPr>
    <w:r>
      <w:t>1 St-</w:t>
    </w:r>
    <w:r w:rsidR="00160982">
      <w:t>6339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B2DB6"/>
    <w:multiLevelType w:val="hybridMultilevel"/>
    <w:tmpl w:val="A9C09B0E"/>
    <w:lvl w:tplc="AF18B4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134FC6"/>
    <w:rsid w:val="00160982"/>
    <w:rsid w:val="003331CD"/>
    <w:rsid w:val="00487923"/>
    <w:rsid w:val="00750327"/>
    <w:rsid w:val="00870C8B"/>
    <w:rsid w:val="00A26D17"/>
    <w:rsid w:val="00AB360D"/>
    <w:rsid w:val="00D31560"/>
    <w:rsid w:val="00FE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48792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lineRule="auto" w:line="240" w:after="480" w:before="480"/>
      <w:jc w:val="center"/>
    </w:pPr>
    <w:rPr>
      <w:rFonts w:eastAsiaTheme="minorHAnsi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487923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487923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4879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87923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C8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C8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33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1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1CD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1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1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792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after="480" w:before="480" w:line="240" w:lineRule="auto"/>
      <w:jc w:val="center"/>
    </w:pPr>
    <w:rPr>
      <w:rFonts w:ascii="Times New Roman" w:eastAsiaTheme="minorHAnsi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487923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487923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4879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87923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70C8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70C8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333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1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1CD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1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1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98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6339</izvorni_sadrzaj>
    <derivirana_varijabla naziv="DomainObject.Predmet.Broj_1">6339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ožujka 2016.</izvorni_sadrzaj>
    <derivirana_varijabla naziv="DomainObject.Predmet.DatumRjesavanja_1">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St-6339/2015</izvorni_sadrzaj>
    <derivirana_varijabla naziv="DomainObject.Predmet.OznakaBroj_1">St-6339/2015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G.M.-SADRIĆ d.o.o.</izvorni_sadrzaj>
    <derivirana_varijabla naziv="DomainObject.Predmet.ProtustrankaFormated_1">  G.M.-SADRIĆ d.o.o.</derivirana_varijabla>
  </DomainObject.Predmet.ProtustrankaFormated>
  <DomainObject.Predmet.ProtustrankaFormatedOIB>
    <izvorni_sadrzaj>  G.M.-SADRIĆ d.o.o., OIB 24963735454</izvorni_sadrzaj>
    <derivirana_varijabla naziv="DomainObject.Predmet.ProtustrankaFormatedOIB_1">  G.M.-SADRIĆ d.o.o., OIB 24963735454</derivirana_varijabla>
  </DomainObject.Predmet.ProtustrankaFormatedOIB>
  <DomainObject.Predmet.ProtustrankaFormatedWithAdress>
    <izvorni_sadrzaj> G.M.-SADRIĆ d.o.o., Starjak 0, 10370 Dugo Selo</izvorni_sadrzaj>
    <derivirana_varijabla naziv="DomainObject.Predmet.ProtustrankaFormatedWithAdress_1"> G.M.-SADRIĆ d.o.o., Starjak 0, 10370 Dugo Selo</derivirana_varijabla>
  </DomainObject.Predmet.ProtustrankaFormatedWithAdress>
  <DomainObject.Predmet.ProtustrankaFormatedWithAdressOIB>
    <izvorni_sadrzaj> G.M.-SADRIĆ d.o.o., OIB 24963735454, Starjak 0, 10370 Dugo Selo</izvorni_sadrzaj>
    <derivirana_varijabla naziv="DomainObject.Predmet.ProtustrankaFormatedWithAdressOIB_1"> G.M.-SADRIĆ d.o.o., OIB 24963735454, Starjak 0, 10370 Dugo Selo</derivirana_varijabla>
  </DomainObject.Predmet.ProtustrankaFormatedWithAdressOIB>
  <DomainObject.Predmet.ProtustrankaWithAdress>
    <izvorni_sadrzaj>G.M.-SADRIĆ d.o.o. Starjak 0, 10370 Dugo Selo</izvorni_sadrzaj>
    <derivirana_varijabla naziv="DomainObject.Predmet.ProtustrankaWithAdress_1">G.M.-SADRIĆ d.o.o. Starjak 0, 10370 Dugo Selo</derivirana_varijabla>
  </DomainObject.Predmet.ProtustrankaWithAdress>
  <DomainObject.Predmet.ProtustrankaWithAdressOIB>
    <izvorni_sadrzaj>G.M.-SADRIĆ d.o.o., OIB 24963735454, Starjak 0, 10370 Dugo Selo</izvorni_sadrzaj>
    <derivirana_varijabla naziv="DomainObject.Predmet.ProtustrankaWithAdressOIB_1">G.M.-SADRIĆ d.o.o., OIB 24963735454, Starjak 0, 10370 Dugo Selo</derivirana_varijabla>
  </DomainObject.Predmet.ProtustrankaWithAdressOIB>
  <DomainObject.Predmet.ProtustrankaNazivFormated>
    <izvorni_sadrzaj>G.M.-SADRIĆ d.o.o.</izvorni_sadrzaj>
    <derivirana_varijabla naziv="DomainObject.Predmet.ProtustrankaNazivFormated_1">G.M.-SADRIĆ d.o.o.</derivirana_varijabla>
  </DomainObject.Predmet.ProtustrankaNazivFormated>
  <DomainObject.Predmet.ProtustrankaNazivFormatedOIB>
    <izvorni_sadrzaj>G.M.-SADRIĆ d.o.o., OIB 24963735454</izvorni_sadrzaj>
    <derivirana_varijabla naziv="DomainObject.Predmet.ProtustrankaNazivFormatedOIB_1">G.M.-SADRIĆ d.o.o., OIB 24963735454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G.M.-SADRIĆ d.o.o.</item>
    </izvorni_sadrzaj>
    <derivirana_varijabla naziv="DomainObject.Predmet.ProtuStrankaListFormated_1">
      <item>G.M.-SADRIĆ d.o.o.</item>
    </derivirana_varijabla>
  </DomainObject.Predmet.ProtuStrankaListFormated>
  <DomainObject.Predmet.ProtuStrankaListFormatedOIB>
    <izvorni_sadrzaj>
      <item>G.M.-SADRIĆ d.o.o., OIB 24963735454</item>
    </izvorni_sadrzaj>
    <derivirana_varijabla naziv="DomainObject.Predmet.ProtuStrankaListFormatedOIB_1">
      <item>G.M.-SADRIĆ d.o.o., OIB 24963735454</item>
    </derivirana_varijabla>
  </DomainObject.Predmet.ProtuStrankaListFormatedOIB>
  <DomainObject.Predmet.ProtuStrankaListFormatedWithAdress>
    <izvorni_sadrzaj>
      <item>G.M.-SADRIĆ d.o.o., Starjak 0, 10370 Dugo Selo</item>
    </izvorni_sadrzaj>
    <derivirana_varijabla naziv="DomainObject.Predmet.ProtuStrankaListFormatedWithAdress_1">
      <item>G.M.-SADRIĆ d.o.o., Starjak 0, 10370 Dugo Selo</item>
    </derivirana_varijabla>
  </DomainObject.Predmet.ProtuStrankaListFormatedWithAdress>
  <DomainObject.Predmet.ProtuStrankaListFormatedWithAdressOIB>
    <izvorni_sadrzaj>
      <item>G.M.-SADRIĆ d.o.o., OIB 24963735454, Starjak 0, 10370 Dugo Selo</item>
    </izvorni_sadrzaj>
    <derivirana_varijabla naziv="DomainObject.Predmet.ProtuStrankaListFormatedWithAdressOIB_1">
      <item>G.M.-SADRIĆ d.o.o., OIB 24963735454, Starjak 0, 10370 Dugo Selo</item>
    </derivirana_varijabla>
  </DomainObject.Predmet.ProtuStrankaListFormatedWithAdressOIB>
  <DomainObject.Predmet.ProtuStrankaListNazivFormated>
    <izvorni_sadrzaj>
      <item>G.M.-SADRIĆ d.o.o.</item>
    </izvorni_sadrzaj>
    <derivirana_varijabla naziv="DomainObject.Predmet.ProtuStrankaListNazivFormated_1">
      <item>G.M.-SADRIĆ d.o.o.</item>
    </derivirana_varijabla>
  </DomainObject.Predmet.ProtuStrankaListNazivFormated>
  <DomainObject.Predmet.ProtuStrankaListNazivFormatedOIB>
    <izvorni_sadrzaj>
      <item>G.M.-SADRIĆ d.o.o., OIB 24963735454</item>
    </izvorni_sadrzaj>
    <derivirana_varijabla naziv="DomainObject.Predmet.ProtuStrankaListNazivFormatedOIB_1">
      <item>G.M.-SADRIĆ d.o.o., OIB 24963735454</item>
    </derivirana_varijabla>
  </DomainObject.Predmet.ProtuStrankaListNazivFormatedOIB>
  <DomainObject.Predmet.OstaliListFormated>
    <izvorni_sadrzaj>
      <item>Mato Sadrić</item>
    </izvorni_sadrzaj>
    <derivirana_varijabla naziv="DomainObject.Predmet.OstaliListFormated_1">
      <item>Mato Sadrić</item>
    </derivirana_varijabla>
  </DomainObject.Predmet.OstaliListFormated>
  <DomainObject.Predmet.OstaliListFormatedOIB>
    <izvorni_sadrzaj>
      <item>Mato Sadrić, OIB 76878504057</item>
    </izvorni_sadrzaj>
    <derivirana_varijabla naziv="DomainObject.Predmet.OstaliListFormatedOIB_1">
      <item>Mato Sadrić, OIB 76878504057</item>
    </derivirana_varijabla>
  </DomainObject.Predmet.OstaliListFormatedOIB>
  <DomainObject.Predmet.OstaliListFormatedWithAdress>
    <izvorni_sadrzaj>
      <item>Mato Sadrić, Vincelerska Ulica 19, 10370 Dugo Selo</item>
    </izvorni_sadrzaj>
    <derivirana_varijabla naziv="DomainObject.Predmet.OstaliListFormatedWithAdress_1">
      <item>Mato Sadrić, Vincelerska Ulica 19, 10370 Dugo Selo</item>
    </derivirana_varijabla>
  </DomainObject.Predmet.OstaliListFormatedWithAdress>
  <DomainObject.Predmet.OstaliListFormatedWithAdressOIB>
    <izvorni_sadrzaj>
      <item>Mato Sadrić, OIB 76878504057, Vincelerska Ulica 19, 10370 Dugo Selo</item>
    </izvorni_sadrzaj>
    <derivirana_varijabla naziv="DomainObject.Predmet.OstaliListFormatedWithAdressOIB_1">
      <item>Mato Sadrić, OIB 76878504057, Vincelerska Ulica 19, 10370 Dugo Selo</item>
    </derivirana_varijabla>
  </DomainObject.Predmet.OstaliListFormatedWithAdressOIB>
  <DomainObject.Predmet.OstaliListNazivFormated>
    <izvorni_sadrzaj>
      <item>Mato Sadrić</item>
    </izvorni_sadrzaj>
    <derivirana_varijabla naziv="DomainObject.Predmet.OstaliListNazivFormated_1">
      <item>Mato Sadrić</item>
    </derivirana_varijabla>
  </DomainObject.Predmet.OstaliListNazivFormated>
  <DomainObject.Predmet.OstaliListNazivFormatedOIB>
    <izvorni_sadrzaj>
      <item>Mato Sadrić, OIB 76878504057</item>
    </izvorni_sadrzaj>
    <derivirana_varijabla naziv="DomainObject.Predmet.OstaliListNazivFormatedOIB_1">
      <item>Mato Sadrić, OIB 76878504057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G.M.-SADRIĆ d.o.o.</izvorni_sadrzaj>
    <derivirana_varijabla naziv="DomainObject.Predmet.ProtustrankaIDrugi_1">G.M.-SADRIĆ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G.M.-SADRIĆ d.o.o., OIB 24963735454, Starjak 0, 10370 Dugo Selo</izvorni_sadrzaj>
    <derivirana_varijabla naziv="DomainObject.Predmet.ProtustrankaIDrugiAdressOIB_1">G.M.-SADRIĆ d.o.o., OIB 24963735454, Starjak 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2016.</izvorni_sadrzaj>
    <derivirana_varijabla naziv="DomainObject.Predmet.OdlukaRjesenje.DatumDonosenjaOdluke_1">2. ožujka 2016.</derivirana_varijabla>
  </DomainObject.Predmet.OdlukaRjesenje.DatumDonosenjaOdluke>
  <DomainObject.Predmet.OdlukaRjesenje.DatumPravomocnosti>
    <izvorni_sadrzaj>6. travnja 2016.</izvorni_sadrzaj>
    <derivirana_varijabla naziv="DomainObject.Predmet.OdlukaRjesenje.DatumPravomocnosti_1">6. travnja 2016.</derivirana_varijabla>
  </DomainObject.Predmet.OdlukaRjesenje.DatumPravomocnosti>
  <DomainObject.Predmet.OdlukaRjesenje.Oznaka>
    <izvorni_sadrzaj>St-6339/2015-7</izvorni_sadrzaj>
    <derivirana_varijabla naziv="DomainObject.Predmet.OdlukaRjesenje.Oznaka_1">St-6339/2015-7</derivirana_varijabla>
  </DomainObject.Predmet.OdlukaRjesenje.Oznaka>
  <DomainObject.Predmet.SudioniciListNaziv>
    <izvorni_sadrzaj>
      <item>FINA Regionalni centar Zagreb</item>
      <item>G.M.-SADRIĆ d.o.o.</item>
      <item>Mato Sadrić</item>
    </izvorni_sadrzaj>
    <derivirana_varijabla naziv="DomainObject.Predmet.SudioniciListNaziv_1">
      <item>FINA Regionalni centar Zagreb</item>
      <item>G.M.-SADRIĆ d.o.o.</item>
      <item>Mato Sadrić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G.M.-SADRIĆ d.o.o., OIB 24963735454, Starjak 0,10370 Dugo Selo</item>
      <item>Mato Sadrić, OIB 76878504057, Vincelerska Ulica 19,10370 Dugo Selo</item>
    </izvorni_sadrzaj>
    <derivirana_varijabla naziv="DomainObject.Predmet.SudioniciListAdressOIB_1">
      <item>FINA Regionalni centar Zagreb, OIB 85821130368, Trg svibanjskih žrtava 1995. br. 1,10000 Zagreb</item>
      <item>G.M.-SADRIĆ d.o.o., OIB 24963735454, Starjak 0,10370 Dugo Selo</item>
      <item>Mato Sadrić, OIB 76878504057, Vincelerska Ulica 19,10370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24963735454</item>
      <item>, OIB 76878504057</item>
    </izvorni_sadrzaj>
    <derivirana_varijabla naziv="DomainObject.Predmet.SudioniciListNazivOIB_1">
      <item>, OIB 85821130368</item>
      <item>, OIB 24963735454</item>
      <item>, OIB 76878504057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2239</properties:Characters>
  <properties:Lines>74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2016-06-29T07:08:00Z</dcterms:created>
  <dc:creator>Draženka Prpić</dc:creator>
  <cp:lastModifiedBy>Draženka Prpić</cp:lastModifiedBy>
  <cp:lastPrinted>2016-05-12T12:53:00Z</cp:lastPrinted>
  <dcterms:modified xmlns:xsi="http://www.w3.org/2001/XMLSchema-instance" xsi:type="dcterms:W3CDTF">2016-06-29T07:12:00Z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