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8267F" w:rsidR="00A8267F">
        <w:tc>
          <w:tcPr>
            <w:tcW w:type="dxa" w:w="2985"/>
            <w:hideMark/>
          </w:tcPr>
          <w:p w:rsidRDefault="00A8267F" w:rsidP="00A8267F" w:rsidR="00A8267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8267F" w:rsidP="00A8267F" w:rsidR="00A8267F">
            <w:pPr>
              <w:spacing w:after="0"/>
              <w:jc w:val="center"/>
            </w:pPr>
            <w:r>
              <w:t>Republika Hrvatska</w:t>
            </w:r>
          </w:p>
          <w:p w:rsidRDefault="00A8267F" w:rsidP="00A8267F" w:rsidR="00A8267F">
            <w:pPr>
              <w:spacing w:after="0"/>
              <w:jc w:val="center"/>
            </w:pPr>
            <w:r>
              <w:t>Trgovački sud u Varaždinu</w:t>
            </w:r>
          </w:p>
          <w:p w:rsidRDefault="00A8267F" w:rsidP="00A8267F" w:rsidR="00A8267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f38aec" w14:paraId="0f38aec" w:rsidRDefault="00A8267F" w:rsidP="00A8267F" w:rsidR="00A8267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A8267F" w:rsidP="00A8267F" w:rsidR="00A8267F">
      <w:pPr>
        <w:spacing w:after="0"/>
        <w:ind w:left="5664"/>
      </w:pPr>
      <w:r>
        <w:t>Poslovni broj: 3 St-134/2018-4</w:t>
      </w:r>
    </w:p>
    <w:p w:rsidRDefault="00A8267F" w:rsidP="00A8267F" w:rsidR="00A8267F">
      <w:pPr>
        <w:spacing w:after="0"/>
        <w:ind w:left="5664"/>
      </w:pPr>
    </w:p>
    <w:p w:rsidRDefault="00A8267F" w:rsidP="00A8267F" w:rsidR="00A8267F">
      <w:pPr>
        <w:spacing w:after="0"/>
      </w:pPr>
    </w:p>
    <w:p w:rsidRDefault="00A8267F" w:rsidP="00A8267F" w:rsidR="00A8267F">
      <w:pPr>
        <w:spacing w:after="0"/>
        <w:jc w:val="both"/>
        <w:rPr>
          <w:b/>
        </w:rPr>
      </w:pPr>
    </w:p>
    <w:p w:rsidRDefault="00A8267F" w:rsidP="00A8267F" w:rsidR="00A8267F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BZIKPROMET društvo s ograničenom odgovornošću za trgovinu, skraćena tvrtka BZIKPROMET d.o.o. Donje Vratno-dio, Varaždinska 10, MBS: 070060546, OIB: 63723748331, radi otvaranja stečajnog postupka nad dužnikom, dana 10. svibnja 2018. godine donio je slijedeći </w:t>
      </w: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both"/>
        <w:rPr>
          <w:rFonts w:eastAsia="Calibri"/>
        </w:rPr>
      </w:pPr>
    </w:p>
    <w:p w:rsidRDefault="00A8267F" w:rsidP="00A8267F" w:rsidR="00A8267F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A8267F" w:rsidP="00A8267F" w:rsidR="00A8267F">
      <w:pPr>
        <w:spacing w:after="0"/>
        <w:jc w:val="center"/>
      </w:pPr>
    </w:p>
    <w:p w:rsidRDefault="00A8267F" w:rsidP="00A8267F" w:rsidR="00A8267F">
      <w:pPr>
        <w:spacing w:after="0"/>
        <w:ind w:firstLine="708"/>
        <w:jc w:val="both"/>
      </w:pPr>
      <w:r>
        <w:t>I/ Nalaže se odgovornoj osobi dužnika BZIKPROMET d.o.o., MBS: 070060546, OIB: 63723748331,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 i 104/17, u daljnjem tekstu SZ-a) u roku od 15 dana od dana primitka ovog zaključka, dostavi popis imovine i obveza dužnika koji se sastoji od naznake:  </w:t>
      </w: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A8267F" w:rsidP="00A8267F" w:rsidR="00A8267F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A8267F" w:rsidP="00A8267F" w:rsidR="00A8267F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A8267F" w:rsidP="00A8267F" w:rsidR="00A8267F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A8267F" w:rsidP="00A8267F" w:rsidR="00A8267F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A8267F" w:rsidP="00A8267F" w:rsidR="00A8267F">
      <w:pPr>
        <w:spacing w:after="0"/>
        <w:jc w:val="both"/>
      </w:pPr>
      <w:r>
        <w:t>6. druge imovine dužnika (opis i vrste imovine s podacima potrebnim za identifikaciju)</w:t>
      </w:r>
    </w:p>
    <w:p w:rsidRDefault="00A8267F" w:rsidP="00A8267F" w:rsidR="00A8267F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A8267F" w:rsidP="00A8267F" w:rsidR="00A8267F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A8267F" w:rsidP="00A8267F" w:rsidR="00A8267F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A8267F" w:rsidP="00A8267F" w:rsidR="00A8267F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A8267F" w:rsidP="00A8267F" w:rsidR="00A8267F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A8267F" w:rsidP="00A8267F" w:rsidR="00A8267F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ind w:firstLine="708"/>
        <w:jc w:val="both"/>
      </w:pPr>
      <w:r>
        <w:t>III/ Upozorava se odgovorna osoba dužnika Ivica Pavlović iz Donjeg Vratna, Varaždinska 10, OIB: 88232266649, da za davanje neistinitoga ili nepotpunoga popisa imovine i obveza, odgovara kao za davanje lažnoga iskaza u postupku pred sudom.</w:t>
      </w:r>
    </w:p>
    <w:p w:rsidRDefault="00A8267F" w:rsidP="00A8267F" w:rsidR="00A8267F">
      <w:pPr>
        <w:spacing w:after="0"/>
        <w:ind w:firstLine="708"/>
        <w:jc w:val="both"/>
      </w:pP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center"/>
      </w:pPr>
      <w:r>
        <w:t>Obrazloženje</w:t>
      </w:r>
    </w:p>
    <w:p w:rsidRDefault="00A8267F" w:rsidP="00A8267F" w:rsidR="00A8267F">
      <w:pPr>
        <w:spacing w:after="0"/>
        <w:jc w:val="center"/>
      </w:pPr>
    </w:p>
    <w:p w:rsidRDefault="00A8267F" w:rsidP="00A8267F" w:rsidR="00A8267F">
      <w:pPr>
        <w:spacing w:after="0"/>
        <w:jc w:val="both"/>
      </w:pPr>
      <w:r>
        <w:tab/>
        <w:t xml:space="preserve">Dana 18. travnja 2018. godine predlagatelj Financijska agencija, Podružnica Varaždin podnio je prijedlog za otvaranje stečajnog postupka nad dužnikom BZIKPROMET d.o.o., navodeći da dužnik na dan 16. travnja 2018. godine u Očevidniku redoslijeda osnova za plaćanje ima evidentirane neizvršene osnove za plaćanje u ukupnom iznosu od 34.002,16 kn, te da dužnik ima 1 zaposlenog. </w:t>
      </w: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both"/>
      </w:pPr>
      <w:r>
        <w:tab/>
        <w:t>Stoga je sud sukladno članku 17. st 1., 2. i 3. SZ-a, odlučio kao u izreci ovog zaključka.</w:t>
      </w: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center"/>
      </w:pPr>
      <w:r>
        <w:t>Varaždin, 10. svibnja 2018.</w:t>
      </w:r>
    </w:p>
    <w:p w:rsidRDefault="00A8267F" w:rsidP="00A8267F" w:rsidR="00A8267F">
      <w:pPr>
        <w:spacing w:after="0"/>
      </w:pPr>
    </w:p>
    <w:p w:rsidRDefault="00A8267F" w:rsidP="00A8267F" w:rsidR="00A8267F">
      <w:pPr>
        <w:spacing w:after="0"/>
        <w:jc w:val="center"/>
      </w:pPr>
    </w:p>
    <w:p w:rsidRDefault="00A8267F" w:rsidP="00A8267F" w:rsidR="00A8267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A8267F" w:rsidP="00A8267F" w:rsidR="00A8267F">
      <w:pPr>
        <w:spacing w:after="0"/>
        <w:ind w:firstLine="720"/>
        <w:jc w:val="right"/>
      </w:pPr>
    </w:p>
    <w:p w:rsidRDefault="00A8267F" w:rsidP="00A8267F" w:rsidR="00A8267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A8267F" w:rsidP="00A8267F" w:rsidR="00A8267F">
      <w:pPr>
        <w:spacing w:after="0"/>
        <w:ind w:firstLine="720"/>
        <w:jc w:val="center"/>
        <w:outlineLvl w:val="0"/>
      </w:pPr>
    </w:p>
    <w:p w:rsidRDefault="00A8267F" w:rsidP="00A8267F" w:rsidR="00A8267F">
      <w:pPr>
        <w:spacing w:after="0"/>
        <w:ind w:firstLine="720"/>
        <w:jc w:val="center"/>
        <w:outlineLvl w:val="0"/>
      </w:pPr>
    </w:p>
    <w:p w:rsidRDefault="00A8267F" w:rsidP="00A8267F" w:rsidR="00A8267F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both"/>
      </w:pPr>
      <w:r>
        <w:t>POUKA O PRAVNOM LIJEKU:</w:t>
      </w: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both"/>
      </w:pPr>
    </w:p>
    <w:p w:rsidRDefault="00A8267F" w:rsidP="00A8267F" w:rsidR="00A8267F">
      <w:pPr>
        <w:spacing w:after="0"/>
        <w:jc w:val="both"/>
      </w:pPr>
      <w:r>
        <w:t>DNA: 1. Direktor dužnika Ivica Pavlović, Donje Vratno-dio, Varaždinska 10, 42207 Vinica</w:t>
      </w:r>
    </w:p>
    <w:p w:rsidRDefault="00A8267F" w:rsidP="00A8267F" w:rsidR="00AE649C" w:rsidRPr="00B76F3C">
      <w:pPr>
        <w:spacing w:after="0"/>
        <w:jc w:val="both"/>
      </w:pPr>
      <w:r>
        <w:t xml:space="preserve">           2.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98E" w:rsidP="00537B78" w:rsidR="0035298E">
      <w:r>
        <w:separator/>
      </w:r>
    </w:p>
  </w:endnote>
  <w:endnote w:id="0" w:type="continuationSeparator">
    <w:p w:rsidRDefault="0035298E" w:rsidP="00537B78" w:rsidR="00352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98E" w:rsidP="00537B78" w:rsidR="0035298E">
      <w:r>
        <w:separator/>
      </w:r>
    </w:p>
  </w:footnote>
  <w:footnote w:id="0" w:type="continuationSeparator">
    <w:p w:rsidRDefault="0035298E" w:rsidP="00537B78" w:rsidR="00352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98E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67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835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31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St-134/2018-4</izvorni_sadrzaj>
    <derivirana_varijabla naziv="DomainObject.Oznaka_1">St-134/2018-4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BZIKPROMET društvo s ograničenom odgovornošću za trgovinu zastupanog po punomoćniku Ivica Pavlović</izvorni_sadrzaj>
    <derivirana_varijabla naziv="DomainObject.Predmet.ProtustrankaFormated_1">  BZIKPROMET društvo s ograničenom odgovornošću za trgovinu zastupanog po punomoćniku Ivica Pavlović</derivirana_varijabla>
  </DomainObject.Predmet.ProtustrankaFormated>
  <DomainObject.Predmet.ProtustrankaFormatedOIB>
    <izvorni_sadrzaj>  BZIKPROMET društvo s ograničenom odgovornošću za trgovinu, OIB 63723748331 zastupanog po punomoćniku Ivica Pavlović</izvorni_sadrzaj>
    <derivirana_varijabla naziv="DomainObject.Predmet.ProtustrankaFormatedOIB_1">  BZIKPROMET društvo s ograničenom odgovornošću za trgovinu, OIB 63723748331 zastupanog po punomoćniku Ivica Pavlović</derivirana_varijabla>
  </DomainObject.Predmet.ProtustrankaFormatedOIB>
  <DomainObject.Predmet.ProtustrankaFormatedWithAdress>
    <izvorni_sadrzaj> BZIKPROMET društvo s ograničenom odgovornošću za trgovinu, Varaždinska 10, 42207 Donje Vratno zastupanog po punomoćniku Ivica Pavlović</izvorni_sadrzaj>
    <derivirana_varijabla naziv="DomainObject.Predmet.ProtustrankaFormatedWithAdress_1"> BZIKPROMET društvo s ograničenom odgovornošću za trgovinu, Varaždinska 10, 42207 Donje Vratno zastupanog po punomoćniku Ivica Pavlović</derivirana_varijabla>
  </DomainObject.Predmet.ProtustrankaFormatedWithAdress>
  <DomainObject.Predmet.ProtustrankaFormatedWithAdressOIB>
    <izvorni_sadrzaj> BZIKPROMET društvo s ograničenom odgovornošću za trgovinu, OIB 63723748331, Varaždinska 10, 42207 Donje Vratno zastupanog po punomoćniku Ivica Pavlović</izvorni_sadrzaj>
    <derivirana_varijabla naziv="DomainObject.Predmet.ProtustrankaFormatedWithAdressOIB_1"> BZIKPROMET društvo s ograničenom odgovornošću za trgovinu, OIB 63723748331, Varaždinska 10, 42207 Donje Vratno zastupanog po punomoćniku Ivica Pavlović</derivirana_varijabla>
  </DomainObject.Predmet.ProtustrankaFormatedWithAdressOIB>
  <DomainObject.Predmet.ProtustrankaWithAdress>
    <izvorni_sadrzaj>BZIKPROMET društvo s ograničenom odgovornošću za trgovinu Varaždinska 10, 42207 Donje Vratno</izvorni_sadrzaj>
    <derivirana_varijabla naziv="DomainObject.Predmet.ProtustrankaWithAdress_1">BZIKPROMET društvo s ograničenom odgovornošću za trgovinu Varaždinska 10, 42207 Donje Vratno</derivirana_varijabla>
  </DomainObject.Predmet.ProtustrankaWithAdress>
  <DomainObject.Predmet.ProtustrankaWithAdressOIB>
    <izvorni_sadrzaj>BZIKPROMET društvo s ograničenom odgovornošću za trgovinu, OIB 63723748331, Varaždinska 10, 42207 Donje Vratno</izvorni_sadrzaj>
    <derivirana_varijabla naziv="DomainObject.Predmet.ProtustrankaWithAdressOIB_1">BZIKPROMET društvo s ograničenom odgovornošću za trgovinu, OIB 63723748331, Varaždinska 10, 42207 Donje Vratno</derivirana_varijabla>
  </DomainObject.Predmet.ProtustrankaWithAdressOIB>
  <DomainObject.Predmet.ProtustrankaNazivFormated>
    <izvorni_sadrzaj>BZIKPROMET društvo s ograničenom odgovornošću za trgovinu</izvorni_sadrzaj>
    <derivirana_varijabla naziv="DomainObject.Predmet.ProtustrankaNazivFormated_1">BZIKPROMET društvo s ograničenom odgovornošću za trgovinu</derivirana_varijabla>
  </DomainObject.Predmet.ProtustrankaNazivFormated>
  <DomainObject.Predmet.ProtustrankaNazivFormatedOIB>
    <izvorni_sadrzaj>BZIKPROMET društvo s ograničenom odgovornošću za trgovinu, OIB 63723748331</izvorni_sadrzaj>
    <derivirana_varijabla naziv="DomainObject.Predmet.ProtustrankaNazivFormatedOIB_1">BZIKPROMET društvo s ograničenom odgovornošću za trgovinu, OIB 63723748331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34002.16</izvorni_sadrzaj>
    <derivirana_varijabla naziv="DomainObject.Predmet.TrenutnaVrijednost_1">34002.16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BZIKPROMET društvo s ograničenom odgovornošću za trgovinu zastupanog po punomoćniku Ivica Pavlović</item>
    </izvorni_sadrzaj>
    <derivirana_varijabla naziv="DomainObject.Predmet.ProtuStrankaListFormated_1">
      <item>BZIKPROMET društvo s ograničenom odgovornošću za trgovinu zastupanog po punomoćniku Ivica Pavlović</item>
    </derivirana_varijabla>
  </DomainObject.Predmet.ProtuStrankaListFormated>
  <DomainObject.Predmet.ProtuStrankaListFormatedOIB>
    <izvorni_sadrzaj>
      <item>BZIKPROMET društvo s ograničenom odgovornošću za trgovinu, OIB 63723748331 zastupanog po punomoćniku Ivica Pavlović</item>
    </izvorni_sadrzaj>
    <derivirana_varijabla naziv="DomainObject.Predmet.ProtuStrankaListFormatedOIB_1">
      <item>BZIKPROMET društvo s ograničenom odgovornošću za trgovinu, OIB 63723748331 zastupanog po punomoćniku Ivica Pavlović</item>
    </derivirana_varijabla>
  </DomainObject.Predmet.ProtuStrankaListFormatedOIB>
  <DomainObject.Predmet.ProtuStrankaListFormatedWithAdress>
    <izvorni_sadrzaj>
      <item>BZIKPROMET društvo s ograničenom odgovornošću za trgovinu, Varaždinska 10, 42207 Donje Vratno zastupanog po punomoćniku Ivica Pavlović</item>
    </izvorni_sadrzaj>
    <derivirana_varijabla naziv="DomainObject.Predmet.ProtuStrankaListFormatedWithAdress_1">
      <item>BZIKPROMET društvo s ograničenom odgovornošću za trgovinu, Varaždinska 10, 42207 Donje Vratno zastupanog po punomoćniku Ivica Pavlović</item>
    </derivirana_varijabla>
  </DomainObject.Predmet.ProtuStrankaListFormatedWithAdress>
  <DomainObject.Predmet.ProtuStrankaListFormatedWithAdressOIB>
    <izvorni_sadrzaj>
      <item>BZIKPROMET društvo s ograničenom odgovornošću za trgovinu, OIB 63723748331, Varaždinska 10, 42207 Donje Vratno zastupanog po punomoćniku Ivica Pavlović</item>
    </izvorni_sadrzaj>
    <derivirana_varijabla naziv="DomainObject.Predmet.ProtuStrankaListFormatedWithAdressOIB_1">
      <item>BZIKPROMET društvo s ograničenom odgovornošću za trgovinu, OIB 63723748331, Varaždinska 10, 42207 Donje Vratno zastupanog po punomoćniku Ivica Pavlović</item>
    </derivirana_varijabla>
  </DomainObject.Predmet.ProtuStrankaListFormatedWithAdressOIB>
  <DomainObject.Predmet.ProtuStrankaListNazivFormated>
    <izvorni_sadrzaj>
      <item>BZIKPROMET društvo s ograničenom odgovornošću za trgovinu</item>
    </izvorni_sadrzaj>
    <derivirana_varijabla naziv="DomainObject.Predmet.ProtuStrankaListNazivFormated_1">
      <item>BZIKPROMET društvo s ograničenom odgovornošću za trgovinu</item>
    </derivirana_varijabla>
  </DomainObject.Predmet.ProtuStrankaListNazivFormated>
  <DomainObject.Predmet.ProtuStrankaListNazivFormatedOIB>
    <izvorni_sadrzaj>
      <item>BZIKPROMET društvo s ograničenom odgovornošću za trgovinu, OIB 63723748331</item>
    </izvorni_sadrzaj>
    <derivirana_varijabla naziv="DomainObject.Predmet.ProtuStrankaListNazivFormatedOIB_1">
      <item>BZIKPROMET društvo s ograničenom odgovornošću za trgovinu, OIB 63723748331</item>
    </derivirana_varijabla>
  </DomainObject.Predmet.ProtuStrankaListNazivFormatedOIB>
  <DomainObject.Predmet.OstaliListFormated>
    <izvorni_sadrzaj>
      <item>Sudski registar</item>
      <item>Ivica Pavlović punomoćnik sudionika u postupku BZIKPROMET društvo s ograničenom odgovornošću za trgovinu</item>
    </izvorni_sadrzaj>
    <derivirana_varijabla naziv="DomainObject.Predmet.OstaliListFormated_1">
      <item>Sudski registar</item>
      <item>Ivica Pavlović punomoćnik sudionika u postupku BZIKPROMET društvo s ograničenom odgovornošću za trgovinu</item>
    </derivirana_varijabla>
  </DomainObject.Predmet.OstaliListFormated>
  <DomainObject.Predmet.OstaliListFormatedOIB>
    <izvorni_sadrzaj>
      <item>Sudski registar</item>
      <item>Ivica Pavlović, OIB 88232266649 punomoćnik sudionika u postupku BZIKPROMET društvo s ograničenom odgovornošću za trgovinu</item>
    </izvorni_sadrzaj>
    <derivirana_varijabla naziv="DomainObject.Predmet.OstaliListFormatedOIB_1">
      <item>Sudski registar</item>
      <item>Ivica Pavlović, OIB 88232266649 punomoćnik sudionika u postupku BZIKPROMET društvo s ograničenom odgovornošću za trgovinu</item>
    </derivirana_varijabla>
  </DomainObject.Predmet.OstaliListFormatedOIB>
  <DomainObject.Predmet.OstaliListFormatedWithAdress>
    <izvorni_sadrzaj>
      <item>Sudski registar</item>
      <item>Ivica Pavlović, Varaždinska 10, 42207 Donje Vratno punomoćnik sudionika u postupku BZIKPROMET društvo s ograničenom odgovornošću za trgovinu</item>
    </izvorni_sadrzaj>
    <derivirana_varijabla naziv="DomainObject.Predmet.OstaliListFormatedWithAdress_1">
      <item>Sudski registar</item>
      <item>Ivica Pavlović, Varaždinska 10, 42207 Donje Vratno punomoćnik sudionika u postupku BZIKPROMET društvo s ograničenom odgovornošću za trgovinu</item>
    </derivirana_varijabla>
  </DomainObject.Predmet.OstaliListFormatedWithAdress>
  <DomainObject.Predmet.OstaliListFormatedWithAdressOIB>
    <izvorni_sadrzaj>
      <item>Sudski registar</item>
      <item>Ivica Pavlović, OIB 88232266649, Varaždinska 10, 42207 Donje Vratno punomoćnik sudionika u postupku BZIKPROMET društvo s ograničenom odgovornošću za trgovinu</item>
    </izvorni_sadrzaj>
    <derivirana_varijabla naziv="DomainObject.Predmet.OstaliListFormatedWithAdressOIB_1">
      <item>Sudski registar</item>
      <item>Ivica Pavlović, OIB 88232266649, Varaždinska 10, 42207 Donje Vratno punomoćnik sudionika u postupku BZIKPROMET društvo s ograničenom odgovornošću za trgovinu</item>
    </derivirana_varijabla>
  </DomainObject.Predmet.OstaliListFormatedWithAdressOIB>
  <DomainObject.Predmet.OstaliListNazivFormated>
    <izvorni_sadrzaj>
      <item>Sudski registar</item>
      <item>Ivica Pavlović</item>
    </izvorni_sadrzaj>
    <derivirana_varijabla naziv="DomainObject.Predmet.OstaliListNazivFormated_1">
      <item>Sudski registar</item>
      <item>Ivica Pavlović</item>
    </derivirana_varijabla>
  </DomainObject.Predmet.OstaliListNazivFormated>
  <DomainObject.Predmet.OstaliListNazivFormatedOIB>
    <izvorni_sadrzaj>
      <item>Sudski registar</item>
      <item>Ivica Pavlović, OIB 88232266649</item>
    </izvorni_sadrzaj>
    <derivirana_varijabla naziv="DomainObject.Predmet.OstaliListNazivFormatedOIB_1">
      <item>Sudski registar</item>
      <item>Ivica Pavlović, OIB 88232266649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St-134/2018-4</izvorni_sadrzaj>
    <derivirana_varijabla naziv="DomainObject.PoslovniBrojDokumenta_1">St-134/2018-4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BZIKPROMET društvo s ograničenom odgovornošću za trgovinu</izvorni_sadrzaj>
    <derivirana_varijabla naziv="DomainObject.Predmet.ProtustrankaIDrugi_1">BZIKPROMET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BZIKPROMET društvo s ograničenom odgovornošću za trgovinu, OIB 63723748331, Varaždinska 10, 42207 Donje Vratno</izvorni_sadrzaj>
    <derivirana_varijabla naziv="DomainObject.Predmet.ProtustrankaIDrugiAdressOIB_1">BZIKPROMET društvo s ograničenom odgovornošću za trgovinu, OIB 63723748331, Varaždinska 10, 42207 Donje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BZIKPROMET društvo s ograničenom odgovornošću za trgovinu</item>
      <item>Sudski registar</item>
      <item>Ivica Pavlović</item>
    </izvorni_sadrzaj>
    <derivirana_varijabla naziv="DomainObject.Predmet.SudioniciListNaziv_1">
      <item>Financijska agencija</item>
      <item>BZIKPROMET društvo s ograničenom odgovornošću za trgovinu</item>
      <item>Sudski registar</item>
      <item>Ivica Pavlović</item>
    </derivirana_varijabla>
  </DomainObject.Predmet.SudioniciListNaziv>
  <DomainObject.Predmet.SudioniciListAdressOIB>
    <izvorni_sadrzaj>
      <item>Financijska agencija, OIB 85821130368, Ulica grada Vukovara 70,10000 Zagreb</item>
      <item>BZIKPROMET društvo s ograničenom odgovornošću za trgovinu, OIB 63723748331, Varaždinska 10,42207 Donje Vratno</item>
      <item>Sudski registar</item>
      <item>Ivica Pavlović, OIB 88232266649, Varaždinska 10,42207 Donje Vratno</item>
    </izvorni_sadrzaj>
    <derivirana_varijabla naziv="DomainObject.Predmet.SudioniciListAdressOIB_1">
      <item>Financijska agencija, OIB 85821130368, Ulica grada Vukovara 70,10000 Zagreb</item>
      <item>BZIKPROMET društvo s ograničenom odgovornošću za trgovinu, OIB 63723748331, Varaždinska 10,42207 Donje Vratno</item>
      <item>Sudski registar</item>
      <item>Ivica Pavlović, OIB 88232266649, Varaždinska 10,42207 Donje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79675-0F94-4B24-A972-175F99CC0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641</properties:Words>
  <properties:Characters>3604</properties:Characters>
  <properties:Lines>95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2018-05-10T10:06:00Z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St-134/2018-4 / Odluka - Zaključak (odluka_St-134_2018-4.docx)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