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3763" w14:paraId="157376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F6168">
        <w:rPr>
          <w:lang w:val="hr-HR"/>
        </w:rPr>
        <w:t>41</w:t>
      </w:r>
      <w:r w:rsidR="008517A6">
        <w:rPr>
          <w:lang w:val="hr-HR"/>
        </w:rPr>
        <w:t>9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517A6">
        <w:rPr>
          <w:lang w:val="hr-HR"/>
        </w:rPr>
        <w:t>KORNI jednostavno društvo s ograničenom odgovornošću za turizam i ugostiteljstvo, Bjelovar, Petra Zrinskog 12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517A6">
        <w:rPr>
          <w:lang w:val="hr-HR"/>
        </w:rPr>
        <w:t>010089327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517A6">
        <w:rPr>
          <w:lang w:val="hr-HR"/>
        </w:rPr>
        <w:t>44883977763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F6168">
        <w:rPr>
          <w:lang w:val="hr-HR"/>
        </w:rPr>
        <w:t>41</w:t>
      </w:r>
      <w:r w:rsidR="008517A6">
        <w:rPr>
          <w:lang w:val="hr-HR"/>
        </w:rPr>
        <w:t>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517A6">
        <w:rPr>
          <w:lang w:val="hr-HR"/>
        </w:rPr>
        <w:t>59.827,90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517A6">
        <w:rPr>
          <w:lang w:val="hr-HR"/>
        </w:rPr>
        <w:t>Zdravko Vujčić, iz Velikog Trojstva, Vinogradska I 65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517A6">
        <w:rPr>
          <w:lang w:val="hr-HR"/>
        </w:rPr>
        <w:t>76203396878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F6168">
        <w:rPr>
          <w:lang w:val="hr-HR"/>
        </w:rPr>
        <w:t>3.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CF6168">
        <w:rPr>
          <w:lang w:val="hr-HR"/>
        </w:rPr>
        <w:t>03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F8B" w:rsidR="00C57F8B">
      <w:r>
        <w:separator/>
      </w:r>
    </w:p>
  </w:endnote>
  <w:endnote w:id="0" w:type="continuationSeparator">
    <w:p w:rsidRDefault="00C57F8B" w:rsidR="00C57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F8B" w:rsidR="00C57F8B">
      <w:r>
        <w:separator/>
      </w:r>
    </w:p>
  </w:footnote>
  <w:footnote w:id="0" w:type="continuationSeparator">
    <w:p w:rsidRDefault="00C57F8B" w:rsidR="00C57F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70D33"/>
    <w:rsid w:val="00184DF0"/>
    <w:rsid w:val="001B397D"/>
    <w:rsid w:val="00230CD2"/>
    <w:rsid w:val="0032457F"/>
    <w:rsid w:val="003E56D2"/>
    <w:rsid w:val="004006EF"/>
    <w:rsid w:val="004525DA"/>
    <w:rsid w:val="004629E7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517A6"/>
    <w:rsid w:val="008A217A"/>
    <w:rsid w:val="008E00AB"/>
    <w:rsid w:val="008E3DB0"/>
    <w:rsid w:val="00943BD9"/>
    <w:rsid w:val="0097587E"/>
    <w:rsid w:val="00985844"/>
    <w:rsid w:val="009E6C69"/>
    <w:rsid w:val="009F1B25"/>
    <w:rsid w:val="00A475FF"/>
    <w:rsid w:val="00A73B9E"/>
    <w:rsid w:val="00AB4255"/>
    <w:rsid w:val="00B24E12"/>
    <w:rsid w:val="00B53C1D"/>
    <w:rsid w:val="00B7583B"/>
    <w:rsid w:val="00B7630C"/>
    <w:rsid w:val="00B97F89"/>
    <w:rsid w:val="00BE2EE0"/>
    <w:rsid w:val="00C10334"/>
    <w:rsid w:val="00C435AB"/>
    <w:rsid w:val="00C57F8B"/>
    <w:rsid w:val="00CA6057"/>
    <w:rsid w:val="00CD08D1"/>
    <w:rsid w:val="00CD6B0C"/>
    <w:rsid w:val="00CF6168"/>
    <w:rsid w:val="00D3236E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76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76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KORNI jednostavno društvo s ograničenom odgovornošću za turizam i ugostiteljstvo, Bjelovar zastupanog po punomoćniku Zdravko Vujčić</izvorni_sadrzaj>
    <derivirana_varijabla naziv="DomainObject.Predmet.ProtustrankaFormated_1">  KORNI jednostavno društvo s ograničenom odgovornošću za turizam i ugostiteljstvo, Bjelovar zastupanog po punomoćniku Zdravko Vujčić</derivirana_varijabla>
  </DomainObject.Predmet.ProtustrankaFormated>
  <DomainObject.Predmet.ProtustrankaFormatedOIB>
    <izvorni_sadrzaj>  KORNI jednostavno društvo s ograničenom odgovornošću za turizam i ugostiteljstvo, Bjelovar, OIB 44883977763 zastupanog po punomoćniku Zdravko Vujčić</izvorni_sadrzaj>
    <derivirana_varijabla naziv="DomainObject.Predmet.ProtustrankaFormatedOIB_1">  KORNI jednostavno društvo s ograničenom odgovornošću za turizam i ugostiteljstvo, Bjelovar, OIB 44883977763 zastupanog po punomoćniku Zdravko Vujčić</derivirana_varijabla>
  </DomainObject.Predmet.ProtustrankaFormatedOIB>
  <DomainObject.Predmet.ProtustrankaFormatedWithAdress>
    <izvorni_sadrzaj> KORNI jednostavno društvo s ograničenom odgovornošću za turizam i ugostiteljstvo, Bjelovar, Petra Zrinskog 12, 43000 Bjelovar zastupanog po punomoćniku Zdravko Vujčić</izvorni_sadrzaj>
    <derivirana_varijabla naziv="DomainObject.Predmet.ProtustrankaFormatedWithAdress_1"> KORNI jednostavno društvo s ograničenom odgovornošću za turizam i ugostiteljstvo, Bjelovar, Petra Zrinskog 12, 43000 Bjelovar zastupanog po punomoćniku Zdravko Vujčić</derivirana_varijabla>
  </DomainObject.Predmet.ProtustrankaFormatedWithAdress>
  <DomainObject.Predmet.ProtustrankaFormatedWithAdressOIB>
    <izvorni_sadrzaj> KORNI jednostavno društvo s ograničenom odgovornošću za turizam i ugostiteljstvo, Bjelovar, OIB 44883977763, Petra Zrinskog 12, 43000 Bjelovar zastupanog po punomoćniku Zdravko Vujčić</izvorni_sadrzaj>
    <derivirana_varijabla naziv="DomainObject.Predmet.ProtustrankaFormatedWithAdressOIB_1"> KORNI jednostavno društvo s ograničenom odgovornošću za turizam i ugostiteljstvo, Bjelovar, OIB 44883977763, Petra Zrinskog 12, 43000 Bjelovar zastupanog po punomoćniku Zdravko Vujčić</derivirana_varijabla>
  </DomainObject.Predmet.ProtustrankaFormatedWithAdressOIB>
  <DomainObject.Predmet.ProtustrankaWithAdress>
    <izvorni_sadrzaj>KORNI jednostavno društvo s ograničenom odgovornošću za turizam i ugostiteljstvo, Bjelovar Petra Zrinskog 12, 43000 Bjelovar</izvorni_sadrzaj>
    <derivirana_varijabla naziv="DomainObject.Predmet.ProtustrankaWithAdress_1">KORNI jednostavno društvo s ograničenom odgovornošću za turizam i ugostiteljstvo, Bjelovar Petra Zrinskog 12, 43000 Bjelovar</derivirana_varijabla>
  </DomainObject.Predmet.ProtustrankaWithAdress>
  <DomainObject.Predmet.ProtustrankaWithAdressOIB>
    <izvorni_sadrzaj>KORNI jednostavno društvo s ograničenom odgovornošću za turizam i ugostiteljstvo, Bjelovar, OIB 44883977763, Petra Zrinskog 12, 43000 Bjelovar</izvorni_sadrzaj>
    <derivirana_varijabla naziv="DomainObject.Predmet.ProtustrankaWithAdressOIB_1">KORNI jednostavno društvo s ograničenom odgovornošću za turizam i ugostiteljstvo, Bjelovar, OIB 44883977763, Petra Zrinskog 12, 43000 Bjelovar</derivirana_varijabla>
  </DomainObject.Predmet.ProtustrankaWithAdressOIB>
  <DomainObject.Predmet.ProtustrankaNazivFormated>
    <izvorni_sadrzaj>KORNI jednostavno društvo s ograničenom odgovornošću za turizam i ugostiteljstvo, Bjelovar</izvorni_sadrzaj>
    <derivirana_varijabla naziv="DomainObject.Predmet.ProtustrankaNazivFormated_1">KORNI jednostavno društvo s ograničenom odgovornošću za turizam i ugostiteljstvo, Bjelovar</derivirana_varijabla>
  </DomainObject.Predmet.ProtustrankaNazivFormated>
  <DomainObject.Predmet.ProtustrankaNazivFormatedOIB>
    <izvorni_sadrzaj>KORNI jednostavno društvo s ograničenom odgovornošću za turizam i ugostiteljstvo, Bjelovar, OIB 44883977763</izvorni_sadrzaj>
    <derivirana_varijabla naziv="DomainObject.Predmet.ProtustrankaNazivFormatedOIB_1">KORNI jednostavno društvo s ograničenom odgovornošću za turizam i ugostiteljstvo, Bjelovar, OIB 44883977763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KORNI jednostavno društvo s ograničenom odgovornošću za turizam i ugostiteljstvo, Bjelovar zastupanog po punomoćniku Zdravko Vujčić</item>
    </izvorni_sadrzaj>
    <derivirana_varijabla naziv="DomainObject.Predmet.ProtuStrankaListFormated_1">
      <item>KORNI jednostavno društvo s ograničenom odgovornošću za turizam i ugostiteljstvo, Bjelovar zastupanog po punomoćniku Zdravko Vujčić</item>
    </derivirana_varijabla>
  </DomainObject.Predmet.ProtuStrankaListFormated>
  <DomainObject.Predmet.ProtuStrankaListFormatedOIB>
    <izvorni_sadrzaj>
      <item>KORNI jednostavno društvo s ograničenom odgovornošću za turizam i ugostiteljstvo, Bjelovar, OIB 44883977763 zastupanog po punomoćniku Zdravko Vujčić</item>
    </izvorni_sadrzaj>
    <derivirana_varijabla naziv="DomainObject.Predmet.ProtuStrankaListFormatedOIB_1">
      <item>KORNI jednostavno društvo s ograničenom odgovornošću za turizam i ugostiteljstvo, Bjelovar, OIB 44883977763 zastupanog po punomoćniku Zdravko Vujčić</item>
    </derivirana_varijabla>
  </DomainObject.Predmet.ProtuStrankaListFormatedOIB>
  <DomainObject.Predmet.ProtuStrankaListFormatedWithAdress>
    <izvorni_sadrzaj>
      <item>KORNI jednostavno društvo s ograničenom odgovornošću za turizam i ugostiteljstvo, Bjelovar, Petra Zrinskog 12, 43000 Bjelovar zastupanog po punomoćniku Zdravko Vujčić</item>
    </izvorni_sadrzaj>
    <derivirana_varijabla naziv="DomainObject.Predmet.ProtuStrankaListFormatedWithAdress_1">
      <item>KORNI jednostavno društvo s ograničenom odgovornošću za turizam i ugostiteljstvo, Bjelovar, Petra Zrinskog 12, 43000 Bjelovar zastupanog po punomoćniku Zdravko Vujčić</item>
    </derivirana_varijabla>
  </DomainObject.Predmet.ProtuStrankaListFormatedWithAdress>
  <DomainObject.Predmet.ProtuStrankaListFormatedWithAdressOIB>
    <izvorni_sadrzaj>
      <item>KORNI jednostavno društvo s ograničenom odgovornošću za turizam i ugostiteljstvo, Bjelovar, OIB 44883977763, Petra Zrinskog 12, 43000 Bjelovar zastupanog po punomoćniku Zdravko Vujčić</item>
    </izvorni_sadrzaj>
    <derivirana_varijabla naziv="DomainObject.Predmet.ProtuStrankaListFormatedWithAdressOIB_1">
      <item>KORNI jednostavno društvo s ograničenom odgovornošću za turizam i ugostiteljstvo, Bjelovar, OIB 44883977763, Petra Zrinskog 12, 43000 Bjelovar zastupanog po punomoćniku Zdravko Vujčić</item>
    </derivirana_varijabla>
  </DomainObject.Predmet.ProtuStrankaListFormatedWithAdressOIB>
  <DomainObject.Predmet.ProtuStrankaListNazivFormated>
    <izvorni_sadrzaj>
      <item>KORNI jednostavno društvo s ograničenom odgovornošću za turizam i ugostiteljstvo, Bjelovar</item>
    </izvorni_sadrzaj>
    <derivirana_varijabla naziv="DomainObject.Predmet.ProtuStrankaListNazivFormated_1">
      <item>KORNI jednostavno društvo s ograničenom odgovornošću za turizam i ugostiteljstvo, Bjelovar</item>
    </derivirana_varijabla>
  </DomainObject.Predmet.ProtuStrankaListNazivFormated>
  <DomainObject.Predmet.ProtuStrankaListNazivFormatedOIB>
    <izvorni_sadrzaj>
      <item>KORNI jednostavno društvo s ograničenom odgovornošću za turizam i ugostiteljstvo, Bjelovar, OIB 44883977763</item>
    </izvorni_sadrzaj>
    <derivirana_varijabla naziv="DomainObject.Predmet.ProtuStrankaListNazivFormatedOIB_1">
      <item>KORNI jednostavno društvo s ograničenom odgovornošću za turizam i ugostiteljstvo, Bjelovar, OIB 44883977763</item>
    </derivirana_varijabla>
  </DomainObject.Predmet.ProtuStrankaListNazivFormatedOIB>
  <DomainObject.Predmet.OstaliListFormated>
    <izvorni_sadrzaj>
      <item>Zdravko Vujčić punomoćnik sudionika u postupku KORNI jednostavno društvo s ograničenom odgovornošću za turizam i ugostiteljstvo, Bjelovar</item>
    </izvorni_sadrzaj>
    <derivirana_varijabla naziv="DomainObject.Predmet.OstaliListFormated_1">
      <item>Zdravko Vujčić punomoćnik sudionika u postupku KORNI jednostavno društvo s ograničenom odgovornošću za turizam i ugostiteljstvo, Bjelovar</item>
    </derivirana_varijabla>
  </DomainObject.Predmet.OstaliListFormated>
  <DomainObject.Predmet.OstaliListFormatedOIB>
    <izvorni_sadrzaj>
      <item>Zdravko Vujčić, OIB 76203396878 punomoćnik sudionika u postupku KORNI jednostavno društvo s ograničenom odgovornošću za turizam i ugostiteljstvo, Bjelovar</item>
    </izvorni_sadrzaj>
    <derivirana_varijabla naziv="DomainObject.Predmet.OstaliListFormatedOIB_1">
      <item>Zdravko Vujčić, OIB 76203396878 punomoćnik sudionika u postupku KORNI jednostavno društvo s ograničenom odgovornošću za turizam i ugostiteljstvo, Bjelovar</item>
    </derivirana_varijabla>
  </DomainObject.Predmet.OstaliListFormatedOIB>
  <DomainObject.Predmet.OstaliListFormatedWithAdress>
    <izvorni_sadrzaj>
      <item>Zdravko Vujčić punomoćnik sudionika u postupku KORNI jednostavno društvo s ograničenom odgovornošću za turizam i ugostiteljstvo, Bjelovar</item>
    </izvorni_sadrzaj>
    <derivirana_varijabla naziv="DomainObject.Predmet.OstaliListFormatedWithAdress_1">
      <item>Zdravko Vujčić punomoćnik sudionika u postupku KORNI jednostavno društvo s ograničenom odgovornošću za turizam i ugostiteljstvo, Bjelovar</item>
    </derivirana_varijabla>
  </DomainObject.Predmet.OstaliListFormatedWithAdress>
  <DomainObject.Predmet.OstaliListFormatedWithAdressOIB>
    <izvorni_sadrzaj>
      <item>Zdravko Vujčić, OIB 76203396878 punomoćnik sudionika u postupku KORNI jednostavno društvo s ograničenom odgovornošću za turizam i ugostiteljstvo, Bjelovar</item>
    </izvorni_sadrzaj>
    <derivirana_varijabla naziv="DomainObject.Predmet.OstaliListFormatedWithAdressOIB_1">
      <item>Zdravko Vujčić, OIB 76203396878 punomoćnik sudionika u postupku KORNI jednostavno društvo s ograničenom odgovornošću za turizam i ugostiteljstvo, Bjelovar</item>
    </derivirana_varijabla>
  </DomainObject.Predmet.OstaliListFormatedWithAdressOIB>
  <DomainObject.Predmet.OstaliListNazivFormated>
    <izvorni_sadrzaj>
      <item>Zdravko Vujčić</item>
    </izvorni_sadrzaj>
    <derivirana_varijabla naziv="DomainObject.Predmet.OstaliListNazivFormated_1">
      <item>Zdravko Vujčić</item>
    </derivirana_varijabla>
  </DomainObject.Predmet.OstaliListNazivFormated>
  <DomainObject.Predmet.OstaliListNazivFormatedOIB>
    <izvorni_sadrzaj>
      <item>Zdravko Vujčić, OIB 76203396878</item>
    </izvorni_sadrzaj>
    <derivirana_varijabla naziv="DomainObject.Predmet.OstaliListNazivFormatedOIB_1">
      <item>Zdravko Vujčić, OIB 76203396878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KORNI jednostavno društvo s ograničenom odgovornošću za turizam i ugostiteljstvo, Bjelovar</izvorni_sadrzaj>
    <derivirana_varijabla naziv="DomainObject.Predmet.ProtustrankaIDrugi_1">KORNI jednostavno društvo s ograničenom odgovornošću za turizam i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KORNI jednostavno društvo s ograničenom odgovornošću za turizam i ugostiteljstvo, Bjelovar, OIB 44883977763, Petra Zrinskog 12, 43000 Bjelovar</izvorni_sadrzaj>
    <derivirana_varijabla naziv="DomainObject.Predmet.ProtustrankaIDrugiAdressOIB_1">KORNI jednostavno društvo s ograničenom odgovornošću za turizam i ugostiteljstvo, Bjelovar, OIB 44883977763, Petra Zrinskog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KORNI jednostavno društvo s ograničenom odgovornošću za turizam i ugostiteljstvo, Bjelovar</item>
      <item>Zdravko Vujčić</item>
    </izvorni_sadrzaj>
    <derivirana_varijabla naziv="DomainObject.Predmet.SudioniciListNaziv_1">
      <item>FINA, RC ZAGREB, Podružnica Bjelovar</item>
      <item>KORNI jednostavno društvo s ograničenom odgovornošću za turizam i ugostiteljstvo, Bjelovar</item>
      <item>Zdravko Vujčić</item>
    </derivirana_varijabla>
  </DomainObject.Predmet.SudioniciListNaziv>
  <DomainObject.Predmet.SudioniciListAdressOIB>
    <izvorni_sadrzaj>
      <item>FINA, RC ZAGREB, Podružnica Bjelovar, OIB 85821130368, F. Supila 4,43000 Bjelovar</item>
      <item>KORNI jednostavno društvo s ograničenom odgovornošću za turizam i ugostiteljstvo, Bjelovar, OIB 44883977763, Petra Zrinskog 12,43000 Bjelovar</item>
      <item>Zdravko Vujčić, OIB 76203396878</item>
    </izvorni_sadrzaj>
    <derivirana_varijabla naziv="DomainObject.Predmet.SudioniciListAdressOIB_1">
      <item>FINA, RC ZAGREB, Podružnica Bjelovar, OIB 85821130368, F. Supila 4,43000 Bjelovar</item>
      <item>KORNI jednostavno društvo s ograničenom odgovornošću za turizam i ugostiteljstvo, Bjelovar, OIB 44883977763, Petra Zrinskog 12,43000 Bjelovar</item>
      <item>Zdravko Vujčić, OIB 76203396878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44883977763</item>
      <item>, OIB 76203396878</item>
    </izvorni_sadrzaj>
    <derivirana_varijabla naziv="DomainObject.Predmet.SudioniciListNazivOIB_1">
      <item>, OIB 85821130368</item>
      <item>, OIB 44883977763</item>
      <item>, OIB 76203396878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F3B45-C2FF-47F2-A9F9-1668C454E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1763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2015-12-03T11:19:00Z</dcterms:created>
  <dc:creator>ssabljic</dc:creator>
  <cp:lastModifiedBy>Miroslav Lovreković</cp:lastModifiedBy>
  <cp:lastPrinted>2015-12-03T11:19:00Z</cp:lastPrinted>
  <dcterms:modified xmlns:xsi="http://www.w3.org/2001/XMLSchema-instance" xsi:type="dcterms:W3CDTF">2015-12-03T11:21:00Z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