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733f" w14:paraId="a29733f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B42BA2">
        <w:rPr>
          <w:lang w:val="hr-HR"/>
        </w:rPr>
        <w:t>St-895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311FF0">
        <w:t xml:space="preserve">nad dužnikom </w:t>
      </w:r>
      <w:r w:rsidR="00B42BA2">
        <w:t>STAN d.o.o., OIB: 39893988753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B57125">
        <w:t>dištem u Ljudevita Gaja</w:t>
      </w:r>
      <w:r w:rsidR="00740917">
        <w:t xml:space="preserve"> 49</w:t>
      </w:r>
      <w:r w:rsidR="002F24AF">
        <w:t>,</w:t>
      </w:r>
      <w:r w:rsidR="00740917">
        <w:t xml:space="preserve"> 48350 Đurđevac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740917">
        <w:t>STAN d.o.o., OIB: 39893988753 sa sjedištem u Ljudevita Gaja 49, 48350 Đurđevac</w:t>
      </w:r>
      <w:r w:rsidR="00740917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40917">
        <w:t>12.795,39</w:t>
      </w:r>
      <w:r w:rsidR="00740917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740917" w:rsidRPr="00740917">
        <w:t xml:space="preserve"> </w:t>
      </w:r>
      <w:r w:rsidR="00740917">
        <w:t>STAN d.o.o., OIB: 39893988753 sa sjedištem u Ljudevita Gaja 49, 48350 Đurđevac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311FF0">
        <w:rPr>
          <w:lang w:val="hr-HR"/>
        </w:rPr>
        <w:t>ana 24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40917">
        <w:t>STAN d.o.o., OIB: 39893988753 sa sjedištem u Ljudevita Gaja 49, 48350 Đurđevac.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740917">
        <w:t>nje u ukupnom iznosu od 12.795,39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DE40D6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944" w:rsidP="007F64E0" w:rsidR="00E12944">
      <w:r>
        <w:separator/>
      </w:r>
    </w:p>
  </w:endnote>
  <w:endnote w:id="0" w:type="continuationSeparator">
    <w:p w:rsidRDefault="00E12944" w:rsidP="007F64E0" w:rsidR="00E1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944" w:rsidP="007F64E0" w:rsidR="00E12944">
      <w:r>
        <w:separator/>
      </w:r>
    </w:p>
  </w:footnote>
  <w:footnote w:id="0" w:type="continuationSeparator">
    <w:p w:rsidRDefault="00E12944" w:rsidP="007F64E0" w:rsidR="00E12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B42BA2">
      <w:rPr>
        <w:lang w:val="hr-HR"/>
      </w:rPr>
      <w:t>St-895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7355" w:rsidRPr="005E735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E7355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40D6"/>
    <w:rsid w:val="00DE6D7F"/>
    <w:rsid w:val="00E01002"/>
    <w:rsid w:val="00E02871"/>
    <w:rsid w:val="00E07BBE"/>
    <w:rsid w:val="00E11361"/>
    <w:rsid w:val="00E12843"/>
    <w:rsid w:val="00E12944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7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7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St-895/2015</izvorni_sadrzaj>
    <derivirana_varijabla naziv="DomainObject.Predmet.OznakaBroj_1">St-895/2015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 proizvodnja i usluge d.o.o.</izvorni_sadrzaj>
    <derivirana_varijabla naziv="DomainObject.Predmet.ProtustrankaFormated_1">  STAN proizvodnja i usluge d.o.o.</derivirana_varijabla>
  </DomainObject.Predmet.ProtustrankaFormated>
  <DomainObject.Predmet.ProtustrankaFormatedOIB>
    <izvorni_sadrzaj>  STAN proizvodnja i usluge d.o.o., OIB 39893988753</izvorni_sadrzaj>
    <derivirana_varijabla naziv="DomainObject.Predmet.ProtustrankaFormatedOIB_1">  STAN proizvodnja i usluge d.o.o., OIB 39893988753</derivirana_varijabla>
  </DomainObject.Predmet.ProtustrankaFormatedOIB>
  <DomainObject.Predmet.ProtustrankaFormatedWithAdress>
    <izvorni_sadrzaj> STAN proizvodnja i usluge d.o.o., Ljudevita Gaja 49, 48350 Đurđevac</izvorni_sadrzaj>
    <derivirana_varijabla naziv="DomainObject.Predmet.ProtustrankaFormatedWithAdress_1"> STAN proizvodnja i usluge d.o.o., Ljudevita Gaja 49, 48350 Đurđevac</derivirana_varijabla>
  </DomainObject.Predmet.ProtustrankaFormatedWithAdress>
  <DomainObject.Predmet.ProtustrankaFormatedWithAdressOIB>
    <izvorni_sadrzaj> STAN proizvodnja i usluge d.o.o., OIB 39893988753, Ljudevita Gaja 49, 48350 Đurđevac</izvorni_sadrzaj>
    <derivirana_varijabla naziv="DomainObject.Predmet.ProtustrankaFormatedWithAdressOIB_1"> STAN proizvodnja i usluge d.o.o., OIB 39893988753, Ljudevita Gaja 49, 48350 Đurđevac</derivirana_varijabla>
  </DomainObject.Predmet.ProtustrankaFormatedWithAdressOIB>
  <DomainObject.Predmet.ProtustrankaWithAdress>
    <izvorni_sadrzaj>STAN proizvodnja i usluge d.o.o. Ljudevita Gaja 49, 48350 Đurđevac</izvorni_sadrzaj>
    <derivirana_varijabla naziv="DomainObject.Predmet.ProtustrankaWithAdress_1">STAN proizvodnja i usluge d.o.o. Ljudevita Gaja 49, 48350 Đurđevac</derivirana_varijabla>
  </DomainObject.Predmet.ProtustrankaWithAdress>
  <DomainObject.Predmet.ProtustrankaWithAdressOIB>
    <izvorni_sadrzaj>STAN proizvodnja i usluge d.o.o., OIB 39893988753, Ljudevita Gaja 49, 48350 Đurđevac</izvorni_sadrzaj>
    <derivirana_varijabla naziv="DomainObject.Predmet.ProtustrankaWithAdressOIB_1">STAN proizvodnja i usluge d.o.o., OIB 39893988753, Ljudevita Gaja 49, 48350 Đurđevac</derivirana_varijabla>
  </DomainObject.Predmet.ProtustrankaWithAdressOIB>
  <DomainObject.Predmet.ProtustrankaNazivFormated>
    <izvorni_sadrzaj>STAN proizvodnja i usluge d.o.o.</izvorni_sadrzaj>
    <derivirana_varijabla naziv="DomainObject.Predmet.ProtustrankaNazivFormated_1">STAN proizvodnja i usluge d.o.o.</derivirana_varijabla>
  </DomainObject.Predmet.ProtustrankaNazivFormated>
  <DomainObject.Predmet.ProtustrankaNazivFormatedOIB>
    <izvorni_sadrzaj>STAN proizvodnja i usluge d.o.o., OIB 39893988753</izvorni_sadrzaj>
    <derivirana_varijabla naziv="DomainObject.Predmet.ProtustrankaNazivFormatedOIB_1">STAN proizvodnja i usluge d.o.o., OIB 39893988753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12795.39</izvorni_sadrzaj>
    <derivirana_varijabla naziv="DomainObject.Predmet.TrenutnaVrijednost_1">12795.39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 proizvodnja i usluge d.o.o.</item>
    </izvorni_sadrzaj>
    <derivirana_varijabla naziv="DomainObject.Predmet.ProtuStrankaListFormated_1">
      <item>STAN proizvodnja i usluge d.o.o.</item>
    </derivirana_varijabla>
  </DomainObject.Predmet.ProtuStrankaListFormated>
  <DomainObject.Predmet.ProtuStrankaListFormatedOIB>
    <izvorni_sadrzaj>
      <item>STAN proizvodnja i usluge d.o.o., OIB 39893988753</item>
    </izvorni_sadrzaj>
    <derivirana_varijabla naziv="DomainObject.Predmet.ProtuStrankaListFormatedOIB_1">
      <item>STAN proizvodnja i usluge d.o.o., OIB 39893988753</item>
    </derivirana_varijabla>
  </DomainObject.Predmet.ProtuStrankaListFormatedOIB>
  <DomainObject.Predmet.ProtuStrankaListFormatedWithAdress>
    <izvorni_sadrzaj>
      <item>STAN proizvodnja i usluge d.o.o., Ljudevita Gaja 49, 48350 Đurđevac</item>
    </izvorni_sadrzaj>
    <derivirana_varijabla naziv="DomainObject.Predmet.ProtuStrankaListFormatedWithAdress_1">
      <item>STAN proizvodnja i usluge d.o.o., Ljudevita Gaja 49, 48350 Đurđevac</item>
    </derivirana_varijabla>
  </DomainObject.Predmet.ProtuStrankaListFormatedWithAdress>
  <DomainObject.Predmet.ProtuStrankaListFormatedWithAdressOIB>
    <izvorni_sadrzaj>
      <item>STAN proizvodnja i usluge d.o.o., OIB 39893988753, Ljudevita Gaja 49, 48350 Đurđevac</item>
    </izvorni_sadrzaj>
    <derivirana_varijabla naziv="DomainObject.Predmet.ProtuStrankaListFormatedWithAdressOIB_1">
      <item>STAN proizvodnja i usluge d.o.o., OIB 39893988753, Ljudevita Gaja 49, 48350 Đurđevac</item>
    </derivirana_varijabla>
  </DomainObject.Predmet.ProtuStrankaListFormatedWithAdressOIB>
  <DomainObject.Predmet.ProtuStrankaListNazivFormated>
    <izvorni_sadrzaj>
      <item>STAN proizvodnja i usluge d.o.o.</item>
    </izvorni_sadrzaj>
    <derivirana_varijabla naziv="DomainObject.Predmet.ProtuStrankaListNazivFormated_1">
      <item>STAN proizvodnja i usluge d.o.o.</item>
    </derivirana_varijabla>
  </DomainObject.Predmet.ProtuStrankaListNazivFormated>
  <DomainObject.Predmet.ProtuStrankaListNazivFormatedOIB>
    <izvorni_sadrzaj>
      <item>STAN proizvodnja i usluge d.o.o., OIB 39893988753</item>
    </izvorni_sadrzaj>
    <derivirana_varijabla naziv="DomainObject.Predmet.ProtuStrankaListNazivFormatedOIB_1">
      <item>STAN proizvodnja i usluge d.o.o., OIB 39893988753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 proizvodnja i usluge d.o.o.</izvorni_sadrzaj>
    <derivirana_varijabla naziv="DomainObject.Predmet.ProtustrankaIDrugi_1">STAN proizvodnja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STAN proizvodnja i usluge d.o.o., OIB 39893988753, Ljudevita Gaja 49, 48350 Đurđevac</izvorni_sadrzaj>
    <derivirana_varijabla naziv="DomainObject.Predmet.ProtustrankaIDrugiAdressOIB_1">STAN proizvodnja i usluge d.o.o., OIB 39893988753, Ljudevita Gaja 49,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 proizvodnja i usluge d.o.o.</item>
      <item>E-oglasna ploča</item>
      <item>Sudski registar, Trgovački sud u Varaždinu</item>
    </izvorni_sadrzaj>
    <derivirana_varijabla naziv="DomainObject.Predmet.SudioniciListNaziv_1">
      <item>Financijska agencija</item>
      <item>STAN proizvodnja i usluge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STAN proizvodnja i usluge d.o.o., OIB 39893988753, Ljudevita Gaja 49,48350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STAN proizvodnja i usluge d.o.o., OIB 39893988753, Ljudevita Gaja 49,48350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39893988753</item>
      <item>, OIB null</item>
      <item>, OIB null</item>
    </izvorni_sadrzaj>
    <derivirana_varijabla naziv="DomainObject.Predmet.SudioniciListNazivOIB_1">
      <item>, OIB 85821130368</item>
      <item>, OIB 39893988753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2280</properties:Characters>
  <properties:Lines>66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2016-02-02T09:40:00Z</dcterms:created>
  <dc:creator>user</dc:creator>
  <cp:lastModifiedBy>Maja Marčec</cp:lastModifiedBy>
  <cp:lastPrinted>2016-02-02T10:58:00Z</cp:lastPrinted>
  <dcterms:modified xmlns:xsi="http://www.w3.org/2001/XMLSchema-instance" xsi:type="dcterms:W3CDTF">2016-02-02T10:59:00Z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