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7b0b" w14:paraId="c057b0b" w:rsidRDefault="00AE649C" w:rsidP="00FA5B5E" w:rsidR="00AE649C" w:rsidRPr="00B76F3C">
      <w:pPr>
        <w:pStyle w:val="Naslov3"/>
        <w15:collapsed w:val="false"/>
      </w:pPr>
    </w:p>
    <w:p w:rsidRDefault="0091371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13716" w:rsidP="00913716" w:rsidR="00913716" w:rsidRPr="00913716">
      <w:pPr>
        <w:spacing w:after="0"/>
        <w:jc w:val="right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Poslovni broj: 3 St-237/15-7</w:t>
      </w:r>
    </w:p>
    <w:p w:rsidRDefault="00913716" w:rsidP="00913716" w:rsidR="00913716" w:rsidRPr="009137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13716" w:rsidP="00913716" w:rsidR="00913716" w:rsidRPr="009137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13716" w:rsidP="00913716" w:rsidR="00913716" w:rsidRPr="00913716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13716" w:rsidP="00913716" w:rsidR="00913716" w:rsidRPr="00913716">
      <w:pPr>
        <w:spacing w:after="0"/>
        <w:ind w:firstLine="708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REPUBLIKA HRVATSKA</w:t>
      </w:r>
    </w:p>
    <w:p w:rsidRDefault="00913716" w:rsidP="00913716" w:rsidR="00913716" w:rsidRPr="00913716">
      <w:pPr>
        <w:spacing w:after="0"/>
        <w:ind w:firstLine="708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TRGOVAČKI SUD U ZADRU</w:t>
      </w:r>
    </w:p>
    <w:p w:rsidRDefault="00913716" w:rsidP="00913716" w:rsidR="00913716" w:rsidRPr="00913716">
      <w:pPr>
        <w:spacing w:after="0"/>
        <w:ind w:firstLine="708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Zadar, Dr. Franje Tuđmana 35.</w:t>
      </w:r>
    </w:p>
    <w:p w:rsidRDefault="00913716" w:rsidP="00913716" w:rsidR="00913716" w:rsidRPr="00913716">
      <w:pPr>
        <w:spacing w:after="0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ab/>
        <w:t>R E PU B L I K A   H R V A T S K A</w:t>
      </w:r>
      <w:r w:rsidRPr="00913716">
        <w:rPr>
          <w:rFonts w:cs="Times New Roman" w:eastAsia="Times New Roman"/>
          <w:lang w:eastAsia="hr-HR"/>
        </w:rPr>
        <w:tab/>
      </w:r>
    </w:p>
    <w:p w:rsidRDefault="00913716" w:rsidP="00913716" w:rsidR="00913716" w:rsidRPr="009137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center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 xml:space="preserve">Z A K LJ U Č A K </w:t>
      </w:r>
    </w:p>
    <w:p w:rsidRDefault="00913716" w:rsidP="00913716" w:rsidR="00913716" w:rsidRPr="009137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ab/>
        <w:t xml:space="preserve">Trgovački sud u Zadru, OIB </w:t>
      </w:r>
      <w:r w:rsidRPr="00913716">
        <w:rPr>
          <w:rFonts w:cs="Times New Roman" w:eastAsia="Times New Roman"/>
          <w:szCs w:val="20"/>
          <w:lang w:eastAsia="hr-HR"/>
        </w:rPr>
        <w:t xml:space="preserve">39670464653, </w:t>
      </w:r>
      <w:r w:rsidRPr="00913716">
        <w:rPr>
          <w:rFonts w:cs="Times New Roman" w:eastAsia="Times New Roman"/>
          <w:lang w:eastAsia="hr-HR"/>
        </w:rPr>
        <w:t xml:space="preserve">po stečajnoj sutkinji Tini Grgas, odlučujući o zahtjevu FINA-e, Regionalnog centra Split, Podružnice Zadar, za provedbu skraćenoga stečajnog postupka nad dužnikom  PRINCESSA-TOURS d.o.o. Zadar, Ulica Grge Novaka 27, Zadar, OIB: 18906858102,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13716">
          <w:rPr>
            <w:rFonts w:cs="Times New Roman" w:eastAsia="Times New Roman"/>
            <w:lang w:eastAsia="hr-HR"/>
          </w:rPr>
          <w:t>11. st</w:t>
        </w:r>
      </w:smartTag>
      <w:r w:rsidRPr="00913716">
        <w:rPr>
          <w:rFonts w:cs="Times New Roman" w:eastAsia="Times New Roman"/>
          <w:lang w:eastAsia="hr-HR"/>
        </w:rPr>
        <w:t>. 3. Stečajnog zakona (Narodne novine 71/15), 10. veljače 2016.,</w:t>
      </w: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center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z a k lj u č i o  j e</w:t>
      </w: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Poziva se Financijska agencija u roku od 8 dana od dana primitka pisanog otpravka ovog zaključka, dostaviti podatak na okolnost da li uvodno označeni dužnik na dan zaprimanja istog u očevidniku redoslijeda za plaćanje ima evidentiranih neizvršenih osnova za plaćanje, a budući dužnik u podnesku od 22. siječnja 2016. navodi kako je podmirio predmetno dugovanje.</w:t>
      </w: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center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U Zadru 10. veljače 2016.</w:t>
      </w:r>
    </w:p>
    <w:p w:rsidRDefault="00913716" w:rsidP="00913716" w:rsidR="00913716" w:rsidRPr="0091371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Za točnost otpravka-ovlaštena službenica:                                                 Sutkinja:</w:t>
      </w:r>
    </w:p>
    <w:p w:rsidRDefault="00913716" w:rsidP="00913716" w:rsidR="00913716" w:rsidRPr="00913716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Nena Mužanović                                                                                         Tina Grgas, v.r.</w:t>
      </w:r>
    </w:p>
    <w:p w:rsidRDefault="00913716" w:rsidP="00913716" w:rsidR="00913716" w:rsidRPr="009137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right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 xml:space="preserve"> </w:t>
      </w: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UPUTA O PRAVNOM LIJEKU</w:t>
      </w:r>
    </w:p>
    <w:p w:rsidRDefault="00913716" w:rsidP="00913716" w:rsidR="00913716" w:rsidRPr="0091371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Protiv ovog zaključka nije dopuštena žalba.</w:t>
      </w: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3716" w:rsidP="00913716" w:rsidR="00913716" w:rsidRPr="00913716">
      <w:pPr>
        <w:spacing w:after="0"/>
        <w:jc w:val="both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DNA:</w:t>
      </w:r>
    </w:p>
    <w:p w:rsidRDefault="00913716" w:rsidP="00913716" w:rsidR="00913716" w:rsidRPr="009137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 xml:space="preserve">FINA-e, Regionalnog centra Split, Podružnice Zadar- elektronskim putem </w:t>
      </w:r>
    </w:p>
    <w:p w:rsidRDefault="00913716" w:rsidP="00913716" w:rsidR="00913716" w:rsidRPr="009137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13716">
        <w:rPr>
          <w:rFonts w:cs="Times New Roman" w:eastAsia="Times New Roman"/>
          <w:lang w:eastAsia="hr-HR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16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0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St-237/2015-6</izvorni_sadrzaj>
    <derivirana_varijabla naziv="DomainObject.Oznaka_1">St-237/2015-6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PRINCESSA-TOURS d.o.o. za usluge putničke agencije, prijevoz putnika i prodaju</izvorni_sadrzaj>
    <derivirana_varijabla naziv="DomainObject.Predmet.ProtustrankaFormated_1">  PRINCESSA-TOURS d.o.o. za usluge putničke agencije, prijevoz putnika i prodaju</derivirana_varijabla>
  </DomainObject.Predmet.ProtustrankaFormated>
  <DomainObject.Predmet.ProtustrankaFormatedOIB>
    <izvorni_sadrzaj>  PRINCESSA-TOURS d.o.o. za usluge putničke agencije, prijevoz putnika i prodaju, OIB 18906858102</izvorni_sadrzaj>
    <derivirana_varijabla naziv="DomainObject.Predmet.ProtustrankaFormatedOIB_1">  PRINCESSA-TOURS d.o.o. za usluge putničke agencije, prijevoz putnika i prodaju, OIB 18906858102</derivirana_varijabla>
  </DomainObject.Predmet.ProtustrankaFormatedOIB>
  <DomainObject.Predmet.ProtustrankaFormatedWithAdress>
    <izvorni_sadrzaj> PRINCESSA-TOURS d.o.o. za usluge putničke agencije, prijevoz putnika i prodaju, Ulica Grge Novaka 27, 23000 Zadar</izvorni_sadrzaj>
    <derivirana_varijabla naziv="DomainObject.Predmet.ProtustrankaFormatedWithAdress_1"> PRINCESSA-TOURS d.o.o. za usluge putničke agencije, prijevoz putnika i prodaju, Ulica Grge Novaka 27, 23000 Zadar</derivirana_varijabla>
  </DomainObject.Predmet.ProtustrankaFormatedWithAdress>
  <DomainObject.Predmet.ProtustrankaFormatedWithAdressOIB>
    <izvorni_sadrzaj> PRINCESSA-TOURS d.o.o. za usluge putničke agencije, prijevoz putnika i prodaju, OIB 18906858102, Ulica Grge Novaka 27, 23000 Zadar</izvorni_sadrzaj>
    <derivirana_varijabla naziv="DomainObject.Predmet.ProtustrankaFormatedWithAdressOIB_1"> PRINCESSA-TOURS d.o.o. za usluge putničke agencije, prijevoz putnika i prodaju, OIB 18906858102, Ulica Grge Novaka 27, 23000 Zadar</derivirana_varijabla>
  </DomainObject.Predmet.ProtustrankaFormatedWithAdressOIB>
  <DomainObject.Predmet.ProtustrankaWithAdress>
    <izvorni_sadrzaj>PRINCESSA-TOURS d.o.o. za usluge putničke agencije, prijevoz putnika i prodaju Ulica Grge Novaka 27, 23000 Zadar</izvorni_sadrzaj>
    <derivirana_varijabla naziv="DomainObject.Predmet.ProtustrankaWithAdress_1">PRINCESSA-TOURS d.o.o. za usluge putničke agencije, prijevoz putnika i prodaju Ulica Grge Novaka 27, 23000 Zadar</derivirana_varijabla>
  </DomainObject.Predmet.ProtustrankaWithAdress>
  <DomainObject.Predmet.ProtustrankaWithAdressOIB>
    <izvorni_sadrzaj>PRINCESSA-TOURS d.o.o. za usluge putničke agencije, prijevoz putnika i prodaju, OIB 18906858102, Ulica Grge Novaka 27, 23000 Zadar</izvorni_sadrzaj>
    <derivirana_varijabla naziv="DomainObject.Predmet.ProtustrankaWithAdressOIB_1">PRINCESSA-TOURS d.o.o. za usluge putničke agencije, prijevoz putnika i prodaju, OIB 18906858102, Ulica Grge Novaka 27, 23000 Zadar</derivirana_varijabla>
  </DomainObject.Predmet.ProtustrankaWithAdressOIB>
  <DomainObject.Predmet.ProtustrankaNazivFormated>
    <izvorni_sadrzaj>PRINCESSA-TOURS d.o.o. za usluge putničke agencije, prijevoz putnika i prodaju</izvorni_sadrzaj>
    <derivirana_varijabla naziv="DomainObject.Predmet.ProtustrankaNazivFormated_1">PRINCESSA-TOURS d.o.o. za usluge putničke agencije, prijevoz putnika i prodaju</derivirana_varijabla>
  </DomainObject.Predmet.ProtustrankaNazivFormated>
  <DomainObject.Predmet.ProtustrankaNazivFormatedOIB>
    <izvorni_sadrzaj>PRINCESSA-TOURS d.o.o. za usluge putničke agencije, prijevoz putnika i prodaju, OIB 18906858102</izvorni_sadrzaj>
    <derivirana_varijabla naziv="DomainObject.Predmet.ProtustrankaNazivFormatedOIB_1">PRINCESSA-TOURS d.o.o. za usluge putničke agencije, prijevoz putnika i prodaju, OIB 18906858102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13359.65</izvorni_sadrzaj>
    <derivirana_varijabla naziv="DomainObject.Predmet.TrenutnaVrijednost_1">13359.65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PRINCESSA-TOURS d.o.o. za usluge putničke agencije, prijevoz putnika i prodaju</item>
    </izvorni_sadrzaj>
    <derivirana_varijabla naziv="DomainObject.Predmet.ProtuStrankaListFormated_1">
      <item>PRINCESSA-TOURS d.o.o. za usluge putničke agencije, prijevoz putnika i prodaju</item>
    </derivirana_varijabla>
  </DomainObject.Predmet.ProtuStrankaListFormated>
  <DomainObject.Predmet.ProtuStrankaListFormatedOIB>
    <izvorni_sadrzaj>
      <item>PRINCESSA-TOURS d.o.o. za usluge putničke agencije, prijevoz putnika i prodaju, OIB 18906858102</item>
    </izvorni_sadrzaj>
    <derivirana_varijabla naziv="DomainObject.Predmet.ProtuStrankaListFormatedOIB_1">
      <item>PRINCESSA-TOURS d.o.o. za usluge putničke agencije, prijevoz putnika i prodaju, OIB 18906858102</item>
    </derivirana_varijabla>
  </DomainObject.Predmet.ProtuStrankaListFormatedOIB>
  <DomainObject.Predmet.ProtuStrankaListFormatedWithAdress>
    <izvorni_sadrzaj>
      <item>PRINCESSA-TOURS d.o.o. za usluge putničke agencije, prijevoz putnika i prodaju, Ulica Grge Novaka 27, 23000 Zadar</item>
    </izvorni_sadrzaj>
    <derivirana_varijabla naziv="DomainObject.Predmet.ProtuStrankaListFormatedWithAdress_1">
      <item>PRINCESSA-TOURS d.o.o. za usluge putničke agencije, prijevoz putnika i prodaju, Ulica Grge Novaka 27, 23000 Zadar</item>
    </derivirana_varijabla>
  </DomainObject.Predmet.ProtuStrankaListFormatedWithAdress>
  <DomainObject.Predmet.ProtuStrankaListFormatedWithAdressOIB>
    <izvorni_sadrzaj>
      <item>PRINCESSA-TOURS d.o.o. za usluge putničke agencije, prijevoz putnika i prodaju, OIB 18906858102, Ulica Grge Novaka 27, 23000 Zadar</item>
    </izvorni_sadrzaj>
    <derivirana_varijabla naziv="DomainObject.Predmet.ProtuStrankaListFormatedWithAdressOIB_1">
      <item>PRINCESSA-TOURS d.o.o. za usluge putničke agencije, prijevoz putnika i prodaju, OIB 18906858102, Ulica Grge Novaka 27, 23000 Zadar</item>
    </derivirana_varijabla>
  </DomainObject.Predmet.ProtuStrankaListFormatedWithAdressOIB>
  <DomainObject.Predmet.ProtuStrankaListNazivFormated>
    <izvorni_sadrzaj>
      <item>PRINCESSA-TOURS d.o.o. za usluge putničke agencije, prijevoz putnika i prodaju</item>
    </izvorni_sadrzaj>
    <derivirana_varijabla naziv="DomainObject.Predmet.ProtuStrankaListNazivFormated_1">
      <item>PRINCESSA-TOURS d.o.o. za usluge putničke agencije, prijevoz putnika i prodaju</item>
    </derivirana_varijabla>
  </DomainObject.Predmet.ProtuStrankaListNazivFormated>
  <DomainObject.Predmet.ProtuStrankaListNazivFormatedOIB>
    <izvorni_sadrzaj>
      <item>PRINCESSA-TOURS d.o.o. za usluge putničke agencije, prijevoz putnika i prodaju, OIB 18906858102</item>
    </izvorni_sadrzaj>
    <derivirana_varijabla naziv="DomainObject.Predmet.ProtuStrankaListNazivFormatedOIB_1">
      <item>PRINCESSA-TOURS d.o.o. za usluge putničke agencije, prijevoz putnika i prodaju, OIB 18906858102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St-237/2015-6</izvorni_sadrzaj>
    <derivirana_varijabla naziv="DomainObject.PoslovniBrojDokumenta_1">St-237/2015-6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PRINCESSA-TOURS d.o.o. za usluge putničke agencije, prijevoz putnika i prodaju</izvorni_sadrzaj>
    <derivirana_varijabla naziv="DomainObject.Predmet.ProtustrankaIDrugi_1">PRINCESSA-TOURS d.o.o. za usluge putničke agencije, prijevoz putnika i prodaju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PRINCESSA-TOURS d.o.o. za usluge putničke agencije, prijevoz putnika i prodaju, OIB 18906858102, Ulica Grge Novaka 27, 23000 Zadar</izvorni_sadrzaj>
    <derivirana_varijabla naziv="DomainObject.Predmet.ProtustrankaIDrugiAdressOIB_1">PRINCESSA-TOURS d.o.o. za usluge putničke agencije, prijevoz putnika i prodaju, OIB 18906858102, Ulica Grge Novaka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PRINCESSA-TOURS d.o.o. za usluge putničke agencije, prijevoz putnika i prodaju</item>
    </izvorni_sadrzaj>
    <derivirana_varijabla naziv="DomainObject.Predmet.SudioniciListNaziv_1">
      <item>FINA</item>
      <item>PRINCESSA-TOURS d.o.o. za usluge putničke agencije, prijevoz putnika i prodaju</item>
    </derivirana_varijabla>
  </DomainObject.Predmet.SudioniciListNaziv>
  <DomainObject.Predmet.SudioniciListAdressOIB>
    <izvorni_sadrzaj>
      <item>FINA, OIB 85821130368</item>
      <item>PRINCESSA-TOURS d.o.o. za usluge putničke agencije, prijevoz putnika i prodaju, OIB 18906858102, Ulica Grge Novaka 27,23000 Zadar</item>
    </izvorni_sadrzaj>
    <derivirana_varijabla naziv="DomainObject.Predmet.SudioniciListAdressOIB_1">
      <item>FINA, OIB 85821130368</item>
      <item>PRINCESSA-TOURS d.o.o. za usluge putničke agencije, prijevoz putnika i prodaju, OIB 18906858102,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A51D8-4527-4E31-9557-275FF4E61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999</properties:Characters>
  <properties:Lines>48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2016-02-10T09:10:00Z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