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7f21" w14:paraId="91a7f21" w:rsidRDefault="008A6CD2" w:rsidP="00910611" w:rsidR="008A6CD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CD2" w:rsidP="00910611" w:rsidR="008A6CD2">
      <w:r>
        <w:rPr>
          <w:rFonts w:eastAsia="MS Mincho"/>
        </w:rPr>
        <w:t>REPUBLIKA HRVATSKA</w:t>
      </w:r>
    </w:p>
    <w:p w:rsidRDefault="008A6CD2" w:rsidP="00910611" w:rsidR="008A6CD2">
      <w:r>
        <w:rPr>
          <w:rFonts w:eastAsia="MS Mincho"/>
        </w:rPr>
        <w:t>TRGOVAČKI SUD U RIJECI</w:t>
      </w:r>
    </w:p>
    <w:p w:rsidRDefault="008A6CD2" w:rsidR="008A6CD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BB5DCB">
      <w:pPr>
        <w:jc w:val="center"/>
      </w:pPr>
    </w:p>
    <w:p w:rsidRDefault="008965DC" w:rsidP="0073588E" w:rsidR="008965DC" w:rsidRPr="00BB5DCB">
      <w:pPr>
        <w:jc w:val="center"/>
        <w:rPr>
          <w:bCs/>
        </w:rPr>
      </w:pP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E P U B L I K A    H R V A T S K A</w:t>
      </w: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J E Š E N J E</w:t>
      </w:r>
    </w:p>
    <w:p w:rsidRDefault="008965DC" w:rsidP="008965DC" w:rsidR="008965DC">
      <w:pPr>
        <w:jc w:val="both"/>
      </w:pPr>
    </w:p>
    <w:p w:rsidRDefault="00915A70" w:rsidP="008965DC" w:rsidR="00915A70" w:rsidRPr="00BB5DCB">
      <w:pPr>
        <w:jc w:val="both"/>
      </w:pPr>
    </w:p>
    <w:p w:rsidRDefault="0056246A" w:rsidP="0056246A" w:rsidR="0056246A" w:rsidRPr="006D0DDC">
      <w:pPr>
        <w:jc w:val="both"/>
        <w:rPr>
          <w:b/>
        </w:rPr>
      </w:pPr>
      <w:r w:rsidRPr="006D0DDC">
        <w:t xml:space="preserve">Trgovački sud u Rijeci, po sucu Veri Jelenović, kao sucu pojedincu, postupajući po prijedlogu LIMITLESS AIRWAYS d.o.o. za zračni prijevoz Omišalj (Općina Omišalj), Hamec 1, OIB: 19832391108, kojeg zastupa </w:t>
      </w:r>
      <w:r w:rsidRPr="006D0DDC">
        <w:rPr>
          <w:bCs/>
        </w:rPr>
        <w:t>Branko Lin, odvjetnik u Rijeci, Korzo 22/III,</w:t>
      </w:r>
      <w:r w:rsidRPr="006D0DDC">
        <w:t xml:space="preserve">  za otvaranje stečajnog postupka nad dužnikom LIMITLESS AIRWAYS d.o.o. za zračni prijevoz Omišalj (Općina Omišalj), Hamec 1, OIB: 19832391108, dana </w:t>
      </w:r>
      <w:r>
        <w:t>14. veljače 2018</w:t>
      </w:r>
      <w:r w:rsidRPr="006D0DDC">
        <w:t xml:space="preserve">. </w:t>
      </w:r>
    </w:p>
    <w:p w:rsidRDefault="0073588E" w:rsidP="0073588E" w:rsidR="0073588E" w:rsidRPr="00BB5DCB">
      <w:pPr>
        <w:jc w:val="both"/>
      </w:pPr>
      <w:r w:rsidRPr="00BB5DCB">
        <w:t xml:space="preserve"> </w:t>
      </w: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r i j e š i o  j e</w:t>
      </w:r>
    </w:p>
    <w:p w:rsidRDefault="0073588E" w:rsidP="0073588E" w:rsidR="0073588E" w:rsidRPr="00BB5DCB">
      <w:pPr>
        <w:jc w:val="center"/>
        <w:rPr>
          <w:bCs/>
        </w:rPr>
      </w:pPr>
    </w:p>
    <w:p w:rsidRDefault="006319A6" w:rsidP="00B712DB" w:rsidR="00D61648" w:rsidRPr="00BB5DCB">
      <w:pPr>
        <w:ind w:firstLine="720"/>
        <w:jc w:val="both"/>
      </w:pPr>
      <w:r w:rsidRPr="00BB5DCB">
        <w:t xml:space="preserve">I. </w:t>
      </w:r>
      <w:r w:rsidR="00D61648" w:rsidRPr="00BB5DCB">
        <w:t xml:space="preserve">Privremenom stečajnom upravitelju </w:t>
      </w:r>
      <w:r w:rsidR="0056246A">
        <w:t>Dušanu Crljenku, OIB: 03602703658, Brca 8, Rijeka</w:t>
      </w:r>
      <w:r w:rsidR="00BB5DCB" w:rsidRPr="00BB5DCB">
        <w:t xml:space="preserve"> </w:t>
      </w:r>
      <w:r w:rsidR="0073588E" w:rsidRPr="00BB5DCB">
        <w:t xml:space="preserve">određuje se jednokratna nagrada za poslove obavljene u prethodnom postupku u iznosu </w:t>
      </w:r>
      <w:r w:rsidR="00A972F7" w:rsidRPr="00BB5DCB">
        <w:t xml:space="preserve">od </w:t>
      </w:r>
      <w:r w:rsidR="0056246A">
        <w:t>6</w:t>
      </w:r>
      <w:r w:rsidR="00A71FB8" w:rsidRPr="00BB5DCB">
        <w:t>.000,00</w:t>
      </w:r>
      <w:r w:rsidR="00EF1D21" w:rsidRPr="00BB5DCB">
        <w:t xml:space="preserve"> kn </w:t>
      </w:r>
      <w:r w:rsidR="00D61648" w:rsidRPr="00BB5DCB">
        <w:t>u bruto iznosu, to jest iznosu prije odbitka pripadajućih doprinosa iz osnovice, poreza ili drugih naknada.</w:t>
      </w:r>
      <w:r w:rsidR="00B17D82" w:rsidRPr="00BB5DCB">
        <w:t xml:space="preserve"> </w:t>
      </w:r>
    </w:p>
    <w:p w:rsidRDefault="006319A6" w:rsidP="00B712DB" w:rsidR="006319A6">
      <w:pPr>
        <w:ind w:firstLine="720"/>
        <w:jc w:val="both"/>
      </w:pPr>
      <w:r w:rsidRPr="00BB5DCB">
        <w:t xml:space="preserve">II. Privremenom stečajnom upravitelju </w:t>
      </w:r>
      <w:r w:rsidR="0056246A">
        <w:t>Dušanu Crljenku, OIB: 03602703658, Brca 8, Rijeka</w:t>
      </w:r>
      <w:r w:rsidRPr="00BB5DCB">
        <w:t xml:space="preserve">, određuje se naknada troškova učinjenih u prethodnom postupku u iznosu od </w:t>
      </w:r>
      <w:r w:rsidR="0056246A">
        <w:t>420,00</w:t>
      </w:r>
      <w:r w:rsidRPr="00BB5DCB">
        <w:t xml:space="preserve"> kn neto. </w:t>
      </w:r>
    </w:p>
    <w:p w:rsidRDefault="000C7977" w:rsidP="00B712DB" w:rsidR="000C7977" w:rsidRPr="00BB5DCB">
      <w:pPr>
        <w:ind w:firstLine="720"/>
        <w:jc w:val="both"/>
      </w:pPr>
      <w:r>
        <w:t>III. Nalaže se računovodstvu da po pravomoćnosti ovog rješenja isplati p</w:t>
      </w:r>
      <w:r w:rsidRPr="00BB5DCB">
        <w:t>r</w:t>
      </w:r>
      <w:r>
        <w:t>ivr</w:t>
      </w:r>
      <w:r w:rsidRPr="00BB5DCB">
        <w:t xml:space="preserve">emenom stečajnom upravitelju </w:t>
      </w:r>
      <w:r>
        <w:t>Dušanu Crljenku, OIB: 03602703658, Brca 8, Rijeka iznose iz točke I. i II. izreke ovog rješenja na njego žiro račun IBAN: HR15 2340 0093 1004 4733 4 otvoren kod Privredne banke Zagreb d.d. Zagreb</w:t>
      </w:r>
      <w:r w:rsidR="006E616E">
        <w:t>, a iz</w:t>
      </w:r>
      <w:r w:rsidR="00915A70">
        <w:t xml:space="preserve"> sredstava predujma od 12.000,00 kn koje je dužnik </w:t>
      </w:r>
      <w:r w:rsidR="00915A70" w:rsidRPr="006D0DDC">
        <w:t>LIMITLESS AIRWAYS d.o.o. za zračni prijevoz Omišalj (Općina Omišalj), Hamec 1, OIB: 19832391108</w:t>
      </w:r>
      <w:r w:rsidR="00915A70">
        <w:t xml:space="preserve"> uplatio na prolazni depozit suda dana 27. veljače 2017</w:t>
      </w:r>
      <w:r>
        <w:t>.</w:t>
      </w:r>
    </w:p>
    <w:p w:rsidRDefault="008965DC" w:rsidP="0073588E" w:rsidR="008965DC">
      <w:pPr>
        <w:jc w:val="both"/>
      </w:pPr>
    </w:p>
    <w:p w:rsidRDefault="00915A70" w:rsidP="0073588E" w:rsidR="00915A70" w:rsidRPr="00BB5DCB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BB5DCB">
        <w:rPr>
          <w:bCs/>
        </w:rPr>
        <w:t>Obrazloženje</w:t>
      </w:r>
    </w:p>
    <w:p w:rsidRDefault="00915A70" w:rsidP="0073588E" w:rsidR="00915A70" w:rsidRPr="00BB5DCB">
      <w:pPr>
        <w:jc w:val="center"/>
        <w:rPr>
          <w:bCs/>
        </w:rPr>
      </w:pPr>
    </w:p>
    <w:p w:rsidRDefault="005562D0" w:rsidP="00B712DB" w:rsidR="0073588E" w:rsidRPr="00B712DB">
      <w:pPr>
        <w:jc w:val="both"/>
      </w:pPr>
      <w:r w:rsidRPr="00BB5DCB">
        <w:rPr>
          <w:bCs/>
        </w:rPr>
        <w:tab/>
      </w:r>
      <w:r w:rsidR="0073588E" w:rsidRPr="00BB5DCB">
        <w:rPr>
          <w:bCs/>
        </w:rPr>
        <w:t xml:space="preserve">Rješenjem </w:t>
      </w:r>
      <w:r w:rsidRPr="00BB5DCB">
        <w:rPr>
          <w:bCs/>
        </w:rPr>
        <w:t xml:space="preserve">ovog suda </w:t>
      </w:r>
      <w:r w:rsidR="00245085" w:rsidRPr="00BB5DCB">
        <w:t>p</w:t>
      </w:r>
      <w:r w:rsidRPr="00BB5DCB">
        <w:t>osl. br. 14. St-</w:t>
      </w:r>
      <w:r w:rsidR="0056246A">
        <w:t>59</w:t>
      </w:r>
      <w:r w:rsidR="00B712DB">
        <w:t>/2017-1</w:t>
      </w:r>
      <w:r w:rsidR="0056246A">
        <w:t>1</w:t>
      </w:r>
      <w:r w:rsidR="00B712DB">
        <w:t xml:space="preserve"> </w:t>
      </w:r>
      <w:r w:rsidR="0073588E" w:rsidRPr="00BB5DCB">
        <w:rPr>
          <w:bCs/>
        </w:rPr>
        <w:t xml:space="preserve">od </w:t>
      </w:r>
      <w:r w:rsidR="009C7D9A" w:rsidRPr="00BB5DCB">
        <w:rPr>
          <w:bCs/>
        </w:rPr>
        <w:t>1</w:t>
      </w:r>
      <w:r w:rsidR="00BB5DCB" w:rsidRPr="00BB5DCB">
        <w:rPr>
          <w:bCs/>
        </w:rPr>
        <w:t>5</w:t>
      </w:r>
      <w:r w:rsidR="009C7D9A" w:rsidRPr="00BB5DCB">
        <w:rPr>
          <w:bCs/>
        </w:rPr>
        <w:t xml:space="preserve">. </w:t>
      </w:r>
      <w:r w:rsidR="0056246A">
        <w:rPr>
          <w:bCs/>
        </w:rPr>
        <w:t>lipnja 2017</w:t>
      </w:r>
      <w:r w:rsidR="00887C10" w:rsidRPr="00BB5DCB">
        <w:rPr>
          <w:bCs/>
        </w:rPr>
        <w:t xml:space="preserve">. </w:t>
      </w:r>
      <w:r w:rsidR="0073588E" w:rsidRPr="00BB5DCB">
        <w:rPr>
          <w:bCs/>
        </w:rPr>
        <w:t xml:space="preserve">pokrenut je prethodni postupak radi utvrđivanja uvjeta za otvaranje stečajnog postupka nad dužnikom </w:t>
      </w:r>
      <w:r w:rsidR="0056246A" w:rsidRPr="006D0DDC">
        <w:t>LIMITLESS AIRWAYS d.o.o. za zračni prijevoz Omišalj (Općina Omišalj), Hamec 1, OIB: 19832391108</w:t>
      </w:r>
      <w:r w:rsidR="0056246A">
        <w:t xml:space="preserve"> i</w:t>
      </w:r>
      <w:r w:rsidR="0073588E" w:rsidRPr="00BB5DCB">
        <w:rPr>
          <w:bCs/>
        </w:rPr>
        <w:t xml:space="preserve"> imenovan privremeni stečajni upravitelj </w:t>
      </w:r>
      <w:r w:rsidR="0056246A" w:rsidRPr="0056246A">
        <w:rPr>
          <w:bCs/>
        </w:rPr>
        <w:t>Dušan Crljenko, OIB: 03602703658, Brca 8, Rijeka</w:t>
      </w:r>
      <w:r w:rsidR="0073588E" w:rsidRPr="00BB5DCB">
        <w:rPr>
          <w:bCs/>
        </w:rPr>
        <w:t>.</w:t>
      </w:r>
    </w:p>
    <w:p w:rsidRDefault="0073588E" w:rsidP="0073588E" w:rsidR="0073588E" w:rsidRPr="00BB5DCB">
      <w:pPr>
        <w:jc w:val="both"/>
        <w:rPr>
          <w:bCs/>
        </w:rPr>
      </w:pPr>
      <w:r w:rsidRPr="00BB5DCB">
        <w:rPr>
          <w:bCs/>
        </w:rPr>
        <w:t xml:space="preserve"> </w:t>
      </w:r>
      <w:r w:rsidRPr="00BB5DCB">
        <w:rPr>
          <w:bCs/>
        </w:rPr>
        <w:tab/>
        <w:t xml:space="preserve">U prethodnom postupku privremeni stečajni upravitelj je po nalogu suda podnio </w:t>
      </w:r>
      <w:r w:rsidR="005562D0" w:rsidRPr="00BB5DCB">
        <w:rPr>
          <w:bCs/>
        </w:rPr>
        <w:t xml:space="preserve">dana </w:t>
      </w:r>
      <w:r w:rsidR="0056246A">
        <w:t>29. studenoga</w:t>
      </w:r>
      <w:r w:rsidR="00B712DB">
        <w:t xml:space="preserve"> 2017</w:t>
      </w:r>
      <w:r w:rsidR="005562D0" w:rsidRPr="00BB5DCB">
        <w:rPr>
          <w:bCs/>
        </w:rPr>
        <w:t xml:space="preserve">. godine </w:t>
      </w:r>
      <w:r w:rsidRPr="00BB5DCB">
        <w:rPr>
          <w:bCs/>
        </w:rPr>
        <w:t>izvješće o gospodar</w:t>
      </w:r>
      <w:r w:rsidR="005562D0" w:rsidRPr="00BB5DCB">
        <w:rPr>
          <w:bCs/>
        </w:rPr>
        <w:t>sko-financijskom stanju dužnika</w:t>
      </w:r>
      <w:r w:rsidR="00482343" w:rsidRPr="00BB5DCB">
        <w:rPr>
          <w:bCs/>
        </w:rPr>
        <w:t>.</w:t>
      </w:r>
    </w:p>
    <w:p w:rsidRDefault="006319A6" w:rsidP="006319A6" w:rsidR="006319A6" w:rsidRPr="00BB5DCB">
      <w:pPr>
        <w:jc w:val="both"/>
      </w:pP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</w:t>
      </w:r>
      <w:r w:rsidR="00B712DB">
        <w:rPr>
          <w:bCs/>
        </w:rPr>
        <w:t>, 104/17</w:t>
      </w:r>
      <w:r w:rsidRPr="00BB5DCB">
        <w:rPr>
          <w:bCs/>
        </w:rPr>
        <w:t>)</w:t>
      </w:r>
      <w:r w:rsidRPr="00BB5DCB">
        <w:t xml:space="preserve"> u svezi sa člankom 119. stavak 6. SZ-a, valjalo je riješiti kao u točki I. izreke</w:t>
      </w:r>
      <w:r w:rsidR="0056246A">
        <w:t xml:space="preserve">, pri čemu je sud uzeo u obzir otežane uvjete za pisanje navedenog izvješća </w:t>
      </w:r>
      <w:r w:rsidR="0056246A">
        <w:lastRenderedPageBreak/>
        <w:t>(sjedište dužnika je u Omišlju, računovodstveni servis u Zagrebu, a direktor se nalazi u Švedskoj). N</w:t>
      </w:r>
      <w:r w:rsidRPr="00BB5DCB">
        <w:t xml:space="preserve">a temelju članka 128. stavak 9. SZ-a </w:t>
      </w:r>
      <w:r w:rsidR="0056246A">
        <w:t xml:space="preserve">odlučeno je </w:t>
      </w:r>
      <w:r w:rsidRPr="00BB5DCB">
        <w:t>kao u točki II. izreke.</w:t>
      </w:r>
    </w:p>
    <w:p w:rsidRDefault="006319A6" w:rsidP="006319A6" w:rsidR="006319A6" w:rsidRPr="00BB5DCB">
      <w:pPr>
        <w:jc w:val="both"/>
      </w:pPr>
      <w:r w:rsidRPr="00BB5DCB">
        <w:tab/>
        <w:t>Pri tome je privremenom</w:t>
      </w:r>
      <w:r w:rsidR="000C7977">
        <w:t xml:space="preserve"> stečajnom upravitelju priznat trošak 14 lokalnih vožnji osobnim vozilom od po 15 km radi dolaska do suda, banke, odvjetnika.</w:t>
      </w:r>
    </w:p>
    <w:p w:rsidRDefault="00EA73B0" w:rsidP="006319A6" w:rsidR="00EA73B0" w:rsidRPr="00BB5DCB">
      <w:pPr>
        <w:jc w:val="both"/>
      </w:pPr>
    </w:p>
    <w:p w:rsidRDefault="006319A6" w:rsidP="006319A6" w:rsidR="0073588E">
      <w:pPr>
        <w:jc w:val="center"/>
      </w:pPr>
      <w:r w:rsidRPr="00BB5DCB">
        <w:t xml:space="preserve"> </w:t>
      </w:r>
      <w:r w:rsidR="0073588E" w:rsidRPr="00BB5DCB">
        <w:t xml:space="preserve">Rijeka, </w:t>
      </w:r>
      <w:r w:rsidR="0056246A">
        <w:t>14. veljače 2018</w:t>
      </w:r>
      <w:r w:rsidR="0073588E" w:rsidRPr="00BB5DCB">
        <w:t xml:space="preserve">. </w:t>
      </w:r>
    </w:p>
    <w:p w:rsidRDefault="00915A70" w:rsidP="006319A6" w:rsidR="00915A70" w:rsidRPr="00BB5DCB">
      <w:pPr>
        <w:jc w:val="center"/>
      </w:pPr>
    </w:p>
    <w:p w:rsidRDefault="0073588E" w:rsidP="0073588E" w:rsidR="0073588E" w:rsidRPr="00BB5DCB">
      <w:pPr>
        <w:jc w:val="both"/>
      </w:pPr>
      <w:r w:rsidRPr="00BB5DCB">
        <w:tab/>
      </w:r>
      <w:r w:rsidR="008B16A3" w:rsidRPr="00BB5DCB">
        <w:t xml:space="preserve">                </w:t>
      </w:r>
      <w:r w:rsidRPr="00BB5DCB">
        <w:t xml:space="preserve"> </w:t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="00796152" w:rsidRPr="00BB5DCB">
        <w:t xml:space="preserve">      </w:t>
      </w:r>
      <w:r w:rsidRPr="00BB5DCB">
        <w:t xml:space="preserve">   </w:t>
      </w:r>
      <w:r w:rsidR="00245085" w:rsidRPr="00BB5DCB">
        <w:t xml:space="preserve">       S</w:t>
      </w:r>
      <w:r w:rsidRPr="00BB5DCB">
        <w:t xml:space="preserve">udac                 </w:t>
      </w:r>
    </w:p>
    <w:p w:rsidRDefault="0073588E" w:rsidP="0073588E" w:rsidR="00915A70">
      <w:pPr>
        <w:ind w:left="2160"/>
        <w:jc w:val="both"/>
      </w:pPr>
      <w:r w:rsidRPr="00BB5DCB">
        <w:t xml:space="preserve">                     </w:t>
      </w:r>
      <w:r w:rsidRPr="00BB5DCB">
        <w:tab/>
      </w:r>
      <w:r w:rsidRPr="00BB5DCB">
        <w:tab/>
        <w:t xml:space="preserve">                 </w:t>
      </w:r>
      <w:r w:rsidR="00E8360A" w:rsidRPr="00BB5DCB">
        <w:t xml:space="preserve">        </w:t>
      </w:r>
      <w:r w:rsidR="00796152" w:rsidRPr="00BB5DCB">
        <w:t xml:space="preserve">     </w:t>
      </w:r>
      <w:r w:rsidR="008965DC" w:rsidRPr="00BB5DCB">
        <w:t xml:space="preserve">  </w:t>
      </w:r>
      <w:r w:rsidR="00796152" w:rsidRPr="00BB5DCB">
        <w:t xml:space="preserve"> </w:t>
      </w:r>
      <w:r w:rsidRPr="00BB5DCB">
        <w:t xml:space="preserve">Vera </w:t>
      </w:r>
      <w:r w:rsidR="00E8360A" w:rsidRPr="00BB5DCB">
        <w:t>Jelenović</w:t>
      </w:r>
    </w:p>
    <w:p w:rsidRDefault="0073588E" w:rsidP="0073588E" w:rsidR="0073588E" w:rsidRPr="00BB5DCB">
      <w:pPr>
        <w:ind w:left="2160"/>
        <w:jc w:val="both"/>
      </w:pPr>
      <w:r w:rsidRPr="00BB5DCB">
        <w:t xml:space="preserve"> </w:t>
      </w:r>
    </w:p>
    <w:p w:rsidRDefault="008A6CD2" w:rsidP="0073588E" w:rsidR="008A6CD2"/>
    <w:p w:rsidRDefault="0073588E" w:rsidP="0073588E" w:rsidR="0073588E" w:rsidRPr="00BB5DCB">
      <w:r w:rsidRPr="00BB5DCB">
        <w:t>UPUTA O PRAVNOM LIJEKU:</w:t>
      </w:r>
    </w:p>
    <w:p w:rsidRDefault="006D42D1" w:rsidP="006D42D1" w:rsidR="006D42D1" w:rsidRPr="00BB5DCB">
      <w:pPr>
        <w:jc w:val="both"/>
      </w:pPr>
      <w:r w:rsidRPr="00BB5DCB">
        <w:t xml:space="preserve">Protiv  ovog  rješenja nezadovoljna stranka može podnijeti žalbu u roku od 8 dana od dana primitka istog. </w:t>
      </w:r>
      <w:r>
        <w:t xml:space="preserve">Dostava se smatra obavljenom istekom osmoga dana od dana objave pismena na mrežnoj stranici e-Oglasna ploča sudova. </w:t>
      </w:r>
      <w:r w:rsidRPr="00BB5DCB">
        <w:t>Žalba se podnosi putem ovog  suda u dva  istovjetna primjerka, a o žalbi odlučuje Visoki trgovački sud  Republike  Hrvatske.</w:t>
      </w:r>
    </w:p>
    <w:sectPr w:rsidSect="008B16A3" w:rsidR="006D42D1" w:rsidRPr="00BB5DCB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3E7" w:rsidR="004403E7">
      <w:r>
        <w:separator/>
      </w:r>
    </w:p>
  </w:endnote>
  <w:endnote w:id="0" w:type="continuationSeparator">
    <w:p w:rsidRDefault="004403E7" w:rsidR="00440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6B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3E7" w:rsidR="004403E7">
      <w:r>
        <w:separator/>
      </w:r>
    </w:p>
  </w:footnote>
  <w:footnote w:id="0" w:type="continuationSeparator">
    <w:p w:rsidRDefault="004403E7" w:rsidR="004403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56246A">
      <w:t>59</w:t>
    </w:r>
    <w:r w:rsidR="000D4BF6">
      <w:t>/2017-</w:t>
    </w:r>
    <w:r w:rsidR="0056246A">
      <w:t>30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C7977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403E7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6246A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E616E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A6CD2"/>
    <w:rsid w:val="008B0C51"/>
    <w:rsid w:val="008B16A3"/>
    <w:rsid w:val="008B384C"/>
    <w:rsid w:val="008C3F93"/>
    <w:rsid w:val="008C4934"/>
    <w:rsid w:val="008F5B98"/>
    <w:rsid w:val="008F6B55"/>
    <w:rsid w:val="009034BE"/>
    <w:rsid w:val="00915A70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8108D"/>
    <w:rsid w:val="00A972F7"/>
    <w:rsid w:val="00AE61BD"/>
    <w:rsid w:val="00AF3BFB"/>
    <w:rsid w:val="00B029EF"/>
    <w:rsid w:val="00B073DD"/>
    <w:rsid w:val="00B17D82"/>
    <w:rsid w:val="00B20B9B"/>
    <w:rsid w:val="00B712DB"/>
    <w:rsid w:val="00BB5DCB"/>
    <w:rsid w:val="00C02D7B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A6C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6C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6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B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B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B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B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A6C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6C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6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B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B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B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B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St-59/2017</izvorni_sadrzaj>
    <derivirana_varijabla naziv="DomainObject.Predmet.OznakaBroj_1">St-59/2017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LIMITLESS AIRWAYS d.o.o. zastupanog po punomoćniku Branko Lin</izvorni_sadrzaj>
    <derivirana_varijabla naziv="DomainObject.Predmet.ProtustrankaFormated_1">  LIMITLESS AIRWAYS d.o.o. zastupanog po punomoćniku Branko Lin</derivirana_varijabla>
  </DomainObject.Predmet.ProtustrankaFormated>
  <DomainObject.Predmet.ProtustrankaFormatedOIB>
    <izvorni_sadrzaj>  LIMITLESS AIRWAYS d.o.o., OIB 19832391108 zastupanog po punomoćniku Branko Lin</izvorni_sadrzaj>
    <derivirana_varijabla naziv="DomainObject.Predmet.ProtustrankaFormatedOIB_1">  LIMITLESS AIRWAYS d.o.o., OIB 19832391108 zastupanog po punomoćniku Branko Lin</derivirana_varijabla>
  </DomainObject.Predmet.ProtustrankaFormatedOIB>
  <DomainObject.Predmet.ProtustrankaFormatedWithAdress>
    <izvorni_sadrzaj> LIMITLESS AIRWAYS d.o.o., Hamec 1, 51513 Omišalj zastupanog po punomoćniku Branko Lin</izvorni_sadrzaj>
    <derivirana_varijabla naziv="DomainObject.Predmet.ProtustrankaFormatedWithAdress_1"> LIMITLESS AIRWAYS d.o.o., Hamec 1, 51513 Omišalj zastupanog po punomoćniku Branko Lin</derivirana_varijabla>
  </DomainObject.Predmet.ProtustrankaFormatedWithAdress>
  <DomainObject.Predmet.ProtustrankaFormatedWithAdressOIB>
    <izvorni_sadrzaj> LIMITLESS AIRWAYS d.o.o., OIB 19832391108, Hamec 1, 51513 Omišalj zastupanog po punomoćniku Branko Lin</izvorni_sadrzaj>
    <derivirana_varijabla naziv="DomainObject.Predmet.ProtustrankaFormatedWithAdressOIB_1"> LIMITLESS AIRWAYS d.o.o., OIB 19832391108, Hamec 1, 51513 Omišalj zastupanog po punomoćniku Branko Lin</derivirana_varijabla>
  </DomainObject.Predmet.ProtustrankaFormatedWithAdressOIB>
  <DomainObject.Predmet.ProtustrankaWithAdress>
    <izvorni_sadrzaj>LIMITLESS AIRWAYS d.o.o. Hamec 1, 51513 Omišalj</izvorni_sadrzaj>
    <derivirana_varijabla naziv="DomainObject.Predmet.ProtustrankaWithAdress_1">LIMITLESS AIRWAYS d.o.o. Hamec 1, 51513 Omišalj</derivirana_varijabla>
  </DomainObject.Predmet.ProtustrankaWithAdress>
  <DomainObject.Predmet.ProtustrankaWithAdressOIB>
    <izvorni_sadrzaj>LIMITLESS AIRWAYS d.o.o., OIB 19832391108, Hamec 1, 51513 Omišalj</izvorni_sadrzaj>
    <derivirana_varijabla naziv="DomainObject.Predmet.ProtustrankaWithAdressOIB_1">LIMITLESS AIRWAYS d.o.o., OIB 19832391108, Hamec 1, 51513 Omišalj</derivirana_varijabla>
  </DomainObject.Predmet.ProtustrankaWithAdressOIB>
  <DomainObject.Predmet.ProtustrankaNazivFormated>
    <izvorni_sadrzaj>LIMITLESS AIRWAYS d.o.o.</izvorni_sadrzaj>
    <derivirana_varijabla naziv="DomainObject.Predmet.ProtustrankaNazivFormated_1">LIMITLESS AIRWAYS d.o.o.</derivirana_varijabla>
  </DomainObject.Predmet.ProtustrankaNazivFormated>
  <DomainObject.Predmet.ProtustrankaNazivFormatedOIB>
    <izvorni_sadrzaj>LIMITLESS AIRWAYS d.o.o., OIB 19832391108</izvorni_sadrzaj>
    <derivirana_varijabla naziv="DomainObject.Predmet.ProtustrankaNazivFormatedOIB_1">LIMITLESS AIRWAYS d.o.o., OIB 19832391108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BERTIL MAGNUSSON</izvorni_sadrzaj>
    <derivirana_varijabla naziv="DomainObject.Predmet.StrankaFormated_1">  ROBERT BERTIL MAGNUSSON</derivirana_varijabla>
  </DomainObject.Predmet.StrankaFormated>
  <DomainObject.Predmet.StrankaFormatedOIB>
    <izvorni_sadrzaj>  ROBERT BERTIL MAGNUSSON, OIB 87911565458</izvorni_sadrzaj>
    <derivirana_varijabla naziv="DomainObject.Predmet.StrankaFormatedOIB_1">  ROBERT BERTIL MAGNUSSON, OIB 87911565458</derivirana_varijabla>
  </DomainObject.Predmet.StrankaFormatedOIB>
  <DomainObject.Predmet.StrankaFormatedWithAdress>
    <izvorni_sadrzaj> ROBERT BERTIL MAGNUSSON, Solstigen 7b, 475 32 Ockero</izvorni_sadrzaj>
    <derivirana_varijabla naziv="DomainObject.Predmet.StrankaFormatedWithAdress_1"> ROBERT BERTIL MAGNUSSON, Solstigen 7b, 475 32 Ockero</derivirana_varijabla>
  </DomainObject.Predmet.StrankaFormatedWithAdress>
  <DomainObject.Predmet.StrankaFormatedWithAdressOIB>
    <izvorni_sadrzaj> ROBERT BERTIL MAGNUSSON, OIB 87911565458, Solstigen 7b, 475 32 Ockero</izvorni_sadrzaj>
    <derivirana_varijabla naziv="DomainObject.Predmet.StrankaFormatedWithAdressOIB_1"> ROBERT BERTIL MAGNUSSON, OIB 87911565458, Solstigen 7b, 475 32 Ockero</derivirana_varijabla>
  </DomainObject.Predmet.StrankaFormatedWithAdressOIB>
  <DomainObject.Predmet.StrankaWithAdress>
    <izvorni_sadrzaj>ROBERT BERTIL MAGNUSSON Solstigen 7b,475 32 Ockero</izvorni_sadrzaj>
    <derivirana_varijabla naziv="DomainObject.Predmet.StrankaWithAdress_1">ROBERT BERTIL MAGNUSSON Solstigen 7b,475 32 Ockero</derivirana_varijabla>
  </DomainObject.Predmet.StrankaWithAdress>
  <DomainObject.Predmet.StrankaWithAdressOIB>
    <izvorni_sadrzaj>ROBERT BERTIL MAGNUSSON, OIB 87911565458, Solstigen 7b,475 32 Ockero</izvorni_sadrzaj>
    <derivirana_varijabla naziv="DomainObject.Predmet.StrankaWithAdressOIB_1">ROBERT BERTIL MAGNUSSON, OIB 87911565458, Solstigen 7b,475 32 Ockero</derivirana_varijabla>
  </DomainObject.Predmet.StrankaWithAdressOIB>
  <DomainObject.Predmet.StrankaNazivFormated>
    <izvorni_sadrzaj>ROBERT BERTIL MAGNUSSON</izvorni_sadrzaj>
    <derivirana_varijabla naziv="DomainObject.Predmet.StrankaNazivFormated_1">ROBERT BERTIL MAGNUSSON</derivirana_varijabla>
  </DomainObject.Predmet.StrankaNazivFormated>
  <DomainObject.Predmet.StrankaNazivFormatedOIB>
    <izvorni_sadrzaj>ROBERT BERTIL MAGNUSSON, OIB 87911565458</izvorni_sadrzaj>
    <derivirana_varijabla naziv="DomainObject.Predmet.StrankaNazivFormatedOIB_1">ROBERT BERTIL MAGNUSSON, OIB 87911565458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ROBERT BERTIL MAGNUSSON</item>
    </izvorni_sadrzaj>
    <derivirana_varijabla naziv="DomainObject.Predmet.StrankaListFormated_1">
      <item>ROBERT BERTIL MAGNUSSON</item>
    </derivirana_varijabla>
  </DomainObject.Predmet.StrankaListFormated>
  <DomainObject.Predmet.StrankaListFormatedOIB>
    <izvorni_sadrzaj>
      <item>ROBERT BERTIL MAGNUSSON, OIB 87911565458</item>
    </izvorni_sadrzaj>
    <derivirana_varijabla naziv="DomainObject.Predmet.StrankaListFormatedOIB_1">
      <item>ROBERT BERTIL MAGNUSSON, OIB 87911565458</item>
    </derivirana_varijabla>
  </DomainObject.Predmet.StrankaListFormatedOIB>
  <DomainObject.Predmet.StrankaListFormatedWithAdress>
    <izvorni_sadrzaj>
      <item>ROBERT BERTIL MAGNUSSON, Solstigen 7b, 475 32 Ockero</item>
    </izvorni_sadrzaj>
    <derivirana_varijabla naziv="DomainObject.Predmet.StrankaListFormatedWithAdress_1">
      <item>ROBERT BERTIL MAGNUSSON, Solstigen 7b, 475 32 Ockero</item>
    </derivirana_varijabla>
  </DomainObject.Predmet.StrankaListFormatedWithAdress>
  <DomainObject.Predmet.StrankaListFormatedWithAdressOIB>
    <izvorni_sadrzaj>
      <item>ROBERT BERTIL MAGNUSSON, OIB 87911565458, Solstigen 7b, 475 32 Ockero</item>
    </izvorni_sadrzaj>
    <derivirana_varijabla naziv="DomainObject.Predmet.StrankaListFormatedWithAdressOIB_1">
      <item>ROBERT BERTIL MAGNUSSON, OIB 87911565458, Solstigen 7b, 475 32 Ockero</item>
    </derivirana_varijabla>
  </DomainObject.Predmet.StrankaListFormatedWithAdressOIB>
  <DomainObject.Predmet.StrankaListNazivFormated>
    <izvorni_sadrzaj>
      <item>ROBERT BERTIL MAGNUSSON</item>
    </izvorni_sadrzaj>
    <derivirana_varijabla naziv="DomainObject.Predmet.StrankaListNazivFormated_1">
      <item>ROBERT BERTIL MAGNUSSON</item>
    </derivirana_varijabla>
  </DomainObject.Predmet.StrankaListNazivFormated>
  <DomainObject.Predmet.StrankaListNazivFormatedOIB>
    <izvorni_sadrzaj>
      <item>ROBERT BERTIL MAGNUSSON, OIB 87911565458</item>
    </izvorni_sadrzaj>
    <derivirana_varijabla naziv="DomainObject.Predmet.StrankaListNazivFormatedOIB_1">
      <item>ROBERT BERTIL MAGNUSSON, OIB 87911565458</item>
    </derivirana_varijabla>
  </DomainObject.Predmet.StrankaListNazivFormatedOIB>
  <DomainObject.Predmet.ProtuStrankaListFormated>
    <izvorni_sadrzaj>
      <item>LIMITLESS AIRWAYS d.o.o. zastupanog po punomoćniku Branko Lin</item>
    </izvorni_sadrzaj>
    <derivirana_varijabla naziv="DomainObject.Predmet.ProtuStrankaListFormated_1">
      <item>LIMITLESS AIRWAYS d.o.o. zastupanog po punomoćniku Branko Lin</item>
    </derivirana_varijabla>
  </DomainObject.Predmet.ProtuStrankaListFormated>
  <DomainObject.Predmet.ProtuStrankaListFormatedOIB>
    <izvorni_sadrzaj>
      <item>LIMITLESS AIRWAYS d.o.o., OIB 19832391108 zastupanog po punomoćniku Branko Lin</item>
    </izvorni_sadrzaj>
    <derivirana_varijabla naziv="DomainObject.Predmet.ProtuStrankaListFormatedOIB_1">
      <item>LIMITLESS AIRWAYS d.o.o., OIB 19832391108 zastupanog po punomoćniku Branko Lin</item>
    </derivirana_varijabla>
  </DomainObject.Predmet.ProtuStrankaListFormatedOIB>
  <DomainObject.Predmet.ProtuStrankaListFormatedWithAdress>
    <izvorni_sadrzaj>
      <item>LIMITLESS AIRWAYS d.o.o., Hamec 1, 51513 Omišalj zastupanog po punomoćniku Branko Lin</item>
    </izvorni_sadrzaj>
    <derivirana_varijabla naziv="DomainObject.Predmet.ProtuStrankaListFormatedWithAdress_1">
      <item>LIMITLESS AIRWAYS d.o.o., Hamec 1, 51513 Omišalj zastupanog po punomoćniku Branko Lin</item>
    </derivirana_varijabla>
  </DomainObject.Predmet.ProtuStrankaListFormatedWithAdress>
  <DomainObject.Predmet.ProtuStrankaListFormatedWithAdressOIB>
    <izvorni_sadrzaj>
      <item>LIMITLESS AIRWAYS d.o.o., OIB 19832391108, Hamec 1, 51513 Omišalj zastupanog po punomoćniku Branko Lin</item>
    </izvorni_sadrzaj>
    <derivirana_varijabla naziv="DomainObject.Predmet.ProtuStrankaListFormatedWithAdressOIB_1">
      <item>LIMITLESS AIRWAYS d.o.o., OIB 19832391108, Hamec 1, 51513 Omišalj zastupanog po punomoćniku Branko Lin</item>
    </derivirana_varijabla>
  </DomainObject.Predmet.ProtuStrankaListFormatedWithAdressOIB>
  <DomainObject.Predmet.ProtuStrankaListNazivFormated>
    <izvorni_sadrzaj>
      <item>LIMITLESS AIRWAYS d.o.o.</item>
    </izvorni_sadrzaj>
    <derivirana_varijabla naziv="DomainObject.Predmet.ProtuStrankaListNazivFormated_1">
      <item>LIMITLESS AIRWAYS d.o.o.</item>
    </derivirana_varijabla>
  </DomainObject.Predmet.ProtuStrankaListNazivFormated>
  <DomainObject.Predmet.ProtuStrankaListNazivFormatedOIB>
    <izvorni_sadrzaj>
      <item>LIMITLESS AIRWAYS d.o.o., OIB 19832391108</item>
    </izvorni_sadrzaj>
    <derivirana_varijabla naziv="DomainObject.Predmet.ProtuStrankaListNazivFormatedOIB_1">
      <item>LIMITLESS AIRWAYS d.o.o., OIB 19832391108</item>
    </derivirana_varijabla>
  </DomainObject.Predmet.ProtuStrankaListNazivFormatedOIB>
  <DomainObject.Predmet.OstaliListFormated>
    <izvorni_sadrzaj>
      <item>Branko Lin punomoćnik sudionika u postupku LIMITLESS AIRWAYS d.o.o.</item>
    </izvorni_sadrzaj>
    <derivirana_varijabla naziv="DomainObject.Predmet.OstaliListFormated_1">
      <item>Branko Lin punomoćnik sudionika u postupku LIMITLESS AIRWAYS d.o.o.</item>
    </derivirana_varijabla>
  </DomainObject.Predmet.OstaliListFormated>
  <DomainObject.Predmet.OstaliListFormatedOIB>
    <izvorni_sadrzaj>
      <item>Branko Lin, OIB 14980748489 punomoćnik sudionika u postupku LIMITLESS AIRWAYS d.o.o.</item>
    </izvorni_sadrzaj>
    <derivirana_varijabla naziv="DomainObject.Predmet.OstaliListFormatedOIB_1">
      <item>Branko Lin, OIB 14980748489 punomoćnik sudionika u postupku LIMITLESS AIRWAYS d.o.o.</item>
    </derivirana_varijabla>
  </DomainObject.Predmet.OstaliListFormatedOIB>
  <DomainObject.Predmet.OstaliListFormatedWithAdress>
    <izvorni_sadrzaj>
      <item>Branko Lin, Korzo 22/III, 51000 Rijeka punomoćnik sudionika u postupku LIMITLESS AIRWAYS d.o.o.</item>
    </izvorni_sadrzaj>
    <derivirana_varijabla naziv="DomainObject.Predmet.OstaliListFormatedWithAdress_1">
      <item>Branko Lin, Korzo 22/III, 51000 Rijeka punomoćnik sudionika u postupku LIMITLESS AIRWAYS d.o.o.</item>
    </derivirana_varijabla>
  </DomainObject.Predmet.OstaliListFormatedWithAdress>
  <DomainObject.Predmet.OstaliListFormatedWithAdressOIB>
    <izvorni_sadrzaj>
      <item>Branko Lin, OIB 14980748489, Korzo 22/III, 51000 Rijeka punomoćnik sudionika u postupku LIMITLESS AIRWAYS d.o.o.</item>
    </izvorni_sadrzaj>
    <derivirana_varijabla naziv="DomainObject.Predmet.OstaliListFormatedWithAdressOIB_1">
      <item>Branko Lin, OIB 14980748489, Korzo 22/III, 51000 Rijeka punomoćnik sudionika u postupku LIMITLESS AIRWAYS d.o.o.</item>
    </derivirana_varijabla>
  </DomainObject.Predmet.OstaliListFormatedWithAdressOIB>
  <DomainObject.Predmet.OstaliListNazivFormated>
    <izvorni_sadrzaj>
      <item>Branko Lin</item>
    </izvorni_sadrzaj>
    <derivirana_varijabla naziv="DomainObject.Predmet.OstaliListNazivFormated_1">
      <item>Branko Lin</item>
    </derivirana_varijabla>
  </DomainObject.Predmet.OstaliListNazivFormated>
  <DomainObject.Predmet.OstaliListNazivFormatedOIB>
    <izvorni_sadrzaj>
      <item>Branko Lin, OIB 14980748489</item>
    </izvorni_sadrzaj>
    <derivirana_varijabla naziv="DomainObject.Predmet.OstaliListNazivFormatedOIB_1">
      <item>Branko Lin, OIB 14980748489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BERTIL MAGNUSSON</izvorni_sadrzaj>
    <derivirana_varijabla naziv="DomainObject.Predmet.StrankaIDrugi_1">ROBERT BERTIL MAGNUSSON</derivirana_varijabla>
  </DomainObject.Predmet.StrankaIDrugi>
  <DomainObject.Predmet.ProtustrankaIDrugi>
    <izvorni_sadrzaj>LIMITLESS AIRWAYS d.o.o.</izvorni_sadrzaj>
    <derivirana_varijabla naziv="DomainObject.Predmet.ProtustrankaIDrugi_1">LIMITLESS AIRWAYS d.o.o.</derivirana_varijabla>
  </DomainObject.Predmet.ProtustrankaIDrugi>
  <DomainObject.Predmet.StrankaIDrugiAdressOIB>
    <izvorni_sadrzaj>ROBERT BERTIL MAGNUSSON, OIB 87911565458, Solstigen 7b, 475 32 Ockero</izvorni_sadrzaj>
    <derivirana_varijabla naziv="DomainObject.Predmet.StrankaIDrugiAdressOIB_1">ROBERT BERTIL MAGNUSSON, OIB 87911565458, Solstigen 7b, 475 32 Ockero</derivirana_varijabla>
  </DomainObject.Predmet.StrankaIDrugiAdressOIB>
  <DomainObject.Predmet.ProtustrankaIDrugiAdressOIB>
    <izvorni_sadrzaj>LIMITLESS AIRWAYS d.o.o., OIB 19832391108, Hamec 1, 51513 Omišalj</izvorni_sadrzaj>
    <derivirana_varijabla naziv="DomainObject.Predmet.ProtustrankaIDrugiAdressOIB_1">LIMITLESS AIRWAYS d.o.o., OIB 19832391108, Hamec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BERTIL MAGNUSSON</item>
      <item>LIMITLESS AIRWAYS d.o.o.</item>
      <item>Branko Lin</item>
    </izvorni_sadrzaj>
    <derivirana_varijabla naziv="DomainObject.Predmet.SudioniciListNaziv_1">
      <item>ROBERT BERTIL MAGNUSSON</item>
      <item>LIMITLESS AIRWAYS d.o.o.</item>
      <item>Branko Lin</item>
    </derivirana_varijabla>
  </DomainObject.Predmet.SudioniciListNaziv>
  <DomainObject.Predmet.SudioniciListAdressOIB>
    <izvorni_sadrzaj>
      <item>ROBERT BERTIL MAGNUSSON, OIB 87911565458, Solstigen 7b,475 32 Ockero</item>
      <item>LIMITLESS AIRWAYS d.o.o., OIB 19832391108, Hamec 1,51513 Omišalj</item>
      <item>Branko Lin, OIB 14980748489, Korzo 22/III,51000 Rijeka</item>
    </izvorni_sadrzaj>
    <derivirana_varijabla naziv="DomainObject.Predmet.SudioniciListAdressOIB_1">
      <item>ROBERT BERTIL MAGNUSSON, OIB 87911565458, Solstigen 7b,475 32 Ockero</item>
      <item>LIMITLESS AIRWAYS d.o.o., OIB 19832391108, Hamec 1,51513 Omišalj</item>
      <item>Branko Lin, OIB 14980748489, Korzo 22/III,51000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87911565458</item>
      <item>, OIB 19832391108</item>
      <item>, OIB 14980748489</item>
    </izvorni_sadrzaj>
    <derivirana_varijabla naziv="DomainObject.Predmet.SudioniciListNazivOIB_1">
      <item>, OIB 87911565458</item>
      <item>, OIB 19832391108</item>
      <item>, OIB 14980748489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487</properties:Words>
  <properties:Characters>2582</properties:Characters>
  <properties:Lines>61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2018-02-14T10:06:00Z</dcterms:created>
  <dc:creator>M San Grupa</dc:creator>
  <cp:lastModifiedBy>Danijela Fumić</cp:lastModifiedBy>
  <cp:lastPrinted>2010-02-22T13:08:00Z</cp:lastPrinted>
  <dcterms:modified xmlns:xsi="http://www.w3.org/2001/XMLSchema-instance" xsi:type="dcterms:W3CDTF">2018-02-14T10:07:00Z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