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9760" w14:paraId="79c9760" w:rsidRDefault="004B6200" w:rsidP="004B6200" w:rsidR="004B6200" w:rsidRPr="004E3CBA">
      <w:pPr>
        <w15:collapsed w:val="false"/>
        <w:rPr>
          <w:color w:themeColor="accent1" w:val="4F81BD"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>
        <w:rPr>
          <w:bCs/>
        </w:rPr>
        <w:t xml:space="preserve">              </w:t>
      </w:r>
    </w:p>
    <w:p w:rsidRDefault="004B6200" w:rsidP="004B6200" w:rsidR="004B620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B6200" w:rsidP="004B6200" w:rsidR="004B620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B6200" w:rsidP="004B6200" w:rsidR="004B6200" w:rsidRPr="00F83270">
      <w:r>
        <w:t xml:space="preserve">     52000 P</w:t>
      </w:r>
      <w:r w:rsidR="00E27771">
        <w:t>azin</w:t>
      </w:r>
      <w:r>
        <w:t>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4B6200" w:rsidP="004B6200" w:rsidR="004B6200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4B6200" w:rsidP="004B6200" w:rsidR="004B6200" w:rsidRPr="00F83270">
      <w:pPr>
        <w:jc w:val="right"/>
      </w:pPr>
    </w:p>
    <w:p w:rsidRDefault="004B6200" w:rsidP="004B6200" w:rsidR="004B6200" w:rsidRPr="00F83270">
      <w:pPr>
        <w:jc w:val="center"/>
      </w:pPr>
      <w:r w:rsidRPr="00F83270">
        <w:t>R E P U B L I K A  H R V A T S K A</w:t>
      </w:r>
    </w:p>
    <w:p w:rsidRDefault="004B6200" w:rsidP="004B6200" w:rsidR="004B6200" w:rsidRPr="00F83270"/>
    <w:p w:rsidRDefault="004B6200" w:rsidP="004B6200" w:rsidR="004B6200" w:rsidRPr="00F83270">
      <w:pPr>
        <w:jc w:val="center"/>
      </w:pPr>
      <w:r w:rsidRPr="00F83270">
        <w:t>R J E Š E NJ E</w:t>
      </w:r>
    </w:p>
    <w:p w:rsidRDefault="004B6200" w:rsidP="004B6200" w:rsidR="004B6200">
      <w:pPr>
        <w:jc w:val="both"/>
      </w:pPr>
    </w:p>
    <w:p w:rsidRDefault="004B6200" w:rsidP="004B6200" w:rsidR="004B6200" w:rsidRPr="00DE7BF7">
      <w:pPr>
        <w:jc w:val="both"/>
      </w:pPr>
      <w:r w:rsidRPr="00F83270">
        <w:tab/>
        <w:t xml:space="preserve">Trgovački sud u Pazinu, po stečajnom sucu </w:t>
      </w:r>
      <w:r w:rsidR="00020816"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="00C57707">
        <w:t>AQUATOR d.o.o.</w:t>
      </w:r>
      <w:r w:rsidR="00766067">
        <w:t xml:space="preserve"> u stečaju,</w:t>
      </w:r>
      <w:r w:rsidR="00C57707">
        <w:t xml:space="preserve"> Pula, De Francescihijeva ulica 62, OIB: 64563890216,</w:t>
      </w:r>
      <w:r w:rsidR="00B56DC6">
        <w:t xml:space="preserve"> </w:t>
      </w:r>
      <w:r w:rsidR="00C57707">
        <w:t>23</w:t>
      </w:r>
      <w:r w:rsidR="00305E40">
        <w:t xml:space="preserve">. </w:t>
      </w:r>
      <w:r w:rsidR="00C57707">
        <w:t xml:space="preserve">svibnja </w:t>
      </w:r>
      <w:r w:rsidRPr="004B6200">
        <w:t>201</w:t>
      </w:r>
      <w:r w:rsidR="00020816">
        <w:t>6</w:t>
      </w:r>
      <w:r w:rsidRPr="004B6200">
        <w:t>.,</w:t>
      </w:r>
      <w:r w:rsidRPr="00DE7BF7">
        <w:t xml:space="preserve"> </w:t>
      </w:r>
    </w:p>
    <w:p w:rsidRDefault="004B6200" w:rsidP="004B6200" w:rsidR="004B6200">
      <w:pPr>
        <w:jc w:val="both"/>
      </w:pPr>
    </w:p>
    <w:p w:rsidRDefault="00F528C9" w:rsidP="004B6200" w:rsidR="00F528C9" w:rsidRPr="00F100FA">
      <w:pPr>
        <w:jc w:val="both"/>
      </w:pPr>
    </w:p>
    <w:p w:rsidRDefault="004B6200" w:rsidP="004B6200" w:rsidR="004B6200" w:rsidRPr="00BA7091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B6200" w:rsidP="004B6200" w:rsidR="004B6200">
      <w:pPr>
        <w:jc w:val="both"/>
      </w:pPr>
    </w:p>
    <w:p w:rsidRDefault="004B6200" w:rsidP="004B6200" w:rsidR="004B6200" w:rsidRPr="0017517A">
      <w:pPr>
        <w:ind w:left="705"/>
        <w:jc w:val="both"/>
      </w:pPr>
    </w:p>
    <w:p w:rsidRDefault="007E7B19" w:rsidP="007E7B19" w:rsidR="007E7B19" w:rsidRPr="0017517A">
      <w:pPr>
        <w:jc w:val="both"/>
      </w:pPr>
      <w:r w:rsidRPr="0017517A">
        <w:tab/>
        <w:t>I.</w:t>
      </w:r>
      <w:r w:rsidRPr="0017517A">
        <w:tab/>
        <w:t xml:space="preserve">Odobravaju se privremenom stečajnom upravitelju </w:t>
      </w:r>
      <w:r w:rsidR="00103A90">
        <w:t>Damiru Majstoroviću</w:t>
      </w:r>
      <w:r w:rsidR="00B361C4" w:rsidRPr="0017517A">
        <w:t xml:space="preserve">, iz </w:t>
      </w:r>
      <w:r w:rsidR="00103A90">
        <w:t>Pule</w:t>
      </w:r>
      <w:r w:rsidR="00B361C4" w:rsidRPr="0017517A">
        <w:t xml:space="preserve">, </w:t>
      </w:r>
      <w:r w:rsidR="00103A90">
        <w:t>Koparska 37</w:t>
      </w:r>
      <w:r w:rsidR="00B361C4" w:rsidRPr="0017517A">
        <w:t xml:space="preserve">, OIB: </w:t>
      </w:r>
      <w:r w:rsidR="00103A90">
        <w:t>49931983367</w:t>
      </w:r>
      <w:r w:rsidRPr="0017517A">
        <w:t>, troškovi za poslove obavljene u prethodnom postupku nad dužnikom</w:t>
      </w:r>
      <w:r w:rsidRPr="0017517A">
        <w:rPr>
          <w:b/>
        </w:rPr>
        <w:t xml:space="preserve"> </w:t>
      </w:r>
      <w:r w:rsidR="00C57707">
        <w:t>AQUATOR d.o.o.</w:t>
      </w:r>
      <w:r w:rsidR="008C48CF">
        <w:t xml:space="preserve"> u stečaju,</w:t>
      </w:r>
      <w:r w:rsidR="00C57707">
        <w:t xml:space="preserve"> Pula, De Francescihijeva ulica 62, OIB: 64563890216,</w:t>
      </w:r>
      <w:r w:rsidRPr="0017517A">
        <w:t xml:space="preserve"> u iznosu od </w:t>
      </w:r>
      <w:r w:rsidR="0017517A" w:rsidRPr="0017517A">
        <w:t>76</w:t>
      </w:r>
      <w:r w:rsidR="00C57707">
        <w:t>7</w:t>
      </w:r>
      <w:r w:rsidR="0017517A" w:rsidRPr="0017517A">
        <w:t>,</w:t>
      </w:r>
      <w:r w:rsidR="00C57707">
        <w:t>75</w:t>
      </w:r>
      <w:r w:rsidRPr="0017517A">
        <w:t xml:space="preserve"> kuna. </w:t>
      </w:r>
    </w:p>
    <w:p w:rsidRDefault="007E7B19" w:rsidP="004B6200" w:rsidR="007E7B19" w:rsidRPr="00D234D3">
      <w:pPr>
        <w:ind w:left="705"/>
        <w:jc w:val="both"/>
      </w:pPr>
    </w:p>
    <w:p w:rsidRDefault="007E7B19" w:rsidP="007E7B19" w:rsidR="007E7B19" w:rsidRPr="00D234D3">
      <w:pPr>
        <w:jc w:val="both"/>
      </w:pPr>
      <w:r w:rsidRPr="00D234D3">
        <w:tab/>
        <w:t>II.</w:t>
      </w:r>
      <w:r w:rsidRPr="00D234D3">
        <w:tab/>
        <w:t xml:space="preserve">Određuje se jednokratna nagrada privremenom stečajnom </w:t>
      </w:r>
      <w:r w:rsidR="00103A90">
        <w:t>upravitelju Damiru Majstoroviću</w:t>
      </w:r>
      <w:r w:rsidR="00103A90" w:rsidRPr="0017517A">
        <w:t xml:space="preserve">, iz </w:t>
      </w:r>
      <w:r w:rsidR="00103A90">
        <w:t>Pule</w:t>
      </w:r>
      <w:r w:rsidR="00103A90" w:rsidRPr="0017517A">
        <w:t xml:space="preserve">, </w:t>
      </w:r>
      <w:r w:rsidR="00103A90">
        <w:t>Koparska 37</w:t>
      </w:r>
      <w:r w:rsidR="00103A90" w:rsidRPr="0017517A">
        <w:t xml:space="preserve">, OIB: </w:t>
      </w:r>
      <w:r w:rsidR="00103A90">
        <w:t>49931983367</w:t>
      </w:r>
      <w:r w:rsidR="00B361C4" w:rsidRPr="00D234D3">
        <w:rPr>
          <w:bCs/>
        </w:rPr>
        <w:t>,</w:t>
      </w:r>
      <w:r w:rsidRPr="00D234D3">
        <w:t xml:space="preserve"> za poslove obavljene u prethodnom postupku nad dužnikom </w:t>
      </w:r>
      <w:r w:rsidR="00C57707">
        <w:t>AQUATOR d.o.o.</w:t>
      </w:r>
      <w:r w:rsidR="008C48CF">
        <w:t xml:space="preserve"> u stečaju,</w:t>
      </w:r>
      <w:r w:rsidR="00C57707">
        <w:t xml:space="preserve"> Pula, De Francescihijeva ulica 62, OIB: 64563890216,</w:t>
      </w:r>
      <w:r w:rsidRPr="00D234D3">
        <w:t xml:space="preserve"> u iznosu od </w:t>
      </w:r>
      <w:r w:rsidR="00354BD6">
        <w:t>7.0</w:t>
      </w:r>
      <w:r w:rsidR="006148E6" w:rsidRPr="00D234D3">
        <w:t>0</w:t>
      </w:r>
      <w:r w:rsidR="00AA3472">
        <w:t>0</w:t>
      </w:r>
      <w:r w:rsidR="006148E6" w:rsidRPr="00D234D3">
        <w:t>,</w:t>
      </w:r>
      <w:r w:rsidR="00AA3472">
        <w:t>00</w:t>
      </w:r>
      <w:r w:rsidR="006148E6" w:rsidRPr="00D234D3">
        <w:t xml:space="preserve"> </w:t>
      </w:r>
      <w:r w:rsidRPr="00D234D3">
        <w:t>kuna bruto.</w:t>
      </w:r>
    </w:p>
    <w:p w:rsidRDefault="007E7B19" w:rsidP="007E7B19" w:rsidR="007E7B19" w:rsidRPr="00D234D3">
      <w:pPr>
        <w:ind w:left="705"/>
        <w:jc w:val="both"/>
      </w:pPr>
    </w:p>
    <w:p w:rsidRDefault="007E7B19" w:rsidP="007E7B19" w:rsidR="007E7B19" w:rsidRPr="00D234D3">
      <w:pPr>
        <w:jc w:val="center"/>
        <w:rPr>
          <w:bCs/>
        </w:rPr>
      </w:pPr>
      <w:r w:rsidRPr="00D234D3">
        <w:rPr>
          <w:bCs/>
        </w:rPr>
        <w:t>Obrazloženje</w:t>
      </w:r>
    </w:p>
    <w:p w:rsidRDefault="007E7B19" w:rsidP="007E7B19" w:rsidR="007E7B19" w:rsidRPr="00D234D3">
      <w:pPr>
        <w:jc w:val="center"/>
      </w:pPr>
      <w:r w:rsidRPr="00D234D3">
        <w:rPr>
          <w:bCs/>
        </w:rPr>
        <w:t xml:space="preserve"> </w:t>
      </w:r>
      <w:r w:rsidRPr="00D234D3">
        <w:rPr>
          <w:bCs/>
        </w:rPr>
        <w:tab/>
      </w:r>
      <w:r w:rsidRPr="00D234D3">
        <w:t xml:space="preserve"> </w:t>
      </w:r>
    </w:p>
    <w:p w:rsidRDefault="007E7B19" w:rsidP="007E7B19" w:rsidR="007E7B19" w:rsidRPr="00D234D3">
      <w:pPr>
        <w:ind w:firstLine="708"/>
        <w:jc w:val="both"/>
      </w:pPr>
      <w:r w:rsidRPr="00D234D3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442C94" w:rsidRPr="00442C94">
      <w:pPr>
        <w:jc w:val="both"/>
      </w:pPr>
      <w:r w:rsidRPr="00442C94">
        <w:tab/>
        <w:t>Privremeni s</w:t>
      </w:r>
      <w:r w:rsidRPr="00442C94">
        <w:rPr>
          <w:bCs/>
        </w:rPr>
        <w:t xml:space="preserve">tečajni upravitelj </w:t>
      </w:r>
      <w:r w:rsidR="00AE2DD9" w:rsidRPr="00442C94">
        <w:t>Damir Majstorović, iz Pule, Koparska 37, OIB: 49931983367</w:t>
      </w:r>
      <w:r w:rsidRPr="00442C94">
        <w:t>, dostavi</w:t>
      </w:r>
      <w:r w:rsidR="00AE2DD9" w:rsidRPr="00442C94">
        <w:t>o</w:t>
      </w:r>
      <w:r w:rsidR="0036128D" w:rsidRPr="00442C94">
        <w:t xml:space="preserve"> </w:t>
      </w:r>
      <w:r w:rsidRPr="00442C94">
        <w:t xml:space="preserve">je dana </w:t>
      </w:r>
      <w:r w:rsidR="00AE2DD9" w:rsidRPr="00442C94">
        <w:t>30</w:t>
      </w:r>
      <w:r w:rsidRPr="00442C94">
        <w:t>.</w:t>
      </w:r>
      <w:r w:rsidR="0036128D" w:rsidRPr="00442C94">
        <w:t xml:space="preserve"> </w:t>
      </w:r>
      <w:r w:rsidR="00AE2DD9" w:rsidRPr="00442C94">
        <w:t xml:space="preserve">listopada </w:t>
      </w:r>
      <w:r w:rsidRPr="00442C94">
        <w:t>201</w:t>
      </w:r>
      <w:r w:rsidR="00AE2DD9" w:rsidRPr="00442C94">
        <w:t>5</w:t>
      </w:r>
      <w:r w:rsidRPr="00442C94">
        <w:t xml:space="preserve">. izvješće o stvarnim troškovima nastalih u prethodnom postupku i to </w:t>
      </w:r>
      <w:r w:rsidR="0096656F" w:rsidRPr="00442C94">
        <w:t xml:space="preserve">obračun naknade za korištenje osobnog vozila u službene svrhe, </w:t>
      </w:r>
      <w:r w:rsidR="00442C94" w:rsidRPr="00442C94">
        <w:t>račune za troškove printanja i fotokopira</w:t>
      </w:r>
      <w:r w:rsidR="00442C94">
        <w:t>n</w:t>
      </w:r>
      <w:r w:rsidR="00442C94" w:rsidRPr="00442C94">
        <w:t>ja, tr</w:t>
      </w:r>
      <w:r w:rsidR="00442C94">
        <w:t>o</w:t>
      </w:r>
      <w:r w:rsidR="00442C94" w:rsidRPr="00442C94">
        <w:t>škove telefona, FINE, poštarine i za upravne pristojbe.</w:t>
      </w:r>
    </w:p>
    <w:p w:rsidRDefault="007E7B19" w:rsidP="00B9514D" w:rsidR="00B9514D" w:rsidRPr="00B9514D">
      <w:pPr>
        <w:jc w:val="both"/>
      </w:pPr>
      <w:r w:rsidRPr="00B9514D">
        <w:tab/>
        <w:t xml:space="preserve"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ročištu, te trošak dolaska na ročište dana </w:t>
      </w:r>
      <w:r w:rsidR="00B9514D" w:rsidRPr="00B9514D">
        <w:t>30</w:t>
      </w:r>
      <w:r w:rsidRPr="00B9514D">
        <w:t>.1</w:t>
      </w:r>
      <w:r w:rsidR="00B9514D" w:rsidRPr="00B9514D">
        <w:t>0</w:t>
      </w:r>
      <w:r w:rsidRPr="00B9514D">
        <w:t xml:space="preserve">.2015. g. </w:t>
      </w:r>
      <w:r w:rsidR="00B9514D" w:rsidRPr="00B9514D">
        <w:t>Jednako tako, ocjenjuje se i da su privremenom stečajnom upravitelju nastali troškovi printanja i fotokopiranja, telefona, FINE, poštarine i upravnih pristojbi.</w:t>
      </w:r>
    </w:p>
    <w:p w:rsidRDefault="00442C94" w:rsidP="00442C94" w:rsidR="00442C94" w:rsidRPr="00B9514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E0135D" w:rsidP="007E7B19" w:rsidR="00E0135D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  <w:t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iznio i usmeno na ročištu, sud je istome odredio je</w:t>
      </w:r>
      <w:r w:rsidR="00E0135D" w:rsidRPr="00E0135D">
        <w:t>dnokratnu nagradu u iznosu od 7.</w:t>
      </w:r>
      <w:r w:rsidR="00354BD6">
        <w:t>0</w:t>
      </w:r>
      <w:r w:rsidRPr="00E0135D">
        <w:t>00,00 kn bruto (čl. 15. Uredbe).</w:t>
      </w: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</w:p>
    <w:p w:rsidRDefault="007E7B19" w:rsidP="007E7B19" w:rsidR="007E7B19" w:rsidRPr="00E0135D">
      <w:pPr>
        <w:jc w:val="center"/>
      </w:pPr>
      <w:r w:rsidRPr="00E0135D">
        <w:t xml:space="preserve">U Pazinu, dana </w:t>
      </w:r>
      <w:r w:rsidR="00B822A4">
        <w:t>23</w:t>
      </w:r>
      <w:r w:rsidRPr="00E0135D">
        <w:t xml:space="preserve">. </w:t>
      </w:r>
      <w:r w:rsidR="00B822A4">
        <w:t xml:space="preserve">svibnja </w:t>
      </w:r>
      <w:r w:rsidRPr="00E0135D">
        <w:t>201</w:t>
      </w:r>
      <w:r w:rsidR="00E0135D" w:rsidRPr="00E0135D">
        <w:t>6</w:t>
      </w:r>
      <w:r w:rsidRPr="00E0135D">
        <w:t xml:space="preserve">. </w:t>
      </w:r>
    </w:p>
    <w:p w:rsidRDefault="007E7B19" w:rsidP="007E7B19" w:rsidR="007E7B19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  <w:t xml:space="preserve">        Stečajni sudac                 </w:t>
      </w:r>
    </w:p>
    <w:p w:rsidRDefault="007E7B19" w:rsidP="007E7B19" w:rsidR="007E7B19" w:rsidRPr="00E0135D">
      <w:pPr>
        <w:ind w:left="2160"/>
        <w:jc w:val="both"/>
      </w:pPr>
      <w:r w:rsidRPr="00E0135D">
        <w:t xml:space="preserve">                               </w:t>
      </w:r>
      <w:r w:rsidRPr="00E0135D">
        <w:tab/>
      </w:r>
      <w:r w:rsidRPr="00E0135D">
        <w:tab/>
        <w:t xml:space="preserve">                    </w:t>
      </w:r>
      <w:r w:rsidR="00D234D3" w:rsidRPr="00E0135D">
        <w:tab/>
        <w:t xml:space="preserve">         Damir Rabar</w:t>
      </w:r>
    </w:p>
    <w:p w:rsidRDefault="007E7B19" w:rsidP="007E7B19" w:rsidR="007E7B19" w:rsidRPr="00B361C4">
      <w:pPr>
        <w:rPr>
          <w:color w:val="FF0000"/>
        </w:rPr>
      </w:pPr>
    </w:p>
    <w:p w:rsidRDefault="007E7B19" w:rsidP="007E7B19" w:rsidR="007E7B19"/>
    <w:p w:rsidRDefault="00766067" w:rsidP="007E7B19" w:rsidR="00766067" w:rsidRPr="00E0135D"/>
    <w:p w:rsidRDefault="007E7B19" w:rsidP="007E7B19" w:rsidR="007E7B19" w:rsidRPr="00E0135D">
      <w:r w:rsidRPr="00E0135D">
        <w:t>UPUTA O PRAVNOM LIJEKU:</w:t>
      </w:r>
    </w:p>
    <w:p w:rsidRDefault="007E7B19" w:rsidP="007E7B19" w:rsidR="007E7B19">
      <w:pPr>
        <w:jc w:val="both"/>
      </w:pPr>
      <w:r w:rsidRPr="00E0135D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A362AA" w:rsidP="007E7B19" w:rsidR="00A362AA" w:rsidRPr="00E0135D">
      <w:pPr>
        <w:jc w:val="both"/>
      </w:pPr>
    </w:p>
    <w:p w:rsidRDefault="007E7B19" w:rsidP="007E7B19" w:rsidR="007E7B19" w:rsidRPr="00A362AA">
      <w:r w:rsidRPr="00A362AA">
        <w:t>DNA:</w:t>
      </w:r>
    </w:p>
    <w:p w:rsidRDefault="007E7B19" w:rsidP="007E7B19" w:rsidR="007E7B19" w:rsidRPr="00A362AA">
      <w:r w:rsidRPr="00A362AA">
        <w:t>- stečajni upravitelj</w:t>
      </w:r>
    </w:p>
    <w:p w:rsidRDefault="007E7B19" w:rsidP="007E7B19" w:rsidR="007E7B19" w:rsidRPr="00A362AA">
      <w:r w:rsidRPr="00A362AA">
        <w:t>- e-Oglasna ploča 8 dana</w:t>
      </w:r>
    </w:p>
    <w:p w:rsidRDefault="00075CCB" w:rsidP="007E7B19" w:rsidR="00075CCB" w:rsidRPr="00B361C4">
      <w:pPr>
        <w:jc w:val="both"/>
        <w:rPr>
          <w:color w:val="FF0000"/>
        </w:rPr>
      </w:pPr>
    </w:p>
    <w:sectPr w:rsidSect="00075CCB" w:rsidR="00075CCB" w:rsidRPr="00B361C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771" w:rsidP="004B6200" w:rsidR="00E27771">
      <w:r>
        <w:separator/>
      </w:r>
    </w:p>
  </w:endnote>
  <w:endnote w:id="0" w:type="continuationSeparator">
    <w:p w:rsidRDefault="00E27771" w:rsidP="004B6200" w:rsidR="00E27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771" w:rsidP="004B6200" w:rsidR="00E27771">
      <w:r>
        <w:separator/>
      </w:r>
    </w:p>
  </w:footnote>
  <w:footnote w:id="0" w:type="continuationSeparator">
    <w:p w:rsidRDefault="00E27771" w:rsidP="004B6200" w:rsidR="00E277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771" w:rsidP="00075CCB" w:rsidR="00E277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7771" w:rsidR="00E277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771" w:rsidP="00075CCB" w:rsidR="00E277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1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7771" w:rsidP="00075CCB" w:rsidR="00E27771">
    <w:pPr>
      <w:pStyle w:val="Zaglavlje"/>
      <w:jc w:val="center"/>
    </w:pPr>
    <w:r>
      <w:tab/>
    </w:r>
    <w:r>
      <w:tab/>
      <w:t>Posl. broj: 1 St-44/15-35</w:t>
    </w:r>
  </w:p>
  <w:p w:rsidRDefault="00E27771" w:rsidP="00075CCB" w:rsidR="00E27771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771" w:rsidP="00075CCB" w:rsidR="00E27771">
    <w:pPr>
      <w:pStyle w:val="Zaglavlje"/>
      <w:jc w:val="right"/>
    </w:pPr>
    <w:r>
      <w:t>Posl. broj: 1 St-44/15-35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0259FF"/>
    <w:rsid w:val="00051C68"/>
    <w:rsid w:val="00075CCB"/>
    <w:rsid w:val="00103A90"/>
    <w:rsid w:val="0017517A"/>
    <w:rsid w:val="00193241"/>
    <w:rsid w:val="001E2B67"/>
    <w:rsid w:val="00305E40"/>
    <w:rsid w:val="00314EBC"/>
    <w:rsid w:val="00354BD6"/>
    <w:rsid w:val="0036128D"/>
    <w:rsid w:val="00442C94"/>
    <w:rsid w:val="004B2A29"/>
    <w:rsid w:val="004B6200"/>
    <w:rsid w:val="004E3CBA"/>
    <w:rsid w:val="00554328"/>
    <w:rsid w:val="006148E6"/>
    <w:rsid w:val="00762509"/>
    <w:rsid w:val="00766067"/>
    <w:rsid w:val="007E7B19"/>
    <w:rsid w:val="00837B86"/>
    <w:rsid w:val="0085518F"/>
    <w:rsid w:val="008C48CF"/>
    <w:rsid w:val="0096098C"/>
    <w:rsid w:val="0096656F"/>
    <w:rsid w:val="00985388"/>
    <w:rsid w:val="00A1124D"/>
    <w:rsid w:val="00A344ED"/>
    <w:rsid w:val="00A362AA"/>
    <w:rsid w:val="00AA3472"/>
    <w:rsid w:val="00AE2DD9"/>
    <w:rsid w:val="00B361C4"/>
    <w:rsid w:val="00B56DC6"/>
    <w:rsid w:val="00B822A4"/>
    <w:rsid w:val="00B9514D"/>
    <w:rsid w:val="00C57707"/>
    <w:rsid w:val="00CA7EC5"/>
    <w:rsid w:val="00D234D3"/>
    <w:rsid w:val="00DA1659"/>
    <w:rsid w:val="00E0135D"/>
    <w:rsid w:val="00E27771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18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18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18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18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18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18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18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18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3123</properties:Characters>
  <properties:Lines>78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2016-05-23T11:19:00Z</dcterms:created>
  <dc:creator>Jasmina Matika</dc:creator>
  <cp:lastModifiedBy>Lorena Paris Aničić</cp:lastModifiedBy>
  <cp:lastPrinted>2016-05-23T11:33:00Z</cp:lastPrinted>
  <dcterms:modified xmlns:xsi="http://www.w3.org/2001/XMLSchema-instance" xsi:type="dcterms:W3CDTF">2016-05-23T11:44:00Z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