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8a42" w14:paraId="99e8a42"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73"/>
      </w:tblGrid>
      <w:tr w:rsidTr="00356146" w:rsidR="00E60C49" w:rsidRPr="00C022EA">
        <w:tc>
          <w:tcPr>
            <w:tcW w:type="dxa" w:w="4073"/>
          </w:tcPr>
          <w:p w:rsidRDefault="00E60C49" w:rsidR="00E60C49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Trgovački sud u Zagrebu 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  <w:r w:rsidR="00BF3CF3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Karlovcu</w:t>
            </w:r>
          </w:p>
          <w:p w:rsidRDefault="00E60C49" w:rsidP="00356146" w:rsidR="00E60C49" w:rsidRPr="00C022EA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837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356146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pojedincu Jadranki Mađeruh, povodom </w:t>
      </w:r>
      <w:r w:rsidRPr="00C022EA">
        <w:rPr>
          <w:rFonts w:hAnsi="Times New Roman" w:ascii="Times New Roman"/>
          <w:sz w:val="24"/>
          <w:szCs w:val="24"/>
        </w:rPr>
        <w:t xml:space="preserve">prijedloga predlagatelja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</w:t>
      </w:r>
      <w:r w:rsidR="008B250B">
        <w:rPr>
          <w:rFonts w:eastAsia="Times New Roman" w:hAnsi="Times New Roman" w:ascii="Times New Roman"/>
          <w:sz w:val="24"/>
          <w:szCs w:val="24"/>
          <w:lang w:eastAsia="hr-HR"/>
        </w:rPr>
        <w:t>Zagreb, Zagreb, Trg Svibanjskih žrtava 1995. 1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OIB: 85821130368, za otvaranje stečajnog postupka nad dužnikom </w:t>
      </w:r>
      <w:r w:rsidR="005607A7">
        <w:rPr>
          <w:rFonts w:hAnsi="Times New Roman" w:ascii="Times New Roman"/>
          <w:sz w:val="24"/>
          <w:szCs w:val="24"/>
        </w:rPr>
        <w:t>KORPORATIVNA FILANTROPIJA d.o.o., Zagreb, Mikulići 134/1, OIB: 47471871565</w:t>
      </w:r>
      <w:r w:rsidR="004948EE">
        <w:rPr>
          <w:rFonts w:hAnsi="Times New Roman" w:ascii="Times New Roman"/>
          <w:sz w:val="24"/>
          <w:szCs w:val="24"/>
        </w:rPr>
        <w:t>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64A42">
        <w:rPr>
          <w:rFonts w:eastAsia="Times New Roman" w:hAnsi="Times New Roman" w:ascii="Times New Roman"/>
          <w:sz w:val="24"/>
          <w:szCs w:val="24"/>
          <w:lang w:eastAsia="hr-HR"/>
        </w:rPr>
        <w:t>12. veljače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5607A7">
        <w:rPr>
          <w:rFonts w:hAnsi="Times New Roman" w:ascii="Times New Roman"/>
          <w:sz w:val="24"/>
          <w:szCs w:val="24"/>
        </w:rPr>
        <w:t>KORPORATIVNA FILANTROPIJA d.o.o., Zagreb, Mikulići 134/1, OIB: 47471871565,</w:t>
      </w:r>
      <w:r w:rsidR="006B4D21">
        <w:rPr>
          <w:rFonts w:hAnsi="Times New Roman" w:ascii="Times New Roman"/>
          <w:sz w:val="24"/>
          <w:szCs w:val="24"/>
        </w:rPr>
        <w:t xml:space="preserve"> </w:t>
      </w:r>
      <w:r w:rsidR="005607A7">
        <w:rPr>
          <w:rFonts w:hAnsi="Times New Roman" w:ascii="Times New Roman"/>
          <w:sz w:val="24"/>
          <w:szCs w:val="24"/>
        </w:rPr>
        <w:t>Petri Horvatović, Zagreb, Mikulići 134/1, OIB: 28103387499,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Pr="00C022E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607A7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316</w:t>
      </w:r>
      <w:r w:rsidR="00D64A4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18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 w:rsidRPr="00C022EA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6B4D21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5607A7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161</w:t>
      </w:r>
      <w:r w:rsidR="00D64A42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8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Podružnica </w:t>
      </w:r>
      <w:r w:rsidR="008B2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podnijela je ovom sudu prijedlog za otvaranje stečajnog postupka nad dužnikom </w:t>
      </w:r>
      <w:r w:rsidR="005607A7">
        <w:rPr>
          <w:rFonts w:hAnsi="Times New Roman" w:ascii="Times New Roman"/>
          <w:sz w:val="24"/>
          <w:szCs w:val="24"/>
        </w:rPr>
        <w:t>KORPORATIVNA FILANTROPIJA d.o.o., Zagreb, Mikulići 134/1, OIB: 47471871565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</w:t>
      </w:r>
      <w:r w:rsidR="006B4D21">
        <w:rPr>
          <w:rFonts w:eastAsia="Times New Roman" w:hAnsi="Times New Roman" w:ascii="Times New Roman"/>
          <w:sz w:val="24"/>
          <w:szCs w:val="24"/>
          <w:lang w:eastAsia="hr-HR"/>
        </w:rPr>
        <w:t>, 104/17, dalje: SZ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 oslobođena od plaćanja troškova stečajnog postupka.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D64A42">
        <w:rPr>
          <w:rFonts w:eastAsia="Times New Roman" w:hAnsi="Times New Roman" w:ascii="Times New Roman"/>
          <w:sz w:val="24"/>
          <w:szCs w:val="24"/>
          <w:lang w:eastAsia="hr-HR"/>
        </w:rPr>
        <w:t>12. veljače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 w:rsidRPr="00C022EA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122885" w:rsidR="00122885" w:rsidRPr="00C022EA">
      <w:pPr>
        <w:rPr>
          <w:rFonts w:hAnsi="Times New Roman" w:ascii="Times New Roman"/>
          <w:sz w:val="24"/>
          <w:szCs w:val="24"/>
        </w:rPr>
      </w:pPr>
    </w:p>
    <w:sectPr w:rsidR="00122885" w:rsidRPr="00C022E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F06" w:rsidP="00E60C49" w:rsidR="00051F06">
      <w:pPr>
        <w:spacing w:lineRule="auto" w:line="240" w:after="0"/>
      </w:pPr>
      <w:r>
        <w:separator/>
      </w:r>
    </w:p>
  </w:endnote>
  <w:endnote w:id="0" w:type="continuationSeparator">
    <w:p w:rsidRDefault="00051F06" w:rsidP="00E60C49" w:rsidR="00051F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F06" w:rsidP="00E60C49" w:rsidR="00051F06">
      <w:pPr>
        <w:spacing w:lineRule="auto" w:line="240" w:after="0"/>
      </w:pPr>
      <w:r>
        <w:separator/>
      </w:r>
    </w:p>
  </w:footnote>
  <w:footnote w:id="0" w:type="continuationSeparator">
    <w:p w:rsidRDefault="00051F06" w:rsidP="00E60C49" w:rsidR="00051F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1745588"/>
      <w:docPartObj>
        <w:docPartGallery w:val="Page Numbers (Top of Page)"/>
        <w:docPartUnique/>
      </w:docPartObj>
    </w:sdtPr>
    <w:sdtEndPr/>
    <w:sdtContent>
      <w:p w:rsidRDefault="00E60C49" w:rsidR="00E60C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511">
          <w:rPr>
            <w:noProof/>
          </w:rPr>
          <w:t>1</w:t>
        </w:r>
        <w:r>
          <w:fldChar w:fldCharType="end"/>
        </w:r>
      </w:p>
    </w:sdtContent>
  </w:sdt>
  <w:p w:rsidRDefault="00E60C49" w:rsidP="00E60C49" w:rsidR="00E60C49">
    <w:pPr>
      <w:pStyle w:val="Zaglavlje"/>
      <w:jc w:val="right"/>
    </w:pPr>
    <w:r>
      <w:t>1 St-</w:t>
    </w:r>
    <w:r w:rsidR="005607A7">
      <w:t>316</w:t>
    </w:r>
    <w:r w:rsidR="00D64A4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4129D"/>
    <w:rsid w:val="00051F06"/>
    <w:rsid w:val="000F2C6B"/>
    <w:rsid w:val="00122885"/>
    <w:rsid w:val="001A4354"/>
    <w:rsid w:val="00224167"/>
    <w:rsid w:val="002A7063"/>
    <w:rsid w:val="002B70D4"/>
    <w:rsid w:val="002C59C6"/>
    <w:rsid w:val="002E1511"/>
    <w:rsid w:val="0031716D"/>
    <w:rsid w:val="00356146"/>
    <w:rsid w:val="004948EE"/>
    <w:rsid w:val="005607A7"/>
    <w:rsid w:val="006B4D21"/>
    <w:rsid w:val="00894293"/>
    <w:rsid w:val="0089710B"/>
    <w:rsid w:val="008B250B"/>
    <w:rsid w:val="009F1827"/>
    <w:rsid w:val="00A65975"/>
    <w:rsid w:val="00BA6224"/>
    <w:rsid w:val="00BF3CF3"/>
    <w:rsid w:val="00C022EA"/>
    <w:rsid w:val="00CB005D"/>
    <w:rsid w:val="00CD4E5D"/>
    <w:rsid w:val="00D51BAE"/>
    <w:rsid w:val="00D64A42"/>
    <w:rsid w:val="00D77E3A"/>
    <w:rsid w:val="00E60C49"/>
    <w:rsid w:val="00ED1A7C"/>
    <w:rsid w:val="00FD59D5"/>
    <w:rsid w:val="00FF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511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1511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1511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1511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511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1511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1511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1511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KORPORATIVNA FILANTROPIJA d.o.o. zastupanog po punomoćniku Petra Horvatović</izvorni_sadrzaj>
    <derivirana_varijabla naziv="DomainObject.Predmet.ProtustrankaFormated_1">  KORPORATIVNA FILANTROPIJA d.o.o. zastupanog po punomoćniku Petra Horvatović</derivirana_varijabla>
  </DomainObject.Predmet.ProtustrankaFormated>
  <DomainObject.Predmet.ProtustrankaFormatedOIB>
    <izvorni_sadrzaj>  KORPORATIVNA FILANTROPIJA d.o.o., OIB 47471871565 zastupanog po punomoćniku Petra Horvatović</izvorni_sadrzaj>
    <derivirana_varijabla naziv="DomainObject.Predmet.ProtustrankaFormatedOIB_1">  KORPORATIVNA FILANTROPIJA d.o.o., OIB 47471871565 zastupanog po punomoćniku Petra Horvatović</derivirana_varijabla>
  </DomainObject.Predmet.ProtustrankaFormatedOIB>
  <DomainObject.Predmet.ProtustrankaFormatedWithAdress>
    <izvorni_sadrzaj> KORPORATIVNA FILANTROPIJA d.o.o., Mikulići 134/1, 10000 Zagreb zastupanog po punomoćniku Petra Horvatović</izvorni_sadrzaj>
    <derivirana_varijabla naziv="DomainObject.Predmet.ProtustrankaFormatedWithAdress_1"> KORPORATIVNA FILANTROPIJA d.o.o., Mikulići 134/1, 10000 Zagreb zastupanog po punomoćniku Petra Horvatović</derivirana_varijabla>
  </DomainObject.Predmet.ProtustrankaFormatedWithAdress>
  <DomainObject.Predmet.ProtustrankaFormatedWithAdressOIB>
    <izvorni_sadrzaj> KORPORATIVNA FILANTROPIJA d.o.o., OIB 47471871565, Mikulići 134/1, 10000 Zagreb zastupanog po punomoćniku Petra Horvatović</izvorni_sadrzaj>
    <derivirana_varijabla naziv="DomainObject.Predmet.ProtustrankaFormatedWithAdressOIB_1"> KORPORATIVNA FILANTROPIJA d.o.o., OIB 47471871565, Mikulići 134/1, 10000 Zagreb zastupanog po punomoćniku Petra Horvatović</derivirana_varijabla>
  </DomainObject.Predmet.ProtustrankaFormatedWithAdressOIB>
  <DomainObject.Predmet.ProtustrankaWithAdress>
    <izvorni_sadrzaj>KORPORATIVNA FILANTROPIJA d.o.o. Mikulići 134/1, 10000 Zagreb</izvorni_sadrzaj>
    <derivirana_varijabla naziv="DomainObject.Predmet.ProtustrankaWithAdress_1">KORPORATIVNA FILANTROPIJA d.o.o. Mikulići 134/1, 10000 Zagreb</derivirana_varijabla>
  </DomainObject.Predmet.ProtustrankaWithAdress>
  <DomainObject.Predmet.ProtustrankaWithAdressOIB>
    <izvorni_sadrzaj>KORPORATIVNA FILANTROPIJA d.o.o., OIB 47471871565, Mikulići 134/1, 10000 Zagreb</izvorni_sadrzaj>
    <derivirana_varijabla naziv="DomainObject.Predmet.ProtustrankaWithAdressOIB_1">KORPORATIVNA FILANTROPIJA d.o.o., OIB 47471871565, Mikulići 134/1, 10000 Zagreb</derivirana_varijabla>
  </DomainObject.Predmet.ProtustrankaWithAdressOIB>
  <DomainObject.Predmet.ProtustrankaNazivFormated>
    <izvorni_sadrzaj>KORPORATIVNA FILANTROPIJA d.o.o.</izvorni_sadrzaj>
    <derivirana_varijabla naziv="DomainObject.Predmet.ProtustrankaNazivFormated_1">KORPORATIVNA FILANTROPIJA d.o.o.</derivirana_varijabla>
  </DomainObject.Predmet.ProtustrankaNazivFormated>
  <DomainObject.Predmet.ProtustrankaNazivFormatedOIB>
    <izvorni_sadrzaj>KORPORATIVNA FILANTROPIJA d.o.o., OIB 47471871565</izvorni_sadrzaj>
    <derivirana_varijabla naziv="DomainObject.Predmet.ProtustrankaNazivFormatedOIB_1">KORPORATIVNA FILANTROPIJA d.o.o., OIB 47471871565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KORPORATIVNA FILANTROPIJA d.o.o. zastupanog po punomoćniku Petra Horvatović</item>
    </izvorni_sadrzaj>
    <derivirana_varijabla naziv="DomainObject.Predmet.ProtuStrankaListFormated_1">
      <item>KORPORATIVNA FILANTROPIJA d.o.o. zastupanog po punomoćniku Petra Horvatović</item>
    </derivirana_varijabla>
  </DomainObject.Predmet.ProtuStrankaListFormated>
  <DomainObject.Predmet.ProtuStrankaListFormatedOIB>
    <izvorni_sadrzaj>
      <item>KORPORATIVNA FILANTROPIJA d.o.o., OIB 47471871565 zastupanog po punomoćniku Petra Horvatović</item>
    </izvorni_sadrzaj>
    <derivirana_varijabla naziv="DomainObject.Predmet.ProtuStrankaListFormatedOIB_1">
      <item>KORPORATIVNA FILANTROPIJA d.o.o., OIB 47471871565 zastupanog po punomoćniku Petra Horvatović</item>
    </derivirana_varijabla>
  </DomainObject.Predmet.ProtuStrankaListFormatedOIB>
  <DomainObject.Predmet.ProtuStrankaListFormatedWithAdress>
    <izvorni_sadrzaj>
      <item>KORPORATIVNA FILANTROPIJA d.o.o., Mikulići 134/1, 10000 Zagreb zastupanog po punomoćniku Petra Horvatović</item>
    </izvorni_sadrzaj>
    <derivirana_varijabla naziv="DomainObject.Predmet.ProtuStrankaListFormatedWithAdress_1">
      <item>KORPORATIVNA FILANTROPIJA d.o.o., Mikulići 134/1, 10000 Zagreb zastupanog po punomoćniku Petra Horvatović</item>
    </derivirana_varijabla>
  </DomainObject.Predmet.ProtuStrankaListFormatedWithAdress>
  <DomainObject.Predmet.ProtuStrankaListFormatedWithAdressOIB>
    <izvorni_sadrzaj>
      <item>KORPORATIVNA FILANTROPIJA d.o.o., OIB 47471871565, Mikulići 134/1, 10000 Zagreb zastupanog po punomoćniku Petra Horvatović</item>
    </izvorni_sadrzaj>
    <derivirana_varijabla naziv="DomainObject.Predmet.ProtuStrankaListFormatedWithAdressOIB_1">
      <item>KORPORATIVNA FILANTROPIJA d.o.o., OIB 47471871565, Mikulići 134/1, 10000 Zagreb zastupanog po punomoćniku Petra Horvatović</item>
    </derivirana_varijabla>
  </DomainObject.Predmet.ProtuStrankaListFormatedWithAdressOIB>
  <DomainObject.Predmet.ProtuStrankaListNazivFormated>
    <izvorni_sadrzaj>
      <item>KORPORATIVNA FILANTROPIJA d.o.o.</item>
    </izvorni_sadrzaj>
    <derivirana_varijabla naziv="DomainObject.Predmet.ProtuStrankaListNazivFormated_1">
      <item>KORPORATIVNA FILANTROPIJA d.o.o.</item>
    </derivirana_varijabla>
  </DomainObject.Predmet.ProtuStrankaListNazivFormated>
  <DomainObject.Predmet.ProtuStrankaListNazivFormatedOIB>
    <izvorni_sadrzaj>
      <item>KORPORATIVNA FILANTROPIJA d.o.o., OIB 47471871565</item>
    </izvorni_sadrzaj>
    <derivirana_varijabla naziv="DomainObject.Predmet.ProtuStrankaListNazivFormatedOIB_1">
      <item>KORPORATIVNA FILANTROPIJA d.o.o., OIB 47471871565</item>
    </derivirana_varijabla>
  </DomainObject.Predmet.ProtuStrankaListNazivFormatedOIB>
  <DomainObject.Predmet.OstaliListFormated>
    <izvorni_sadrzaj>
      <item>Petra Horvatović punomoćnik sudionika u postupku KORPORATIVNA FILANTROPIJA d.o.o.</item>
    </izvorni_sadrzaj>
    <derivirana_varijabla naziv="DomainObject.Predmet.OstaliListFormated_1">
      <item>Petra Horvatović punomoćnik sudionika u postupku KORPORATIVNA FILANTROPIJA d.o.o.</item>
    </derivirana_varijabla>
  </DomainObject.Predmet.OstaliListFormated>
  <DomainObject.Predmet.OstaliListFormatedOIB>
    <izvorni_sadrzaj>
      <item>Petra Horvatović, OIB 28103387499 punomoćnik sudionika u postupku KORPORATIVNA FILANTROPIJA d.o.o.</item>
    </izvorni_sadrzaj>
    <derivirana_varijabla naziv="DomainObject.Predmet.OstaliListFormatedOIB_1">
      <item>Petra Horvatović, OIB 28103387499 punomoćnik sudionika u postupku KORPORATIVNA FILANTROPIJA d.o.o.</item>
    </derivirana_varijabla>
  </DomainObject.Predmet.OstaliListFormatedOIB>
  <DomainObject.Predmet.OstaliListFormatedWithAdress>
    <izvorni_sadrzaj>
      <item>Petra Horvatović, Mikulići 134/1, 10000 Zagreb punomoćnik sudionika u postupku KORPORATIVNA FILANTROPIJA d.o.o.</item>
    </izvorni_sadrzaj>
    <derivirana_varijabla naziv="DomainObject.Predmet.OstaliListFormatedWithAdress_1">
      <item>Petra Horvatović, Mikulići 134/1, 10000 Zagreb punomoćnik sudionika u postupku KORPORATIVNA FILANTROPIJA d.o.o.</item>
    </derivirana_varijabla>
  </DomainObject.Predmet.OstaliListFormatedWithAdress>
  <DomainObject.Predmet.OstaliListFormatedWithAdressOIB>
    <izvorni_sadrzaj>
      <item>Petra Horvatović, OIB 28103387499, Mikulići 134/1, 10000 Zagreb punomoćnik sudionika u postupku KORPORATIVNA FILANTROPIJA d.o.o.</item>
    </izvorni_sadrzaj>
    <derivirana_varijabla naziv="DomainObject.Predmet.OstaliListFormatedWithAdressOIB_1">
      <item>Petra Horvatović, OIB 28103387499, Mikulići 134/1, 10000 Zagreb punomoćnik sudionika u postupku KORPORATIVNA FILANTROPIJA d.o.o.</item>
    </derivirana_varijabla>
  </DomainObject.Predmet.OstaliListFormatedWithAdressOIB>
  <DomainObject.Predmet.OstaliListNazivFormated>
    <izvorni_sadrzaj>
      <item>Petra Horvatović</item>
    </izvorni_sadrzaj>
    <derivirana_varijabla naziv="DomainObject.Predmet.OstaliListNazivFormated_1">
      <item>Petra Horvatović</item>
    </derivirana_varijabla>
  </DomainObject.Predmet.OstaliListNazivFormated>
  <DomainObject.Predmet.OstaliListNazivFormatedOIB>
    <izvorni_sadrzaj>
      <item>Petra Horvatović, OIB 28103387499</item>
    </izvorni_sadrzaj>
    <derivirana_varijabla naziv="DomainObject.Predmet.OstaliListNazivFormatedOIB_1">
      <item>Petra Horvatović, OIB 28103387499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KORPORATIVNA FILANTROPIJA d.o.o.</izvorni_sadrzaj>
    <derivirana_varijabla naziv="DomainObject.Predmet.ProtustrankaIDrugi_1">KORPORATIVNA FILANTROPIJA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KORPORATIVNA FILANTROPIJA d.o.o., OIB 47471871565, Mikulići 134/1, 10000 Zagreb</izvorni_sadrzaj>
    <derivirana_varijabla naziv="DomainObject.Predmet.ProtustrankaIDrugiAdressOIB_1">KORPORATIVNA FILANTROPIJA d.o.o., OIB 47471871565, Mikulići 134/1,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KORPORATIVNA FILANTROPIJA d.o.o.</item>
      <item>Petra Horvatović</item>
    </izvorni_sadrzaj>
    <derivirana_varijabla naziv="DomainObject.Predmet.SudioniciListNaziv_1">
      <item>FINA Regionalni centar Zagreb</item>
      <item>KORPORATIVNA FILANTROPIJA d.o.o.</item>
      <item>Petra Horvatović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KORPORATIVNA FILANTROPIJA d.o.o., OIB 47471871565, Mikulići 134/1,10000 Zagreb</item>
      <item>Petra Horvatović, OIB 28103387499, Mikulići 134/1,10000 Zagreb</item>
    </izvorni_sadrzaj>
    <derivirana_varijabla naziv="DomainObject.Predmet.SudioniciListAdressOIB_1">
      <item>FINA Regionalni centar Zagreb, OIB 85821130368, Trg svibanjskih žrtava 1995. br. 1,10000 Zagreb</item>
      <item>KORPORATIVNA FILANTROPIJA d.o.o., OIB 47471871565, Mikulići 134/1,10000 Zagreb</item>
      <item>Petra Horvatović, OIB 28103387499, Mikulići 134/1,10000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47471871565</item>
      <item>, OIB 28103387499</item>
    </izvorni_sadrzaj>
    <derivirana_varijabla naziv="DomainObject.Predmet.SudioniciListNazivOIB_1">
      <item>, OIB 85821130368</item>
      <item>, OIB 47471871565</item>
      <item>, OIB 28103387499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519E0-C4F8-467E-BDF6-980C46680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2538</properties:Characters>
  <properties:Lines>74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2018-02-12T11:10:00Z</dcterms:created>
  <dc:creator>Draženka Prpić</dc:creator>
  <cp:lastModifiedBy>Draženka Prpić</cp:lastModifiedBy>
  <cp:lastPrinted>2018-02-12T11:13:00Z</cp:lastPrinted>
  <dcterms:modified xmlns:xsi="http://www.w3.org/2001/XMLSchema-instance" xsi:type="dcterms:W3CDTF">2018-02-12T11:13:00Z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