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661306" w14:paraId="b661306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AD0525">
        <w:rPr>
          <w:sz w:val="24"/>
          <w:szCs w:val="24"/>
          <w:lang w:eastAsia="en-US"/>
        </w:rPr>
        <w:t>2805/2017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116EAD">
      <w:pPr>
        <w:jc w:val="both"/>
        <w:rPr>
          <w:b/>
          <w:sz w:val="24"/>
          <w:szCs w:val="24"/>
        </w:rPr>
      </w:pPr>
      <w:r w:rsidRPr="00116EAD">
        <w:rPr>
          <w:sz w:val="24"/>
          <w:szCs w:val="24"/>
          <w:lang w:eastAsia="en-US"/>
        </w:rPr>
        <w:t xml:space="preserve">Trgovački sud u Zagrebu, po sucu </w:t>
      </w:r>
      <w:r w:rsidR="00BB319D" w:rsidRPr="00116EAD">
        <w:rPr>
          <w:sz w:val="24"/>
          <w:szCs w:val="24"/>
          <w:lang w:eastAsia="en-US"/>
        </w:rPr>
        <w:t>Maji Jurovicki</w:t>
      </w:r>
      <w:r w:rsidRPr="00116EAD">
        <w:rPr>
          <w:sz w:val="24"/>
          <w:szCs w:val="24"/>
          <w:lang w:eastAsia="en-US"/>
        </w:rPr>
        <w:t xml:space="preserve">, u stečajnom postupku nad dužnikom </w:t>
      </w:r>
      <w:r w:rsidR="00116EAD" w:rsidRPr="00116EAD">
        <w:rPr>
          <w:sz w:val="24"/>
          <w:szCs w:val="24"/>
        </w:rPr>
        <w:t>SRETNE NEKRETNINE d.o.o., OIB: 61793431033, iz Zagreba, Krajiška 30</w:t>
      </w:r>
      <w:r w:rsidRPr="00116EAD">
        <w:rPr>
          <w:sz w:val="24"/>
          <w:szCs w:val="24"/>
          <w:lang w:eastAsia="en-US"/>
        </w:rPr>
        <w:t xml:space="preserve">, </w:t>
      </w:r>
      <w:r w:rsidR="00281C43" w:rsidRPr="00116EAD">
        <w:rPr>
          <w:sz w:val="24"/>
          <w:szCs w:val="24"/>
          <w:lang w:eastAsia="en-US"/>
        </w:rPr>
        <w:t xml:space="preserve">nakon održanog ispitnog i izvještajnog ročišta, </w:t>
      </w:r>
      <w:r w:rsidR="00116EAD">
        <w:rPr>
          <w:sz w:val="24"/>
          <w:szCs w:val="24"/>
          <w:lang w:eastAsia="en-US"/>
        </w:rPr>
        <w:t>28</w:t>
      </w:r>
      <w:r w:rsidR="00BB319D" w:rsidRPr="00116EAD">
        <w:rPr>
          <w:sz w:val="24"/>
          <w:szCs w:val="24"/>
          <w:lang w:eastAsia="en-US"/>
        </w:rPr>
        <w:t xml:space="preserve">. </w:t>
      </w:r>
      <w:r w:rsidR="008B732A" w:rsidRPr="00116EAD">
        <w:rPr>
          <w:sz w:val="24"/>
          <w:szCs w:val="24"/>
          <w:lang w:eastAsia="en-US"/>
        </w:rPr>
        <w:t>rujna</w:t>
      </w:r>
      <w:r w:rsidR="00BB319D" w:rsidRPr="00116EAD">
        <w:rPr>
          <w:sz w:val="24"/>
          <w:szCs w:val="24"/>
          <w:lang w:eastAsia="en-US"/>
        </w:rPr>
        <w:t xml:space="preserve"> 2018</w:t>
      </w:r>
      <w:r w:rsidRPr="00116EAD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8E7CA6" w:rsidR="008E7CA6">
      <w:pPr>
        <w:ind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8E7CA6">
        <w:rPr>
          <w:sz w:val="24"/>
          <w:szCs w:val="24"/>
        </w:rPr>
        <w:t>HRVATSKE VODE, OIB: 28921383001, Zagreb, Ulica grada Vukovara 220 u iznosu od 70.688,77 kn</w:t>
      </w:r>
    </w:p>
    <w:p w:rsidRDefault="008E7CA6" w:rsidP="00DA4634" w:rsidR="008E7CA6">
      <w:pPr>
        <w:ind w:left="708"/>
        <w:jc w:val="both"/>
        <w:rPr>
          <w:bCs/>
          <w:sz w:val="24"/>
          <w:szCs w:val="24"/>
        </w:rPr>
      </w:pPr>
    </w:p>
    <w:p w:rsidRDefault="00B91D86" w:rsidP="00B91D86" w:rsidR="00B91D86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GRAD ZAGREB, OIB: 61793431033, Zagreb, Trg Stjepana Radića 1 u iznosu od 2.134,38 kn</w:t>
      </w:r>
    </w:p>
    <w:p w:rsidRDefault="008E7CA6" w:rsidP="00DA4634" w:rsidR="008E7CA6">
      <w:pPr>
        <w:ind w:left="708"/>
        <w:jc w:val="both"/>
        <w:rPr>
          <w:bCs/>
          <w:sz w:val="24"/>
          <w:szCs w:val="24"/>
        </w:rPr>
      </w:pPr>
    </w:p>
    <w:p w:rsidRDefault="00B91D86" w:rsidP="00DA4634" w:rsidR="00DA4634">
      <w:pPr>
        <w:ind w:left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</w:t>
      </w:r>
      <w:r w:rsidR="002B48C0">
        <w:rPr>
          <w:bCs/>
          <w:sz w:val="24"/>
          <w:szCs w:val="24"/>
        </w:rPr>
        <w:t xml:space="preserve"> </w:t>
      </w:r>
      <w:r w:rsidR="00DA4634" w:rsidRPr="00DA4634">
        <w:rPr>
          <w:sz w:val="24"/>
          <w:szCs w:val="24"/>
        </w:rPr>
        <w:t xml:space="preserve">REPUBLIKA HRVATSKA, Zagreb, Ministarstvo financija, Porezna uprava, Područni ured </w:t>
      </w:r>
      <w:r>
        <w:rPr>
          <w:sz w:val="24"/>
          <w:szCs w:val="24"/>
        </w:rPr>
        <w:t>Zagreb</w:t>
      </w:r>
      <w:r w:rsidR="00DA4634" w:rsidRPr="00DA4634">
        <w:rPr>
          <w:sz w:val="24"/>
          <w:szCs w:val="24"/>
        </w:rPr>
        <w:t xml:space="preserve">, OIB: 18683136487  u iznosu od </w:t>
      </w:r>
      <w:r>
        <w:rPr>
          <w:sz w:val="24"/>
          <w:szCs w:val="24"/>
        </w:rPr>
        <w:t>8.981,39</w:t>
      </w:r>
      <w:r w:rsidR="00DA4634" w:rsidRPr="00DA4634">
        <w:rPr>
          <w:sz w:val="24"/>
          <w:szCs w:val="24"/>
        </w:rPr>
        <w:t xml:space="preserve"> kn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59281E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4.RAIFFEISENLANDESBANK KARNTEN-RECHENZENTRUM UND REVISIONVERBAND reg. Gen. m.b. H. Raiffeisenplatz 1, 9020 Klagenfurt, Austrija, OIB: 46870001221 u iznosu od 6.004.030,43 kn</w:t>
      </w:r>
    </w:p>
    <w:p w:rsidRDefault="0059281E" w:rsidP="00DA4634" w:rsidR="0059281E">
      <w:pPr>
        <w:ind w:left="708"/>
        <w:jc w:val="both"/>
        <w:rPr>
          <w:sz w:val="24"/>
          <w:szCs w:val="24"/>
        </w:rPr>
      </w:pPr>
    </w:p>
    <w:p w:rsidRDefault="0059281E" w:rsidP="00DA4634" w:rsidR="0059281E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5. CREDO BANKA d.d. u stečaju, OIB: 94141384086, Zrinjsko Frankopanska 58, Split u iznosu od 348,53 kn</w:t>
      </w:r>
    </w:p>
    <w:p w:rsidRDefault="00466AC5" w:rsidP="00EA791C" w:rsidR="00466AC5" w:rsidRPr="00724E62">
      <w:pPr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59281E">
        <w:rPr>
          <w:sz w:val="24"/>
          <w:szCs w:val="24"/>
        </w:rPr>
        <w:t>03. svibnja</w:t>
      </w:r>
      <w:r w:rsidR="0022330A">
        <w:rPr>
          <w:sz w:val="24"/>
          <w:szCs w:val="24"/>
        </w:rPr>
        <w:t xml:space="preserve">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</w:t>
      </w:r>
      <w:r w:rsidR="0059281E">
        <w:rPr>
          <w:sz w:val="24"/>
          <w:szCs w:val="24"/>
        </w:rPr>
        <w:t>27</w:t>
      </w:r>
      <w:r>
        <w:rPr>
          <w:sz w:val="24"/>
          <w:szCs w:val="24"/>
        </w:rPr>
        <w:t>. rujna 2018.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lastRenderedPageBreak/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59281E">
        <w:rPr>
          <w:sz w:val="24"/>
          <w:szCs w:val="24"/>
        </w:rPr>
        <w:t>28</w:t>
      </w:r>
      <w:r w:rsidR="00E94877">
        <w:rPr>
          <w:sz w:val="24"/>
          <w:szCs w:val="24"/>
        </w:rPr>
        <w:t xml:space="preserve">. rujna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 xml:space="preserve">Maja Jurovicki </w:t>
      </w:r>
      <w:r w:rsidR="00AD136C">
        <w:rPr>
          <w:sz w:val="24"/>
          <w:szCs w:val="24"/>
        </w:rPr>
        <w:t xml:space="preserve">, v.r.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AD136C" w:rsidP="004F5146" w:rsidR="00AD136C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D136C" w:rsidP="004F5146" w:rsidR="00AD136C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AD136C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AD136C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16EAD">
      <w:rPr>
        <w:sz w:val="24"/>
        <w:szCs w:val="24"/>
      </w:rPr>
      <w:t>2805/2017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10FA"/>
    <w:rsid w:val="00113B9A"/>
    <w:rsid w:val="0011597E"/>
    <w:rsid w:val="00116EAD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B48C0"/>
    <w:rsid w:val="002C2247"/>
    <w:rsid w:val="002C6C6C"/>
    <w:rsid w:val="002C7390"/>
    <w:rsid w:val="002E2B5C"/>
    <w:rsid w:val="002E56DD"/>
    <w:rsid w:val="002F1E25"/>
    <w:rsid w:val="002F6B48"/>
    <w:rsid w:val="00302FE1"/>
    <w:rsid w:val="00303608"/>
    <w:rsid w:val="00310F9A"/>
    <w:rsid w:val="00312189"/>
    <w:rsid w:val="00312D23"/>
    <w:rsid w:val="0032207A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2249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A7E34"/>
    <w:rsid w:val="004B653E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84CED"/>
    <w:rsid w:val="005902AA"/>
    <w:rsid w:val="0059281E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15183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70A0E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77409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4785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F99"/>
    <w:rsid w:val="008E447D"/>
    <w:rsid w:val="008E4EE6"/>
    <w:rsid w:val="008E7CA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0525"/>
    <w:rsid w:val="00AD136C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1D86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A791C"/>
    <w:rsid w:val="00EB04A4"/>
    <w:rsid w:val="00EB25A8"/>
    <w:rsid w:val="00EB62F9"/>
    <w:rsid w:val="00EB688C"/>
    <w:rsid w:val="00EC5F71"/>
    <w:rsid w:val="00ED1B24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St-2805/2017</izvorni_sadrzaj>
    <derivirana_varijabla naziv="DomainObject.Predmet.OznakaBroj_1">St-2805/2017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SRETNE NEKRETNINE d.o.o. zastupanog po punomoćniku MISLAV KARAMATIĆ; ZOU Zdravko Baburak &amp; Dijana Brezak &amp; Zrinka Grabas; Vanda Kovačević Gelenčer</izvorni_sadrzaj>
    <derivirana_varijabla naziv="DomainObject.Predmet.ProtustrankaFormated_1">  SRETNE NEKRETNINE d.o.o. zastupanog po punomoćniku MISLAV KARAMATIĆ; ZOU Zdravko Baburak &amp; Dijana Brezak &amp; Zrinka Grabas; Vanda Kovačević Gelenčer</derivirana_varijabla>
  </DomainObject.Predmet.ProtustrankaFormated>
  <DomainObject.Predmet.ProtustrankaFormatedOIB>
    <izvorni_sadrzaj>  SRETNE NEKRETNINE d.o.o., OIB 61793431033 zastupanog po punomoćniku MISLAV KARAMATIĆ; ZOU Zdravko Baburak &amp; Dijana Brezak &amp; Zrinka Grabas; Vanda Kovačević Gelenčer</izvorni_sadrzaj>
    <derivirana_varijabla naziv="DomainObject.Predmet.ProtustrankaFormatedOIB_1">  SRETNE NEKRETNINE d.o.o., OIB 61793431033 zastupanog po punomoćniku MISLAV KARAMATIĆ; ZOU Zdravko Baburak &amp; Dijana Brezak &amp; Zrinka Grabas; Vanda Kovačević Gelenčer</derivirana_varijabla>
  </DomainObject.Predmet.ProtustrankaFormatedOIB>
  <DomainObject.Predmet.ProtustrankaFormatedWithAdress>
    <izvorni_sadrzaj> SRETNE NEKRETNINE d.o.o., Krajiška 30, 10000 Zagreb zastupanog po punomoćniku MISLAV KARAMATIĆ; ZOU Zdravko Baburak &amp; Dijana Brezak &amp; Zrinka Grabas; Vanda Kovačević Gelenčer</izvorni_sadrzaj>
    <derivirana_varijabla naziv="DomainObject.Predmet.ProtustrankaFormatedWithAdress_1"> SRETNE NEKRETNINE d.o.o., Krajiška 30, 10000 Zagreb zastupanog po punomoćniku MISLAV KARAMATIĆ; ZOU Zdravko Baburak &amp; Dijana Brezak &amp; Zrinka Grabas; Vanda Kovačević Gelenčer</derivirana_varijabla>
  </DomainObject.Predmet.ProtustrankaFormatedWithAdress>
  <DomainObject.Predmet.ProtustrankaFormatedWithAdressOIB>
    <izvorni_sadrzaj> SRETNE NEKRETNINE d.o.o., OIB 61793431033, Krajiška 30, 10000 Zagreb zastupanog po punomoćniku MISLAV KARAMATIĆ; ZOU Zdravko Baburak &amp; Dijana Brezak &amp; Zrinka Grabas; Vanda Kovačević Gelenčer</izvorni_sadrzaj>
    <derivirana_varijabla naziv="DomainObject.Predmet.ProtustrankaFormatedWithAdressOIB_1"> SRETNE NEKRETNINE d.o.o., OIB 61793431033, Krajiška 30, 10000 Zagreb zastupanog po punomoćniku MISLAV KARAMATIĆ; ZOU Zdravko Baburak &amp; Dijana Brezak &amp; Zrinka Grabas; Vanda Kovačević Gelenčer</derivirana_varijabla>
  </DomainObject.Predmet.ProtustrankaFormatedWithAdressOIB>
  <DomainObject.Predmet.ProtustrankaWithAdress>
    <izvorni_sadrzaj>SRETNE NEKRETNINE d.o.o. Krajiška 30, 10000 Zagreb</izvorni_sadrzaj>
    <derivirana_varijabla naziv="DomainObject.Predmet.ProtustrankaWithAdress_1">SRETNE NEKRETNINE d.o.o. Krajiška 30, 10000 Zagreb</derivirana_varijabla>
  </DomainObject.Predmet.ProtustrankaWithAdress>
  <DomainObject.Predmet.ProtustrankaWithAdressOIB>
    <izvorni_sadrzaj>SRETNE NEKRETNINE d.o.o., OIB 61793431033, Krajiška 30, 10000 Zagreb</izvorni_sadrzaj>
    <derivirana_varijabla naziv="DomainObject.Predmet.ProtustrankaWithAdressOIB_1">SRETNE NEKRETNINE d.o.o., OIB 61793431033, Krajiška 30, 10000 Zagreb</derivirana_varijabla>
  </DomainObject.Predmet.ProtustrankaWithAdressOIB>
  <DomainObject.Predmet.ProtustrankaNazivFormated>
    <izvorni_sadrzaj>SRETNE NEKRETNINE d.o.o.</izvorni_sadrzaj>
    <derivirana_varijabla naziv="DomainObject.Predmet.ProtustrankaNazivFormated_1">SRETNE NEKRETNINE d.o.o.</derivirana_varijabla>
  </DomainObject.Predmet.ProtustrankaNazivFormated>
  <DomainObject.Predmet.ProtustrankaNazivFormatedOIB>
    <izvorni_sadrzaj>SRETNE NEKRETNINE d.o.o., OIB 61793431033</izvorni_sadrzaj>
    <derivirana_varijabla naziv="DomainObject.Predmet.ProtustrankaNazivFormatedOIB_1">SRETNE NEKRETNINE d.o.o., OIB 61793431033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Raiffeisenlandesbank Kärnten -Rechenzentrum und Revisionsverband reg. Gen.m.b.H zastupanog po punomoćniku BUTERIN&amp;POSAVEC odvjetničko društvo, d.o.o.</izvorni_sadrzaj>
    <derivirana_varijabla naziv="DomainObject.Predmet.StrankaFormated_1">  FINA Regionalni centar Zagreb; Raiffeisenlandesbank Kärnten -Rechenzentrum und Revisionsverband reg. Gen.m.b.H zastupanog po punomoćniku BUTERIN&amp;POSAVEC odvjetničko društvo, d.o.o.</derivirana_varijabla>
  </DomainObject.Predmet.StrankaFormated>
  <DomainObject.Predmet.StrankaFormatedOIB>
    <izvorni_sadrzaj>  FINA Regionalni centar Zagreb, OIB 85821130368; Raiffeisenlandesbank Kärnten -Rechenzentrum und Revisionsverband reg. Gen.m.b.H, OIB 00000000001 zastupanog po punomoćniku BUTERIN&amp;POSAVEC odvjetničko društvo, d.o.o.</izvorni_sadrzaj>
    <derivirana_varijabla naziv="DomainObject.Predmet.StrankaFormatedOIB_1">  FINA Regionalni centar Zagreb, OIB 85821130368; Raiffeisenlandesbank Kärnten -Rechenzentrum und Revisionsverband reg. Gen.m.b.H, OIB 00000000001 zastupanog po punomoćniku BUTERIN&amp;POSAVEC odvjetničko društvo, d.o.o.</derivirana_varijabla>
  </DomainObject.Predmet.StrankaFormatedOIB>
  <DomainObject.Predmet.StrankaFormatedWithAdress>
    <izvorni_sadrzaj> FINA Regionalni centar Zagreb, Trg svibanjskih žrtava 1995. 1, 10000 Zagreb; Raiffeisenlandesbank Kärnten -Rechenzentrum und Revisionsverband reg. Gen.m.b.H, Raiffeisenplatz 1, Klagenfurt zastupanog po punomoćniku BUTERIN&amp;POSAVEC odvjetničko društvo, d.o.o.</izvorni_sadrzaj>
    <derivirana_varijabla naziv="DomainObject.Predmet.StrankaFormatedWithAdress_1"> FINA Regionalni centar Zagreb, Trg svibanjskih žrtava 1995. 1, 10000 Zagreb; Raiffeisenlandesbank Kärnten -Rechenzentrum und Revisionsverband reg. Gen.m.b.H, Raiffeisenplatz 1, Klagenfurt zastupanog po punomoćniku BUTERIN&amp;POSAVEC odvjetničko društvo, d.o.o.</derivirana_varijabla>
  </DomainObject.Predmet.StrankaFormatedWithAdress>
  <DomainObject.Predmet.StrankaFormatedWithAdressOIB>
    <izvorni_sadrzaj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izvorni_sadrzaj>
    <derivirana_varijabla naziv="DomainObject.Predmet.StrankaFormatedWithAdressOIB_1"> FINA Regionalni centar Zagreb, OIB 85821130368, Trg svibanjskih žrtava 1995. 1, 10000 Zagreb; Raiffeisenlandesbank Kärnten -Rechenzentrum und Revisionsverband reg. Gen.m.b.H, OIB 00000000001, Raiffeisenplatz 1, Klagenfurt zastupanog po punomoćniku BUTERIN&amp;POSAVEC odvjetničko društvo, d.o.o.</derivirana_varijabla>
  </DomainObject.Predmet.StrankaFormatedWithAdressOIB>
  <DomainObject.Predmet.StrankaWithAdress>
    <izvorni_sadrzaj>FINA Regionalni centar Zagreb Trg svibanjskih žrtava 1995. 1,10000 Zagreb,Raiffeisenlandesbank Kärnten -Rechenzentrum und Revisionsverband reg. Gen.m.b.H Raiffeisenplatz 1,Klagenfurt</izvorni_sadrzaj>
    <derivirana_varijabla naziv="DomainObject.Predmet.StrankaWithAdress_1">FINA Regionalni centar Zagreb Trg svibanjskih žrtava 1995. 1,10000 Zagreb,Raiffeisenlandesbank Kärnten -Rechenzentrum und Revisionsverband reg. Gen.m.b.H Raiffeisenplatz 1,Klagenfurt</derivirana_varijabla>
  </DomainObject.Predmet.StrankaWithAdress>
  <DomainObject.Predmet.StrankaWithAdressOIB>
    <izvorni_sadrzaj>FINA Regionalni centar Zagreb, OIB 85821130368, Trg svibanjskih žrtava 1995. 1,10000 Zagreb,Raiffeisenlandesbank Kärnten -Rechenzentrum und Revisionsverband reg. Gen.m.b.H, OIB 00000000001, Raiffeisenplatz 1,Klagenfurt</izvorni_sadrzaj>
    <derivirana_varijabla naziv="DomainObject.Predmet.StrankaWithAdressOIB_1">FINA Regionalni centar Zagreb, OIB 85821130368, Trg svibanjskih žrtava 1995. 1,10000 Zagreb,Raiffeisenlandesbank Kärnten -Rechenzentrum und Revisionsverband reg. Gen.m.b.H, OIB 00000000001, Raiffeisenplatz 1,Klagenfurt</derivirana_varijabla>
  </DomainObject.Predmet.StrankaWithAdressOIB>
  <DomainObject.Predmet.StrankaNazivFormated>
    <izvorni_sadrzaj>FINA Regionalni centar Zagreb,Raiffeisenlandesbank Kärnten -Rechenzentrum und Revisionsverband reg. Gen.m.b.H</izvorni_sadrzaj>
    <derivirana_varijabla naziv="DomainObject.Predmet.StrankaNazivFormated_1">FINA Regionalni centar Zagreb,Raiffeisenlandesbank Kärnten -Rechenzentrum und Revisionsverband reg. Gen.m.b.H</derivirana_varijabla>
  </DomainObject.Predmet.StrankaNazivFormated>
  <DomainObject.Predmet.StrankaNazivFormatedOIB>
    <izvorni_sadrzaj>FINA Regionalni centar Zagreb, OIB 85821130368,Raiffeisenlandesbank Kärnten -Rechenzentrum und Revisionsverband reg. Gen.m.b.H, OIB 00000000001</izvorni_sadrzaj>
    <derivirana_varijabla naziv="DomainObject.Predmet.StrankaNazivFormatedOIB_1">FINA Regionalni centar Zagreb, OIB 85821130368,Raiffeisenlandesbank Kärnten -Rechenzentrum und Revisionsverband reg. Gen.m.b.H,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Raiffeisenlandesbank Kärnten -Rechenzentrum und Revisionsverband reg. Gen.m.b.H zastupanog po punomoćniku BUTERIN&amp;POSAVEC odvjetničko društvo, d.o.o.</item>
    </izvorni_sadrzaj>
    <derivirana_varijabla naziv="DomainObject.Predmet.StrankaListFormated_1">
      <item>FINA Regionalni centar Zagreb</item>
      <item>Raiffeisenlandesbank Kärnten -Rechenzentrum und Revisionsverband reg. Gen.m.b.H zastupanog po punomoćniku BUTERIN&amp;POSAVEC odvjetničko društvo, d.o.o.</item>
    </derivirana_varijabla>
  </DomainObject.Predmet.StrankaListFormated>
  <DomainObject.Predmet.StrankaListFormatedOIB>
    <izvorni_sadrzaj>
      <item>FINA Regionalni centar Zagreb, OIB 85821130368</item>
      <item>Raiffeisenlandesbank Kärnten -Rechenzentrum und Revisionsverband reg. Gen.m.b.H, OIB 00000000001 zastupanog po punomoćniku BUTERIN&amp;POSAVEC odvjetničko društvo, d.o.o.</item>
    </izvorni_sadrzaj>
    <derivirana_varijabla naziv="DomainObject.Predmet.StrankaListFormatedOIB_1">
      <item>FINA Regionalni centar Zagreb, OIB 85821130368</item>
      <item>Raiffeisenlandesbank Kärnten -Rechenzentrum und Revisionsverband reg. Gen.m.b.H, OIB 00000000001 zastupanog po punomoćniku BUTERIN&amp;POSAVEC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izvorni_sadrzaj>
    <derivirana_varijabla naziv="DomainObject.Predmet.StrankaListFormatedWithAdress_1">
      <item>FINA Regionalni centar Zagreb, Trg svibanjskih žrtava 1995. 1, 10000 Zagreb</item>
      <item>Raiffeisenlandesbank Kärnten -Rechenzentrum und Revisionsverband reg. Gen.m.b.H, Raiffeisenplatz 1, Klagenfurt zastupanog po punomoćniku BUTERIN&amp;POSAVEC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izvorni_sadrzaj>
    <derivirana_varijabla naziv="DomainObject.Predmet.StrankaListFormatedWithAdressOIB_1">
      <item>FINA Regionalni centar Zagreb, OIB 85821130368, Trg svibanjskih žrtava 1995. 1, 10000 Zagreb</item>
      <item>Raiffeisenlandesbank Kärnten -Rechenzentrum und Revisionsverband reg. Gen.m.b.H, OIB 00000000001, Raiffeisenplatz 1, Klagenfurt zastupanog po punomoćniku BUTERIN&amp;POSAVEC odvjetničko društvo, d.o.o.</item>
    </derivirana_varijabla>
  </DomainObject.Predmet.StrankaListFormatedWithAdressOIB>
  <DomainObject.Predmet.StrankaListNazivFormated>
    <izvorni_sadrzaj>
      <item>FINA Regionalni centar Zagreb</item>
      <item>Raiffeisenlandesbank Kärnten -Rechenzentrum und Revisionsverband reg. Gen.m.b.H</item>
    </izvorni_sadrzaj>
    <derivirana_varijabla naziv="DomainObject.Predmet.StrankaListNazivFormated_1">
      <item>FINA Regionalni centar Zagreb</item>
      <item>Raiffeisenlandesbank Kärnten -Rechenzentrum und Revisionsverband reg. Gen.m.b.H</item>
    </derivirana_varijabla>
  </DomainObject.Predmet.StrankaListNazivFormated>
  <DomainObject.Predmet.StrankaListNazivFormatedOIB>
    <izvorni_sadrzaj>
      <item>FINA Regionalni centar Zagreb, OIB 85821130368</item>
      <item>Raiffeisenlandesbank Kärnten -Rechenzentrum und Revisionsverband reg. Gen.m.b.H, OIB 00000000001</item>
    </izvorni_sadrzaj>
    <derivirana_varijabla naziv="DomainObject.Predmet.StrankaListNazivFormatedOIB_1">
      <item>FINA Regionalni centar Zagreb, OIB 85821130368</item>
      <item>Raiffeisenlandesbank Kärnten -Rechenzentrum und Revisionsverband reg. Gen.m.b.H, OIB 00000000001</item>
    </derivirana_varijabla>
  </DomainObject.Predmet.StrankaListNazivFormatedOIB>
  <DomainObject.Predmet.ProtuStrankaListFormated>
    <izvorni_sadrzaj>
      <item>SRETNE NEKRETNINE d.o.o. zastupanog po punomoćniku MISLAV KARAMATIĆ; ZOU Zdravko Baburak &amp; Dijana Brezak &amp; Zrinka Grabas; Vanda Kovačević Gelenčer</item>
    </izvorni_sadrzaj>
    <derivirana_varijabla naziv="DomainObject.Predmet.ProtuStrankaListFormated_1">
      <item>SRETNE NEKRETNINE d.o.o. zastupanog po punomoćniku MISLAV KARAMATIĆ; ZOU Zdravko Baburak &amp; Dijana Brezak &amp; Zrinka Grabas; Vanda Kovačević Gelenčer</item>
    </derivirana_varijabla>
  </DomainObject.Predmet.ProtuStrankaListFormated>
  <DomainObject.Predmet.ProtuStrankaListFormatedOIB>
    <izvorni_sadrzaj>
      <item>SRETNE NEKRETNINE d.o.o., OIB 61793431033 zastupanog po punomoćniku MISLAV KARAMATIĆ; ZOU Zdravko Baburak &amp; Dijana Brezak &amp; Zrinka Grabas; Vanda Kovačević Gelenčer</item>
    </izvorni_sadrzaj>
    <derivirana_varijabla naziv="DomainObject.Predmet.ProtuStrankaListFormatedOIB_1">
      <item>SRETNE NEKRETNINE d.o.o., OIB 61793431033 zastupanog po punomoćniku MISLAV KARAMATIĆ; ZOU Zdravko Baburak &amp; Dijana Brezak &amp; Zrinka Grabas; Vanda Kovačević Gelenčer</item>
    </derivirana_varijabla>
  </DomainObject.Predmet.ProtuStrankaListFormatedOIB>
  <DomainObject.Predmet.ProtuStrankaListFormatedWithAdress>
    <izvorni_sadrzaj>
      <item>SRETNE NEKRETNINE d.o.o., Krajiška 30, 10000 Zagreb zastupanog po punomoćniku MISLAV KARAMATIĆ; ZOU Zdravko Baburak &amp; Dijana Brezak &amp; Zrinka Grabas; Vanda Kovačević Gelenčer</item>
    </izvorni_sadrzaj>
    <derivirana_varijabla naziv="DomainObject.Predmet.ProtuStrankaListFormatedWithAdress_1">
      <item>SRETNE NEKRETNINE d.o.o., Krajiška 30, 10000 Zagreb zastupanog po punomoćniku MISLAV KARAMATIĆ; ZOU Zdravko Baburak &amp; Dijana Brezak &amp; Zrinka Grabas; Vanda Kovačević Gelenčer</item>
    </derivirana_varijabla>
  </DomainObject.Predmet.ProtuStrankaListFormatedWithAdress>
  <DomainObject.Predmet.ProtuStrankaListFormatedWithAdressOIB>
    <izvorni_sadrzaj>
      <item>SRETNE NEKRETNINE d.o.o., OIB 61793431033, Krajiška 30, 10000 Zagreb zastupanog po punomoćniku MISLAV KARAMATIĆ; ZOU Zdravko Baburak &amp; Dijana Brezak &amp; Zrinka Grabas; Vanda Kovačević Gelenčer</item>
    </izvorni_sadrzaj>
    <derivirana_varijabla naziv="DomainObject.Predmet.ProtuStrankaListFormatedWithAdressOIB_1">
      <item>SRETNE NEKRETNINE d.o.o., OIB 61793431033, Krajiška 30, 10000 Zagreb zastupanog po punomoćniku MISLAV KARAMATIĆ; ZOU Zdravko Baburak &amp; Dijana Brezak &amp; Zrinka Grabas; Vanda Kovačević Gelenčer</item>
    </derivirana_varijabla>
  </DomainObject.Predmet.ProtuStrankaListFormatedWithAdressOIB>
  <DomainObject.Predmet.ProtuStrankaListNazivFormated>
    <izvorni_sadrzaj>
      <item>SRETNE NEKRETNINE d.o.o.</item>
    </izvorni_sadrzaj>
    <derivirana_varijabla naziv="DomainObject.Predmet.ProtuStrankaListNazivFormated_1">
      <item>SRETNE NEKRETNINE d.o.o.</item>
    </derivirana_varijabla>
  </DomainObject.Predmet.ProtuStrankaListNazivFormated>
  <DomainObject.Predmet.ProtuStrankaListNazivFormatedOIB>
    <izvorni_sadrzaj>
      <item>SRETNE NEKRETNINE d.o.o., OIB 61793431033</item>
    </izvorni_sadrzaj>
    <derivirana_varijabla naziv="DomainObject.Predmet.ProtuStrankaListNazivFormatedOIB_1">
      <item>SRETNE NEKRETNINE d.o.o., OIB 61793431033</item>
    </derivirana_varijabla>
  </DomainObject.Predmet.ProtuStrankaListNazivFormatedOIB>
  <DomainObject.Predmet.OstaliListFormated>
    <izvorni_sadrzaj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  <item>Vanda Kovačević Gelenčer punomoćnica sudionika u postupku SRETNE NEKRETNINE d.o.o.</item>
    </izvorni_sadrzaj>
    <derivirana_varijabla naziv="DomainObject.Predmet.OstaliListFormated_1">
      <item>MISLAV KARAMATIĆ punomoćnik sudionika u postupku SRETNE NEKRETNINE d.o.o.</item>
      <item>ZOU Zdravko Baburak &amp; Dijana Brezak &amp; Zrinka Grabas punomoćnik sudionika u postupku SRETNE NEKRETNINE d.o.o.</item>
      <item>BUTERIN&amp;POSAVEC odvjetničko društvo, d.o.o. punomoćnik sudionika u postupku Raiffeisenlandesbank Kärnten -Rechenzentrum und Revisionsverband reg. Gen.m.b.H</item>
      <item>Vanda Kovačević Gelenčer punomoćnica sudionika u postupku SRETNE NEKRETNINE d.o.o.</item>
    </derivirana_varijabla>
  </DomainObject.Predmet.OstaliListFormated>
  <DomainObject.Predmet.OstaliListFormatedOIB>
    <izvorni_sadrzaj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  <item>Vanda Kovačević Gelenčer, OIB 48951193011 punomoćnica sudionika u postupku SRETNE NEKRETNINE d.o.o.</item>
    </izvorni_sadrzaj>
    <derivirana_varijabla naziv="DomainObject.Predmet.OstaliListFormatedOIB_1">
      <item>MISLAV KARAMATIĆ, OIB 49518582460 punomoćnik sudionika u postupku SRETNE NEKRETNINE d.o.o.</item>
      <item>ZOU Zdravko Baburak &amp; Dijana Brezak &amp; Zrinka Grabas punomoćnik sudionika u postupku SRETNE NEKRETNINE d.o.o.</item>
      <item>BUTERIN&amp;POSAVEC odvjetničko društvo, d.o.o., OIB 88443826619 punomoćnik sudionika u postupku Raiffeisenlandesbank Kärnten -Rechenzentrum und Revisionsverband reg. Gen.m.b.H</item>
      <item>Vanda Kovačević Gelenčer, OIB 48951193011 punomoćnica sudionika u postupku SRETNE NEKRETNINE d.o.o.</item>
    </derivirana_varijabla>
  </DomainObject.Predmet.OstaliListFormatedOIB>
  <DomainObject.Predmet.OstaliListFormatedWithAdress>
    <izvorni_sadrzaj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  <item>Vanda Kovačević Gelenčer, Antuna Mihanovića 13, 33000 Virovitica punomoćnica sudionika u postupku SRETNE NEKRETNINE d.o.o.</item>
    </izvorni_sadrzaj>
    <derivirana_varijabla naziv="DomainObject.Predmet.OstaliListFormatedWithAdress_1">
      <item>MISLAV KARAMATIĆ,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Draškovićeva 82, 10000 Zagreb punomoćnik sudionika u postupku Raiffeisenlandesbank Kärnten -Rechenzentrum und Revisionsverband reg. Gen.m.b.H</item>
      <item>Vanda Kovačević Gelenčer, Antuna Mihanovića 13, 33000 Virovitica punomoćnica sudionika u postupku SRETNE NEKRETNINE d.o.o.</item>
    </derivirana_varijabla>
  </DomainObject.Predmet.OstaliListFormatedWithAdress>
  <DomainObject.Predmet.OstaliListFormatedWithAdressOIB>
    <izvorni_sadrzaj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  <item>Vanda Kovačević Gelenčer, OIB 48951193011, Antuna Mihanovića 13, 33000 Virovitica punomoćnica sudionika u postupku SRETNE NEKRETNINE d.o.o.</item>
    </izvorni_sadrzaj>
    <derivirana_varijabla naziv="DomainObject.Predmet.OstaliListFormatedWithAdressOIB_1">
      <item>MISLAV KARAMATIĆ, OIB 49518582460, Vugrovečka 9, 10360 Dobrodol punomoćnik sudionika u postupku SRETNE NEKRETNINE d.o.o.</item>
      <item>ZOU Zdravko Baburak &amp; Dijana Brezak &amp; Zrinka Grabas, Strojarska 2, 10000 Zagreb punomoćnik sudionika u postupku SRETNE NEKRETNINE d.o.o.</item>
      <item>BUTERIN&amp;POSAVEC odvjetničko društvo, d.o.o., OIB 88443826619, Draškovićeva 82, 10000 Zagreb punomoćnik sudionika u postupku Raiffeisenlandesbank Kärnten -Rechenzentrum und Revisionsverband reg. Gen.m.b.H</item>
      <item>Vanda Kovačević Gelenčer, OIB 48951193011, Antuna Mihanovića 13, 33000 Virovitica punomoćnica sudionika u postupku SRETNE NEKRETNINE d.o.o.</item>
    </derivirana_varijabla>
  </DomainObject.Predmet.OstaliListFormatedWithAdressOIB>
  <DomainObject.Predmet.OstaliListNazivFormated>
    <izvorni_sadrzaj>
      <item>MISLAV KARAMATIĆ</item>
      <item>ZOU Zdravko Baburak &amp; Dijana Brezak &amp; Zrinka Grabas</item>
      <item>BUTERIN&amp;POSAVEC odvjetničko društvo, d.o.o.</item>
      <item>Vanda Kovačević Gelenčer</item>
    </izvorni_sadrzaj>
    <derivirana_varijabla naziv="DomainObject.Predmet.OstaliListNazivFormated_1">
      <item>MISLAV KARAMATIĆ</item>
      <item>ZOU Zdravko Baburak &amp; Dijana Brezak &amp; Zrinka Grabas</item>
      <item>BUTERIN&amp;POSAVEC odvjetničko društvo, d.o.o.</item>
      <item>Vanda Kovačević Gelenčer</item>
    </derivirana_varijabla>
  </DomainObject.Predmet.OstaliListNazivFormated>
  <DomainObject.Predmet.OstaliListNazivFormatedOIB>
    <izvorni_sadrzaj>
      <item>MISLAV KARAMATIĆ, OIB 49518582460</item>
      <item>ZOU Zdravko Baburak &amp; Dijana Brezak &amp; Zrinka Grabas</item>
      <item>BUTERIN&amp;POSAVEC odvjetničko društvo, d.o.o., OIB 88443826619</item>
      <item>Vanda Kovačević Gelenčer, OIB 48951193011</item>
    </izvorni_sadrzaj>
    <derivirana_varijabla naziv="DomainObject.Predmet.OstaliListNazivFormatedOIB_1">
      <item>MISLAV KARAMATIĆ, OIB 49518582460</item>
      <item>ZOU Zdravko Baburak &amp; Dijana Brezak &amp; Zrinka Grabas</item>
      <item>BUTERIN&amp;POSAVEC odvjetničko društvo, d.o.o., OIB 88443826619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SRETNE NEKRETNINE d.o.o.</izvorni_sadrzaj>
    <derivirana_varijabla naziv="DomainObject.Predmet.ProtustrankaIDrugi_1">SRETNE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SRETNE NEKRETNINE d.o.o., OIB 61793431033, Krajiška 30, 10000 Zagreb</izvorni_sadrzaj>
    <derivirana_varijabla naziv="DomainObject.Predmet.ProtustrankaIDrugiAdressOIB_1">SRETNE NEKRETNINE d.o.o., OIB 61793431033,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  <item>Vanda Kovačević Gelenčer</item>
    </izvorni_sadrzaj>
    <derivirana_varijabla naziv="DomainObject.Predmet.SudioniciListNaziv_1">
      <item>SRETNE NEKRETNINE d.o.o.</item>
      <item>FINA Regionalni centar Zagreb</item>
      <item>MISLAV KARAMATIĆ</item>
      <item>ZOU Zdravko Baburak &amp; Dijana Brezak &amp; Zrinka Grabas</item>
      <item>Raiffeisenlandesbank Kärnten -Rechenzentrum und Revisionsverband reg. Gen.m.b.H</item>
      <item>BUTERIN&amp;POSAVEC odvjetničko društvo, d.o.o.</item>
      <item>Vanda Kovačević Gelenčer</item>
    </derivirana_varijabla>
  </DomainObject.Predmet.SudioniciListNaziv>
  <DomainObject.Predmet.SudioniciListAdressOIB>
    <izvorni_sadrzaj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  <item>Vanda Kovačević Gelenčer, OIB 48951193011, Antuna Mihanovića 13,33000 Virovitica</item>
    </izvorni_sadrzaj>
    <derivirana_varijabla naziv="DomainObject.Predmet.SudioniciListAdressOIB_1">
      <item>SRETNE NEKRETNINE d.o.o., OIB 61793431033, Krajiška 30,10000 Zagreb</item>
      <item>FINA Regionalni centar Zagreb, OIB 85821130368, Trg svibanjskih žrtava 1995. 1,10000 Zagreb</item>
      <item>MISLAV KARAMATIĆ, OIB 49518582460, Vugrovečka 9,10360 Dobrodol</item>
      <item>ZOU Zdravko Baburak &amp; Dijana Brezak &amp; Zrinka Grabas, Strojarska 2,10000 Zagreb</item>
      <item>Raiffeisenlandesbank Kärnten -Rechenzentrum und Revisionsverband reg. Gen.m.b.H, OIB 00000000001, Raiffeisenplatz 1,Klagenfurt</item>
      <item>BUTERIN&amp;POSAVEC odvjetničko društvo, d.o.o., OIB 88443826619, Draškovićeva 82,10000 Zagreb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61793431033</item>
      <item>, OIB 85821130368</item>
      <item>, OIB 49518582460</item>
      <item>, OIB null</item>
      <item>, OIB 00000000001</item>
      <item>, OIB 88443826619</item>
      <item>, OIB 48951193011</item>
    </izvorni_sadrzaj>
    <derivirana_varijabla naziv="DomainObject.Predmet.SudioniciListNazivOIB_1">
      <item>, OIB 61793431033</item>
      <item>, OIB 85821130368</item>
      <item>, OIB 49518582460</item>
      <item>, OIB null</item>
      <item>, OIB 00000000001</item>
      <item>, OIB 88443826619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4AB62-DA96-42D6-89B6-15F59D6B6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2513</properties:Characters>
  <properties:Lines>73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2018-09-28T06:28:00Z</dcterms:created>
  <dc:creator>ilukac</dc:creator>
  <cp:lastModifiedBy>Mirjana Gašparić</cp:lastModifiedBy>
  <cp:lastPrinted>2018-09-28T09:40:00Z</cp:lastPrinted>
  <dcterms:modified xmlns:xsi="http://www.w3.org/2001/XMLSchema-instance" xsi:type="dcterms:W3CDTF">2018-09-28T09:40:00Z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(St-2805-2017 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