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afb8" w14:paraId="589afb8" w:rsidRDefault="00E8119A" w:rsidP="00E8119A" w:rsidR="00E8119A" w:rsidRPr="00013587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013587">
        <w:rPr>
          <w:b/>
          <w:bCs/>
          <w:lang w:val="hr-HR"/>
        </w:rPr>
        <w:t xml:space="preserve">   </w:t>
      </w:r>
    </w:p>
    <w:p w:rsidRDefault="00E8119A" w:rsidP="00E8119A" w:rsidR="00E8119A" w:rsidRPr="00013587">
      <w:pPr>
        <w:rPr>
          <w:b/>
          <w:bCs/>
          <w:lang w:val="hr-HR"/>
        </w:rPr>
      </w:pPr>
    </w:p>
    <w:p w:rsidRDefault="00220A0B" w:rsidP="00E8119A" w:rsidR="00E8119A" w:rsidRPr="00013587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013587">
      <w:pPr>
        <w:rPr>
          <w:bCs/>
          <w:lang w:val="hr-HR"/>
        </w:rPr>
      </w:pPr>
      <w:r w:rsidRPr="00013587">
        <w:rPr>
          <w:bCs/>
          <w:lang w:val="hr-HR"/>
        </w:rPr>
        <w:t xml:space="preserve">     </w:t>
      </w:r>
      <w:r w:rsidR="00992315" w:rsidRPr="00013587">
        <w:rPr>
          <w:bCs/>
          <w:lang w:val="hr-HR"/>
        </w:rPr>
        <w:t xml:space="preserve"> </w:t>
      </w:r>
      <w:r w:rsidR="00013587">
        <w:rPr>
          <w:bCs/>
          <w:lang w:val="hr-HR"/>
        </w:rPr>
        <w:t xml:space="preserve">  </w:t>
      </w:r>
      <w:r w:rsidR="00992315" w:rsidRPr="00013587">
        <w:rPr>
          <w:bCs/>
          <w:lang w:val="hr-HR"/>
        </w:rPr>
        <w:t xml:space="preserve">   </w:t>
      </w:r>
      <w:r w:rsidRPr="00013587">
        <w:rPr>
          <w:bCs/>
          <w:lang w:val="hr-HR"/>
        </w:rPr>
        <w:t>R</w:t>
      </w:r>
      <w:r w:rsidR="00992315" w:rsidRPr="00013587">
        <w:rPr>
          <w:bCs/>
          <w:lang w:val="hr-HR"/>
        </w:rPr>
        <w:t>epublika Hrvatska</w:t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</w:p>
    <w:p w:rsidRDefault="00E8119A" w:rsidP="00E8119A" w:rsidR="00E8119A" w:rsidRPr="00013587">
      <w:pPr>
        <w:rPr>
          <w:bCs/>
          <w:lang w:val="hr-HR"/>
        </w:rPr>
      </w:pPr>
      <w:r w:rsidRPr="00013587">
        <w:rPr>
          <w:bCs/>
          <w:lang w:val="hr-HR"/>
        </w:rPr>
        <w:t>TRGOVAČKI SUD U ZAGREBU</w:t>
      </w:r>
    </w:p>
    <w:p w:rsidRDefault="00AF4983" w:rsidP="00E8119A" w:rsidR="00AF4983" w:rsidRPr="00013587">
      <w:pPr>
        <w:rPr>
          <w:b/>
          <w:bCs/>
          <w:lang w:val="hr-HR"/>
        </w:rPr>
      </w:pPr>
      <w:r w:rsidRPr="00013587">
        <w:rPr>
          <w:bCs/>
          <w:lang w:val="hr-HR"/>
        </w:rPr>
        <w:t xml:space="preserve">     </w:t>
      </w:r>
      <w:r w:rsidR="00013587">
        <w:rPr>
          <w:bCs/>
          <w:lang w:val="hr-HR"/>
        </w:rPr>
        <w:t xml:space="preserve">  </w:t>
      </w:r>
      <w:r w:rsidRPr="00013587">
        <w:rPr>
          <w:bCs/>
          <w:lang w:val="hr-HR"/>
        </w:rPr>
        <w:t xml:space="preserve"> Zagreb, Amruševa 2/II</w:t>
      </w:r>
    </w:p>
    <w:p w:rsidRDefault="00AF4983" w:rsidP="00E8119A" w:rsidR="00E8119A" w:rsidRPr="00013587">
      <w:pPr>
        <w:jc w:val="right"/>
        <w:rPr>
          <w:bCs/>
          <w:lang w:val="hr-HR"/>
        </w:rPr>
      </w:pPr>
      <w:r w:rsidRPr="00013587">
        <w:rPr>
          <w:bCs/>
          <w:lang w:val="hr-HR"/>
        </w:rPr>
        <w:t>20</w:t>
      </w:r>
      <w:r w:rsidR="00E8119A" w:rsidRPr="00013587">
        <w:rPr>
          <w:bCs/>
          <w:lang w:val="hr-HR"/>
        </w:rPr>
        <w:t xml:space="preserve"> St-</w:t>
      </w:r>
      <w:r w:rsidR="00737CAF">
        <w:rPr>
          <w:bCs/>
          <w:lang w:val="hr-HR"/>
        </w:rPr>
        <w:t>1874/13</w:t>
      </w:r>
    </w:p>
    <w:p w:rsidRDefault="00A17656" w:rsidP="00A17656" w:rsidR="00A17656" w:rsidRPr="00013587">
      <w:pPr>
        <w:jc w:val="center"/>
      </w:pPr>
    </w:p>
    <w:p w:rsidRDefault="00A17656" w:rsidP="00A17656" w:rsidR="00A17656" w:rsidRPr="00013587">
      <w:pPr>
        <w:jc w:val="center"/>
      </w:pPr>
      <w:r w:rsidRPr="00013587">
        <w:t>R E P U B L I K A    H R V A T S K A</w:t>
      </w:r>
    </w:p>
    <w:p w:rsidRDefault="00E8119A" w:rsidP="00E8119A" w:rsidR="00E8119A" w:rsidRPr="00013587">
      <w:pPr>
        <w:rPr>
          <w:b/>
          <w:bCs/>
          <w:lang w:val="hr-HR"/>
        </w:rPr>
      </w:pPr>
    </w:p>
    <w:p w:rsidRDefault="00E8119A" w:rsidP="00E8119A" w:rsidR="00E8119A" w:rsidRPr="00013587">
      <w:pPr>
        <w:rPr>
          <w:bCs/>
          <w:lang w:val="hr-HR"/>
        </w:rPr>
      </w:pPr>
      <w:r w:rsidRPr="00013587">
        <w:rPr>
          <w:b/>
          <w:bCs/>
          <w:lang w:val="hr-HR"/>
        </w:rPr>
        <w:tab/>
      </w:r>
      <w:r w:rsidRPr="00013587">
        <w:rPr>
          <w:b/>
          <w:bCs/>
          <w:lang w:val="hr-HR"/>
        </w:rPr>
        <w:tab/>
      </w:r>
      <w:r w:rsidRPr="00013587">
        <w:rPr>
          <w:b/>
          <w:bCs/>
          <w:lang w:val="hr-HR"/>
        </w:rPr>
        <w:tab/>
      </w:r>
      <w:r w:rsidRPr="00013587">
        <w:rPr>
          <w:b/>
          <w:bCs/>
          <w:lang w:val="hr-HR"/>
        </w:rPr>
        <w:tab/>
      </w:r>
      <w:r w:rsidRPr="00013587">
        <w:rPr>
          <w:b/>
          <w:bCs/>
          <w:lang w:val="hr-HR"/>
        </w:rPr>
        <w:tab/>
      </w:r>
      <w:r w:rsidRPr="00013587">
        <w:rPr>
          <w:bCs/>
          <w:lang w:val="hr-HR"/>
        </w:rPr>
        <w:t>R J E Š E N J E</w:t>
      </w:r>
    </w:p>
    <w:p w:rsidRDefault="00E8119A" w:rsidP="00E8119A" w:rsidR="00E8119A" w:rsidRPr="00013587">
      <w:pPr>
        <w:rPr>
          <w:b/>
          <w:bCs/>
          <w:lang w:val="hr-HR"/>
        </w:rPr>
      </w:pP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</w:r>
      <w:r w:rsidR="00A17656" w:rsidRPr="00013587">
        <w:rPr>
          <w:lang w:val="hr-HR"/>
        </w:rPr>
        <w:t>Trgovački sud u Zagrebu</w:t>
      </w:r>
      <w:r w:rsidR="003A5D20" w:rsidRPr="00013587">
        <w:rPr>
          <w:lang w:val="hr-HR"/>
        </w:rPr>
        <w:t>,</w:t>
      </w:r>
      <w:r w:rsidRPr="00013587">
        <w:rPr>
          <w:lang w:val="hr-HR"/>
        </w:rPr>
        <w:t xml:space="preserve"> po sucu</w:t>
      </w:r>
      <w:r w:rsidR="00992315" w:rsidRPr="00013587">
        <w:rPr>
          <w:lang w:val="hr-HR"/>
        </w:rPr>
        <w:t xml:space="preserve"> pojedincu</w:t>
      </w:r>
      <w:r w:rsidRPr="00013587">
        <w:rPr>
          <w:lang w:val="hr-HR"/>
        </w:rPr>
        <w:t xml:space="preserve"> Luciji Butigan, u stečajnom postupku nad stečajnim dužnikom </w:t>
      </w:r>
      <w:r w:rsidR="00220A0B" w:rsidRPr="00220A0B">
        <w:t>BANOVINAPROMET dioničko društvo za trgovinu, u stečaju, Hrvatska Kostajnica (Grad Hrvatska Kostajnica), Gordana Lederera 5, OIB: 52767015372</w:t>
      </w:r>
      <w:r w:rsidR="00013587" w:rsidRPr="00013587">
        <w:t xml:space="preserve">, dana </w:t>
      </w:r>
      <w:r w:rsidR="00220A0B">
        <w:t>17. rujna 2015.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  <w:t>r i j e š i o     j e</w:t>
      </w:r>
    </w:p>
    <w:p w:rsidRDefault="00E8119A" w:rsidP="00E8119A" w:rsidR="00E8119A" w:rsidRPr="00013587">
      <w:pPr>
        <w:rPr>
          <w:bCs/>
          <w:lang w:val="hr-HR"/>
        </w:rPr>
      </w:pPr>
    </w:p>
    <w:p w:rsidRDefault="00E8119A" w:rsidP="00220A0B" w:rsidR="00E8119A" w:rsidRPr="00013587">
      <w:pPr>
        <w:ind w:hanging="720" w:left="720"/>
        <w:jc w:val="both"/>
        <w:rPr>
          <w:bCs/>
          <w:lang w:val="hr-HR"/>
        </w:rPr>
      </w:pPr>
      <w:r w:rsidRPr="00013587">
        <w:rPr>
          <w:bCs/>
          <w:lang w:val="hr-HR"/>
        </w:rPr>
        <w:t>I.</w:t>
      </w:r>
      <w:r w:rsidRPr="00013587">
        <w:rPr>
          <w:bCs/>
          <w:lang w:val="hr-HR"/>
        </w:rPr>
        <w:tab/>
        <w:t xml:space="preserve">Određuje se prodaja u stečajnom postupku nekretnina u vlasništvu stečajnog dužnika </w:t>
      </w:r>
      <w:r w:rsidR="00220A0B" w:rsidRPr="00220A0B">
        <w:t>BANOVINAPROMET dioničko društvo za trgovinu, u stečaju, Hrvatska Kostajnica (Grad Hrvatska Kostajnica), Gordana Lederera 5, OIB: 52767015372</w:t>
      </w:r>
      <w:r w:rsidRPr="00013587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013587" w:rsidP="00220A0B" w:rsidR="00E8119A">
      <w:pPr>
        <w:ind w:left="720"/>
        <w:jc w:val="both"/>
        <w:rPr>
          <w:bCs/>
          <w:lang w:val="hr-HR"/>
        </w:rPr>
      </w:pPr>
      <w:r w:rsidRPr="00013587">
        <w:rPr>
          <w:bCs/>
          <w:lang w:val="hr-HR"/>
        </w:rPr>
        <w:t>-</w:t>
      </w:r>
      <w:r w:rsidR="00E8119A" w:rsidRPr="00013587">
        <w:rPr>
          <w:bCs/>
          <w:lang w:val="hr-HR"/>
        </w:rPr>
        <w:t xml:space="preserve"> </w:t>
      </w:r>
      <w:r w:rsidRPr="00013587">
        <w:rPr>
          <w:bCs/>
          <w:lang w:val="hr-HR"/>
        </w:rPr>
        <w:t xml:space="preserve">nekretnina upisana u z.k.ul.br. </w:t>
      </w:r>
      <w:r w:rsidR="00220A0B">
        <w:rPr>
          <w:bCs/>
          <w:lang w:val="hr-HR"/>
        </w:rPr>
        <w:t>2604, k.o. Kostajnica,kat. čet. br. 1446/1- ostala zemljišta</w:t>
      </w:r>
      <w:r w:rsidR="00EF27C0">
        <w:rPr>
          <w:bCs/>
          <w:lang w:val="hr-HR"/>
        </w:rPr>
        <w:t>,</w:t>
      </w:r>
      <w:r w:rsidR="004211C0">
        <w:rPr>
          <w:bCs/>
          <w:lang w:val="hr-HR"/>
        </w:rPr>
        <w:t xml:space="preserve"> skladište građevinskog materijala površine 719 m2, skladište industrijske robe </w:t>
      </w:r>
      <w:r w:rsidR="00EF27C0">
        <w:rPr>
          <w:bCs/>
          <w:lang w:val="hr-HR"/>
        </w:rPr>
        <w:t xml:space="preserve">površine </w:t>
      </w:r>
      <w:r w:rsidR="004211C0">
        <w:rPr>
          <w:bCs/>
          <w:lang w:val="hr-HR"/>
        </w:rPr>
        <w:t xml:space="preserve">1122 m2, prodavaona sa skladištem površine </w:t>
      </w:r>
      <w:r w:rsidR="00EF27C0">
        <w:rPr>
          <w:bCs/>
          <w:lang w:val="hr-HR"/>
        </w:rPr>
        <w:t>40 m2, gos</w:t>
      </w:r>
      <w:r w:rsidR="004211C0">
        <w:rPr>
          <w:bCs/>
          <w:lang w:val="hr-HR"/>
        </w:rPr>
        <w:t>podarstvo dvorište površine 24152</w:t>
      </w:r>
      <w:r w:rsidR="00EF27C0">
        <w:rPr>
          <w:bCs/>
          <w:lang w:val="hr-HR"/>
        </w:rPr>
        <w:t xml:space="preserve"> m2, odnosno sveukupne površine 26033 m2.</w:t>
      </w:r>
    </w:p>
    <w:p w:rsidRDefault="00220A0B" w:rsidP="00220A0B" w:rsidR="00220A0B">
      <w:pPr>
        <w:ind w:left="720"/>
        <w:jc w:val="both"/>
        <w:rPr>
          <w:bCs/>
          <w:lang w:val="hr-HR"/>
        </w:rPr>
      </w:pPr>
    </w:p>
    <w:p w:rsidRDefault="00E8119A" w:rsidP="00220A0B" w:rsidR="00E8119A" w:rsidRPr="00013587">
      <w:pPr>
        <w:ind w:left="720"/>
        <w:jc w:val="both"/>
        <w:rPr>
          <w:bCs/>
          <w:lang w:val="hr-HR"/>
        </w:rPr>
      </w:pPr>
      <w:r w:rsidRPr="00013587">
        <w:rPr>
          <w:bCs/>
          <w:lang w:val="hr-HR"/>
        </w:rPr>
        <w:t xml:space="preserve">Na navedenim nekretninama upisano je razlučno pravo </w:t>
      </w:r>
      <w:r w:rsidR="00013587" w:rsidRPr="00013587">
        <w:rPr>
          <w:bCs/>
          <w:lang w:val="hr-HR"/>
        </w:rPr>
        <w:t xml:space="preserve">u korist </w:t>
      </w:r>
      <w:r w:rsidR="00EF27C0">
        <w:rPr>
          <w:bCs/>
          <w:lang w:val="hr-HR"/>
        </w:rPr>
        <w:t>Hypo Steiermark Kraftfahrzeug und Maschienleasing Gesellschaft M.B.H., Joanneumring 18,A-8010 Graz, za glavni dug u iznosu od 751.378,59 EUR-a u kunskoj protuvijednosti u iznosu od 5.758.038,80 kn.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E8119A" w:rsidP="00220A0B" w:rsidR="00E8119A" w:rsidRPr="00013587">
      <w:pPr>
        <w:ind w:hanging="720" w:left="720"/>
        <w:jc w:val="both"/>
        <w:rPr>
          <w:bCs/>
          <w:lang w:val="hr-HR"/>
        </w:rPr>
      </w:pPr>
      <w:r w:rsidRPr="00013587">
        <w:rPr>
          <w:bCs/>
          <w:lang w:val="hr-HR"/>
        </w:rPr>
        <w:t>II.</w:t>
      </w:r>
      <w:r w:rsidRPr="00013587">
        <w:rPr>
          <w:bCs/>
          <w:lang w:val="hr-HR"/>
        </w:rPr>
        <w:tab/>
        <w:t>Zaključkom o prodaji utvrdit će se vrijednost nekretnine, način i uvjeti prodaje nekretnine iz točke I ovog Rješenja.</w:t>
      </w:r>
    </w:p>
    <w:p w:rsidRDefault="00E8119A" w:rsidP="00E8119A" w:rsidR="00E8119A" w:rsidRPr="00013587">
      <w:pPr>
        <w:jc w:val="both"/>
        <w:rPr>
          <w:b/>
          <w:bCs/>
          <w:lang w:val="hr-HR"/>
        </w:rPr>
      </w:pPr>
    </w:p>
    <w:p w:rsidRDefault="00E8119A" w:rsidP="00220A0B" w:rsidR="00E8119A">
      <w:pPr>
        <w:ind w:hanging="720" w:left="720"/>
        <w:jc w:val="both"/>
        <w:rPr>
          <w:bCs/>
          <w:lang w:val="hr-HR"/>
        </w:rPr>
      </w:pPr>
      <w:r w:rsidRPr="00013587">
        <w:rPr>
          <w:bCs/>
          <w:lang w:val="hr-HR"/>
        </w:rPr>
        <w:t>III.</w:t>
      </w:r>
      <w:r w:rsidRPr="00013587">
        <w:rPr>
          <w:bCs/>
          <w:lang w:val="hr-HR"/>
        </w:rPr>
        <w:tab/>
        <w:t xml:space="preserve">Određuje se upis zabilježbe ovog Rješenja o prodaji nekretnine stečajnog dužnika iz točke I. ovog Rješenja u </w:t>
      </w:r>
      <w:r w:rsidR="004211C0">
        <w:rPr>
          <w:bCs/>
          <w:lang w:val="hr-HR"/>
        </w:rPr>
        <w:t>Općinski sud</w:t>
      </w:r>
      <w:r w:rsidRPr="00013587">
        <w:rPr>
          <w:bCs/>
          <w:lang w:val="hr-HR"/>
        </w:rPr>
        <w:t xml:space="preserve"> u </w:t>
      </w:r>
      <w:r w:rsidR="004211C0">
        <w:rPr>
          <w:bCs/>
          <w:lang w:val="hr-HR"/>
        </w:rPr>
        <w:t>Sisku</w:t>
      </w:r>
      <w:r w:rsidR="00013587" w:rsidRPr="00013587">
        <w:rPr>
          <w:bCs/>
          <w:lang w:val="hr-HR"/>
        </w:rPr>
        <w:t xml:space="preserve">, </w:t>
      </w:r>
      <w:r w:rsidR="004211C0">
        <w:rPr>
          <w:bCs/>
          <w:lang w:val="hr-HR"/>
        </w:rPr>
        <w:t>zemljišnoknjižni odjel Hrvatska Kostajnica</w:t>
      </w:r>
      <w:r w:rsidR="00013587" w:rsidRPr="00013587">
        <w:rPr>
          <w:bCs/>
          <w:lang w:val="hr-HR"/>
        </w:rPr>
        <w:t>.</w:t>
      </w:r>
    </w:p>
    <w:p w:rsidRDefault="000B456A" w:rsidP="00220A0B" w:rsidR="000B456A">
      <w:pPr>
        <w:ind w:hanging="720" w:left="720"/>
        <w:jc w:val="both"/>
        <w:rPr>
          <w:bCs/>
          <w:lang w:val="hr-HR"/>
        </w:rPr>
      </w:pPr>
    </w:p>
    <w:p w:rsidRDefault="000B456A" w:rsidP="00220A0B" w:rsidR="000B456A">
      <w:pPr>
        <w:ind w:hanging="720" w:left="720"/>
        <w:jc w:val="both"/>
        <w:rPr>
          <w:bCs/>
          <w:lang w:val="hr-HR"/>
        </w:rPr>
      </w:pPr>
    </w:p>
    <w:p w:rsidRDefault="000B456A" w:rsidP="00220A0B" w:rsidR="000B456A">
      <w:pPr>
        <w:ind w:hanging="720" w:left="720"/>
        <w:jc w:val="both"/>
        <w:rPr>
          <w:bCs/>
          <w:lang w:val="hr-HR"/>
        </w:rPr>
      </w:pPr>
    </w:p>
    <w:p w:rsidRDefault="004211C0" w:rsidP="00220A0B" w:rsidR="004211C0" w:rsidRPr="00013587">
      <w:pPr>
        <w:ind w:hanging="720" w:left="720"/>
        <w:jc w:val="both"/>
        <w:rPr>
          <w:bCs/>
          <w:lang w:val="hr-HR"/>
        </w:rPr>
      </w:pP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E8119A" w:rsidP="00E8119A" w:rsidR="00E8119A" w:rsidRPr="00013587">
      <w:pPr>
        <w:jc w:val="center"/>
        <w:rPr>
          <w:bCs/>
          <w:lang w:val="hr-HR"/>
        </w:rPr>
      </w:pPr>
      <w:r w:rsidRPr="00013587">
        <w:rPr>
          <w:bCs/>
          <w:lang w:val="hr-HR"/>
        </w:rPr>
        <w:lastRenderedPageBreak/>
        <w:t>Obrazloženje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E8119A" w:rsidP="00E8119A" w:rsidR="00E8119A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  <w:t>Rješenjem ovog suda broj St-</w:t>
      </w:r>
      <w:r w:rsidR="004211C0">
        <w:rPr>
          <w:bCs/>
          <w:lang w:val="hr-HR"/>
        </w:rPr>
        <w:t>1874</w:t>
      </w:r>
      <w:r w:rsidR="00013587" w:rsidRPr="00013587">
        <w:rPr>
          <w:bCs/>
          <w:lang w:val="hr-HR"/>
        </w:rPr>
        <w:t>/13</w:t>
      </w:r>
      <w:r w:rsidRPr="00013587">
        <w:rPr>
          <w:bCs/>
          <w:lang w:val="hr-HR"/>
        </w:rPr>
        <w:t xml:space="preserve"> od </w:t>
      </w:r>
      <w:r w:rsidR="00EF27C0">
        <w:rPr>
          <w:bCs/>
          <w:lang w:val="hr-HR"/>
        </w:rPr>
        <w:t>3. rujna 2014</w:t>
      </w:r>
      <w:r w:rsidR="00013587" w:rsidRPr="00013587">
        <w:rPr>
          <w:bCs/>
          <w:lang w:val="hr-HR"/>
        </w:rPr>
        <w:t>.</w:t>
      </w:r>
      <w:r w:rsidRPr="00013587">
        <w:rPr>
          <w:bCs/>
          <w:lang w:val="hr-HR"/>
        </w:rPr>
        <w:t xml:space="preserve"> otvoren je stečajni postupak nad stečajnim dužnikom</w:t>
      </w:r>
      <w:r w:rsidR="00013587" w:rsidRPr="00013587">
        <w:rPr>
          <w:bCs/>
          <w:lang w:val="hr-HR"/>
        </w:rPr>
        <w:t xml:space="preserve"> </w:t>
      </w:r>
      <w:r w:rsidR="004211C0" w:rsidRPr="00220A0B">
        <w:t>BANOVINA</w:t>
      </w:r>
      <w:r w:rsidR="00EF27C0">
        <w:t xml:space="preserve"> </w:t>
      </w:r>
      <w:r w:rsidR="004211C0" w:rsidRPr="00220A0B">
        <w:t>PROMET dioničko društvo za trgovinu, u stečaju, Hrvatska Kostajnica (Grad Hrvatska Kostajnica), Gordana Lederera 5, OIB: 52767015372</w:t>
      </w:r>
      <w:r w:rsidR="00013587">
        <w:rPr>
          <w:bCs/>
          <w:lang w:val="hr-HR"/>
        </w:rPr>
        <w:t>, a stečajnu masu čine</w:t>
      </w:r>
      <w:r w:rsidRPr="00013587">
        <w:rPr>
          <w:bCs/>
          <w:lang w:val="hr-HR"/>
        </w:rPr>
        <w:t xml:space="preserve"> nekretnine koje su predmet ove prodaje, a kako su iste navedene i opisane u točci I. ovog rješenja. </w:t>
      </w:r>
    </w:p>
    <w:p w:rsidRDefault="00E8119A" w:rsidP="00EF27C0" w:rsidR="00E8119A">
      <w:pPr>
        <w:ind w:firstLine="720"/>
        <w:jc w:val="both"/>
        <w:rPr>
          <w:bCs/>
          <w:lang w:val="hr-HR"/>
        </w:rPr>
      </w:pPr>
      <w:r w:rsidRPr="00013587">
        <w:rPr>
          <w:bCs/>
          <w:lang w:val="hr-HR"/>
        </w:rPr>
        <w:t xml:space="preserve">Stečajni upravitelj podnio je prijedlog da se nekretnine opisane u točci I. ovog rješenja, a na kojima </w:t>
      </w:r>
      <w:r w:rsidR="00013587">
        <w:rPr>
          <w:bCs/>
          <w:lang w:val="hr-HR"/>
        </w:rPr>
        <w:t>je</w:t>
      </w:r>
      <w:r w:rsidRPr="00013587">
        <w:rPr>
          <w:bCs/>
          <w:lang w:val="hr-HR"/>
        </w:rPr>
        <w:t xml:space="preserve"> upisan</w:t>
      </w:r>
      <w:r w:rsidR="00013587">
        <w:rPr>
          <w:bCs/>
          <w:lang w:val="hr-HR"/>
        </w:rPr>
        <w:t>o razlučno</w:t>
      </w:r>
      <w:r w:rsidRPr="00013587">
        <w:rPr>
          <w:bCs/>
          <w:lang w:val="hr-HR"/>
        </w:rPr>
        <w:t xml:space="preserve"> prav</w:t>
      </w:r>
      <w:r w:rsidR="00013587">
        <w:rPr>
          <w:bCs/>
          <w:lang w:val="hr-HR"/>
        </w:rPr>
        <w:t>o razlučnog</w:t>
      </w:r>
      <w:r w:rsidRPr="00013587">
        <w:rPr>
          <w:bCs/>
          <w:lang w:val="hr-HR"/>
        </w:rPr>
        <w:t xml:space="preserve"> vjerovnika</w:t>
      </w:r>
      <w:r w:rsidR="00013587">
        <w:rPr>
          <w:bCs/>
          <w:lang w:val="hr-HR"/>
        </w:rPr>
        <w:t xml:space="preserve"> </w:t>
      </w:r>
      <w:r w:rsidR="00EF27C0">
        <w:rPr>
          <w:bCs/>
          <w:lang w:val="hr-HR"/>
        </w:rPr>
        <w:t xml:space="preserve">Hypo Steiermark Kraftfahrzeug und Maschienleasing Gesellschaft M.B.H., Joanneumring 18,A-8010 Graz, za glavni dug u iznosu od 751.378,59 EUR-a u kunskoj protuvijednosti u iznosu od 5.758.038,80 kn, </w:t>
      </w:r>
      <w:r w:rsidR="00556EA5" w:rsidRPr="00013587">
        <w:rPr>
          <w:bCs/>
          <w:lang w:val="hr-HR"/>
        </w:rPr>
        <w:t>proda</w:t>
      </w:r>
      <w:r w:rsidRPr="00013587">
        <w:rPr>
          <w:bCs/>
          <w:lang w:val="hr-HR"/>
        </w:rPr>
        <w:t xml:space="preserve">ju u stečajnom postupku uz odgovarajuću primjeni pravila o ovrsi na nekretninama, na temelju odredbe članka 164. stavak 1. Stečajnog zakona (Narodne novine br. </w:t>
      </w:r>
      <w:r w:rsidR="00F907C0" w:rsidRPr="00013587">
        <w:t>44/96, 161/98, 29/99, 129/00, 123/03, 197/03, 187/04, 82/06, 116/10, 125/12, 133/12; d</w:t>
      </w:r>
      <w:r w:rsidR="00EF27C0">
        <w:rPr>
          <w:bCs/>
          <w:lang w:val="hr-HR"/>
        </w:rPr>
        <w:t>alje: SZ).</w:t>
      </w: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  <w:t>Stoga je, a na temelju odredbe članka 164. stavak 1. i 3. SZ-a odlučeno kao u izreci ovog rješenja.</w:t>
      </w: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  <w:t>Zaključkom o prodaji odredit će se vrijednost nekretnina, način i uvjeti prodaje na temelju odredbe članka 164. stavak 4. SZ-a.</w:t>
      </w:r>
    </w:p>
    <w:p w:rsidRDefault="00013587" w:rsidP="00E8119A" w:rsidR="00013587" w:rsidRPr="00013587">
      <w:pPr>
        <w:jc w:val="both"/>
        <w:rPr>
          <w:bCs/>
          <w:lang w:val="hr-HR"/>
        </w:rPr>
      </w:pPr>
    </w:p>
    <w:p w:rsidRDefault="004211C0" w:rsidP="00E8119A" w:rsidR="00E8119A" w:rsidRPr="00013587">
      <w:pPr>
        <w:jc w:val="center"/>
        <w:rPr>
          <w:bCs/>
          <w:lang w:val="hr-HR"/>
        </w:rPr>
      </w:pPr>
      <w:r>
        <w:rPr>
          <w:bCs/>
          <w:lang w:val="hr-HR"/>
        </w:rPr>
        <w:t>U Zagrebu, 17. rujna 2015.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="00992315" w:rsidRPr="00013587">
        <w:rPr>
          <w:bCs/>
          <w:lang w:val="hr-HR"/>
        </w:rPr>
        <w:t xml:space="preserve">    </w:t>
      </w:r>
      <w:r w:rsidRPr="00013587">
        <w:rPr>
          <w:bCs/>
          <w:lang w:val="hr-HR"/>
        </w:rPr>
        <w:t>S</w:t>
      </w:r>
      <w:r w:rsidR="00992315" w:rsidRPr="00013587">
        <w:rPr>
          <w:bCs/>
          <w:lang w:val="hr-HR"/>
        </w:rPr>
        <w:t xml:space="preserve"> </w:t>
      </w:r>
      <w:r w:rsidRPr="00013587">
        <w:rPr>
          <w:bCs/>
          <w:lang w:val="hr-HR"/>
        </w:rPr>
        <w:t>U</w:t>
      </w:r>
      <w:r w:rsidR="00992315" w:rsidRPr="00013587">
        <w:rPr>
          <w:bCs/>
          <w:lang w:val="hr-HR"/>
        </w:rPr>
        <w:t xml:space="preserve"> </w:t>
      </w:r>
      <w:r w:rsidRPr="00013587">
        <w:rPr>
          <w:bCs/>
          <w:lang w:val="hr-HR"/>
        </w:rPr>
        <w:t>D</w:t>
      </w:r>
      <w:r w:rsidR="00992315" w:rsidRPr="00013587">
        <w:rPr>
          <w:bCs/>
          <w:lang w:val="hr-HR"/>
        </w:rPr>
        <w:t xml:space="preserve"> </w:t>
      </w:r>
      <w:r w:rsidRPr="00013587">
        <w:rPr>
          <w:bCs/>
          <w:lang w:val="hr-HR"/>
        </w:rPr>
        <w:t>A</w:t>
      </w:r>
      <w:r w:rsidR="00992315" w:rsidRPr="00013587">
        <w:rPr>
          <w:bCs/>
          <w:lang w:val="hr-HR"/>
        </w:rPr>
        <w:t xml:space="preserve"> </w:t>
      </w:r>
      <w:r w:rsidRPr="00013587">
        <w:rPr>
          <w:bCs/>
          <w:lang w:val="hr-HR"/>
        </w:rPr>
        <w:t>C:</w:t>
      </w:r>
    </w:p>
    <w:p w:rsidRDefault="00E8119A" w:rsidP="00E8119A" w:rsidR="00E8119A">
      <w:pPr>
        <w:jc w:val="both"/>
        <w:rPr>
          <w:bCs/>
          <w:lang w:val="hr-HR"/>
        </w:rPr>
      </w:pP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</w:r>
      <w:r w:rsidRPr="00013587">
        <w:rPr>
          <w:bCs/>
          <w:lang w:val="hr-HR"/>
        </w:rPr>
        <w:tab/>
        <w:t>LUCIJA BUTIGAN</w:t>
      </w:r>
      <w:r w:rsidR="009E14E1">
        <w:rPr>
          <w:bCs/>
          <w:lang w:val="hr-HR"/>
        </w:rPr>
        <w:t>,v.r.</w:t>
      </w:r>
    </w:p>
    <w:p w:rsidRDefault="009E14E1" w:rsidP="00E8119A" w:rsidR="009E14E1">
      <w:pPr>
        <w:jc w:val="both"/>
        <w:rPr>
          <w:bCs/>
          <w:lang w:val="hr-HR"/>
        </w:rPr>
      </w:pPr>
    </w:p>
    <w:p w:rsidRDefault="009E14E1" w:rsidP="009E14E1" w:rsidR="009E14E1" w:rsidRPr="006866B6">
      <w:pPr>
        <w:ind w:firstLine="708" w:left="4320"/>
      </w:pPr>
      <w:r w:rsidRPr="006866B6">
        <w:t>Za točnost otpravka-ovlašteni službenik:</w:t>
      </w:r>
    </w:p>
    <w:p w:rsidRDefault="009E14E1" w:rsidP="009E14E1" w:rsidR="009E14E1" w:rsidRPr="006866B6">
      <w:pPr>
        <w:ind w:left="2196"/>
      </w:pPr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 (</w:t>
      </w:r>
      <w:r>
        <w:t>Sonja Pilić</w:t>
      </w:r>
      <w:r w:rsidRPr="006866B6">
        <w:t>)</w:t>
      </w:r>
    </w:p>
    <w:p w:rsidRDefault="009E14E1" w:rsidP="00E8119A" w:rsidR="009E14E1" w:rsidRPr="00013587">
      <w:pPr>
        <w:jc w:val="both"/>
        <w:rPr>
          <w:bCs/>
          <w:lang w:val="hr-HR"/>
        </w:rPr>
      </w:pP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382211" w:rsidP="00E8119A" w:rsidR="00382211">
      <w:pPr>
        <w:jc w:val="both"/>
        <w:rPr>
          <w:bCs/>
          <w:u w:val="single"/>
          <w:lang w:val="hr-HR"/>
        </w:rPr>
      </w:pPr>
    </w:p>
    <w:p w:rsidRDefault="00382211" w:rsidP="00E8119A" w:rsidR="00382211">
      <w:pPr>
        <w:jc w:val="both"/>
        <w:rPr>
          <w:bCs/>
          <w:u w:val="single"/>
          <w:lang w:val="hr-HR"/>
        </w:rPr>
      </w:pPr>
    </w:p>
    <w:p w:rsidRDefault="00E8119A" w:rsidP="00E8119A" w:rsidR="00E8119A" w:rsidRPr="00013587">
      <w:pPr>
        <w:jc w:val="both"/>
        <w:rPr>
          <w:bCs/>
          <w:u w:val="single"/>
          <w:lang w:val="hr-HR"/>
        </w:rPr>
      </w:pPr>
      <w:r w:rsidRPr="00013587">
        <w:rPr>
          <w:bCs/>
          <w:u w:val="single"/>
          <w:lang w:val="hr-HR"/>
        </w:rPr>
        <w:t>UPUTA O PRAVNOM LIJEKU:</w:t>
      </w: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>Protiv ovog rješenja pravo žalbe imaju stečajni upravitelj i razlučni vjerovni</w:t>
      </w:r>
      <w:r w:rsidR="00013587">
        <w:rPr>
          <w:bCs/>
          <w:lang w:val="hr-HR"/>
        </w:rPr>
        <w:t>k</w:t>
      </w:r>
      <w:r w:rsidRPr="00013587">
        <w:rPr>
          <w:bCs/>
          <w:lang w:val="hr-HR"/>
        </w:rPr>
        <w:t>.</w:t>
      </w:r>
    </w:p>
    <w:p w:rsidRDefault="00E8119A" w:rsidP="00E8119A" w:rsidR="00E8119A" w:rsidRPr="00013587">
      <w:pPr>
        <w:jc w:val="both"/>
        <w:rPr>
          <w:bCs/>
          <w:lang w:val="hr-HR"/>
        </w:rPr>
      </w:pPr>
      <w:r w:rsidRPr="00013587">
        <w:rPr>
          <w:bCs/>
          <w:lang w:val="hr-HR"/>
        </w:rPr>
        <w:t>Žalba se podnosi ovom sudu u tri primjerka za Visoki trgovački sud RH u roku od osam dana od dana dostave rješenja.</w:t>
      </w:r>
    </w:p>
    <w:p w:rsidRDefault="00E8119A" w:rsidP="00E8119A" w:rsidR="00E8119A" w:rsidRPr="00013587">
      <w:pPr>
        <w:jc w:val="both"/>
        <w:rPr>
          <w:bCs/>
          <w:lang w:val="hr-HR"/>
        </w:rPr>
      </w:pPr>
    </w:p>
    <w:p w:rsidRDefault="00992315" w:rsidP="00E8119A" w:rsidR="00992315" w:rsidRPr="00013587">
      <w:pPr>
        <w:jc w:val="both"/>
        <w:rPr>
          <w:bCs/>
          <w:lang w:val="hr-HR"/>
        </w:rPr>
      </w:pPr>
    </w:p>
    <w:p w:rsidRDefault="00FA7A3A" w:rsidP="00E8119A" w:rsidR="00E8119A" w:rsidRPr="009E14E1">
      <w:pPr>
        <w:jc w:val="both"/>
        <w:rPr>
          <w:bCs/>
          <w:color w:val="FFFFFF"/>
          <w:lang w:val="hr-HR"/>
        </w:rPr>
      </w:pPr>
      <w:r w:rsidRPr="009E14E1">
        <w:rPr>
          <w:bCs/>
          <w:color w:val="FFFFFF"/>
          <w:lang w:val="hr-HR"/>
        </w:rPr>
        <w:t>DNA</w:t>
      </w:r>
      <w:r w:rsidR="00E8119A" w:rsidRPr="009E14E1">
        <w:rPr>
          <w:bCs/>
          <w:color w:val="FFFFFF"/>
          <w:lang w:val="hr-HR"/>
        </w:rPr>
        <w:t>:</w:t>
      </w:r>
    </w:p>
    <w:p w:rsidRDefault="00E8119A" w:rsidP="00E8119A" w:rsidR="00E8119A" w:rsidRPr="009E14E1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9E14E1">
        <w:rPr>
          <w:bCs/>
          <w:color w:val="FFFFFF"/>
          <w:lang w:val="hr-HR"/>
        </w:rPr>
        <w:t>stečajni upravitelj</w:t>
      </w:r>
      <w:r w:rsidR="004211C0" w:rsidRPr="009E14E1">
        <w:rPr>
          <w:bCs/>
          <w:color w:val="FFFFFF"/>
          <w:lang w:val="hr-HR"/>
        </w:rPr>
        <w:t xml:space="preserve"> Miljenko Požgaj</w:t>
      </w:r>
    </w:p>
    <w:p w:rsidRDefault="00013587" w:rsidP="00E8119A" w:rsidR="00013587" w:rsidRPr="009E14E1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9E14E1">
        <w:rPr>
          <w:bCs/>
          <w:color w:val="FFFFFF"/>
          <w:lang w:val="hr-HR"/>
        </w:rPr>
        <w:t xml:space="preserve">razlučni vjerovnik </w:t>
      </w:r>
      <w:r w:rsidR="00EF27C0" w:rsidRPr="009E14E1">
        <w:rPr>
          <w:bCs/>
          <w:color w:val="FFFFFF"/>
          <w:lang w:val="hr-HR"/>
        </w:rPr>
        <w:t>Hypo Steiermark Kraftfahrzeug und Maschienleasing Gesellschaft M.B.H., Joanneumring 18,A-8010 Graz</w:t>
      </w:r>
      <w:r w:rsidR="00A93082" w:rsidRPr="009E14E1">
        <w:rPr>
          <w:bCs/>
          <w:color w:val="FFFFFF"/>
          <w:lang w:val="hr-HR"/>
        </w:rPr>
        <w:t>, po pun. OD Hačić, Kally &amp; partneri, Zagreb, Ilica 1/A</w:t>
      </w:r>
    </w:p>
    <w:p w:rsidRDefault="004211C0" w:rsidP="004211C0" w:rsidR="00E8119A" w:rsidRPr="009E14E1">
      <w:pPr>
        <w:pStyle w:val="Odlomakpopisa"/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9E14E1">
        <w:rPr>
          <w:bCs/>
          <w:color w:val="FFFFFF"/>
          <w:lang w:val="hr-HR"/>
        </w:rPr>
        <w:t>Općinski sud u Sisku, zemljišnoknjižni odjel Hrvatska Kostajnica.</w:t>
      </w:r>
      <w:r w:rsidR="00E8119A" w:rsidRPr="009E14E1">
        <w:rPr>
          <w:bCs/>
          <w:color w:val="FFFFFF"/>
          <w:lang w:val="hr-HR"/>
        </w:rPr>
        <w:t>– PO PRAVOMOĆNOSTI</w:t>
      </w:r>
    </w:p>
    <w:p w:rsidRDefault="004211C0" w:rsidP="00E8119A" w:rsidR="002D2C50" w:rsidRPr="009E14E1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9E14E1">
        <w:rPr>
          <w:bCs/>
          <w:color w:val="FFFFFF"/>
          <w:lang w:val="hr-HR"/>
        </w:rPr>
        <w:t>e-</w:t>
      </w:r>
      <w:r w:rsidR="00E8119A" w:rsidRPr="009E14E1">
        <w:rPr>
          <w:bCs/>
          <w:color w:val="FFFFFF"/>
          <w:lang w:val="hr-HR"/>
        </w:rPr>
        <w:t>oglasna ploča suda – 8 dana</w:t>
      </w:r>
    </w:p>
    <w:p w:rsidRDefault="00FA699B" w:rsidR="00FA699B" w:rsidRPr="009E14E1">
      <w:pPr>
        <w:rPr>
          <w:color w:val="FFFFFF"/>
        </w:rPr>
      </w:pPr>
    </w:p>
    <w:sectPr w:rsidSect="004211C0" w:rsidR="00FA699B" w:rsidRPr="009E14E1">
      <w:headerReference w:type="even" r:id="rId10"/>
      <w:headerReference w:type="default" r:id="rId11"/>
      <w:pgSz w:h="15840" w:w="12240"/>
      <w:pgMar w:gutter="0" w:footer="709" w:header="709" w:left="1531" w:bottom="1560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2CF" w:rsidR="00E062CF">
      <w:r>
        <w:separator/>
      </w:r>
    </w:p>
  </w:endnote>
  <w:endnote w:id="0" w:type="continuationSeparator">
    <w:p w:rsidRDefault="00E062CF" w:rsidR="00E06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2CF" w:rsidR="00E062CF">
      <w:r>
        <w:separator/>
      </w:r>
    </w:p>
  </w:footnote>
  <w:footnote w:id="0" w:type="continuationSeparator">
    <w:p w:rsidRDefault="00E062CF" w:rsidR="00E06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4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 w:rsidRPr="00FA699B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220A0B">
      <w:rPr>
        <w:lang w:val="hr-HR"/>
      </w:rPr>
      <w:t>1874</w:t>
    </w:r>
    <w:r w:rsidR="00013587">
      <w:rPr>
        <w:lang w:val="hr-HR"/>
      </w:rPr>
      <w:t>/13-</w:t>
    </w: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13587"/>
    <w:rsid w:val="00025F49"/>
    <w:rsid w:val="00065101"/>
    <w:rsid w:val="000A2C2E"/>
    <w:rsid w:val="000B456A"/>
    <w:rsid w:val="000C7C41"/>
    <w:rsid w:val="000F764F"/>
    <w:rsid w:val="001615CA"/>
    <w:rsid w:val="001756BF"/>
    <w:rsid w:val="00220A0B"/>
    <w:rsid w:val="00261D1A"/>
    <w:rsid w:val="00284F18"/>
    <w:rsid w:val="002D2C50"/>
    <w:rsid w:val="00327503"/>
    <w:rsid w:val="003562DE"/>
    <w:rsid w:val="00382211"/>
    <w:rsid w:val="00391A2C"/>
    <w:rsid w:val="003A5D20"/>
    <w:rsid w:val="003B3BCB"/>
    <w:rsid w:val="003C4D0B"/>
    <w:rsid w:val="00402D99"/>
    <w:rsid w:val="004211C0"/>
    <w:rsid w:val="0043486B"/>
    <w:rsid w:val="004631ED"/>
    <w:rsid w:val="00475D57"/>
    <w:rsid w:val="00556EA5"/>
    <w:rsid w:val="005833DA"/>
    <w:rsid w:val="005A459F"/>
    <w:rsid w:val="006141C8"/>
    <w:rsid w:val="00636E23"/>
    <w:rsid w:val="00676049"/>
    <w:rsid w:val="007246F0"/>
    <w:rsid w:val="00737CAF"/>
    <w:rsid w:val="007A6EB3"/>
    <w:rsid w:val="007C7470"/>
    <w:rsid w:val="008662C1"/>
    <w:rsid w:val="00893DAF"/>
    <w:rsid w:val="00893EFC"/>
    <w:rsid w:val="008A3528"/>
    <w:rsid w:val="008B6928"/>
    <w:rsid w:val="008D784F"/>
    <w:rsid w:val="00950295"/>
    <w:rsid w:val="00960169"/>
    <w:rsid w:val="00992315"/>
    <w:rsid w:val="009B18BC"/>
    <w:rsid w:val="009C14BB"/>
    <w:rsid w:val="009E14E1"/>
    <w:rsid w:val="00A17656"/>
    <w:rsid w:val="00A840C5"/>
    <w:rsid w:val="00A93082"/>
    <w:rsid w:val="00AC70B5"/>
    <w:rsid w:val="00AF4983"/>
    <w:rsid w:val="00B7239F"/>
    <w:rsid w:val="00BD5C91"/>
    <w:rsid w:val="00C60078"/>
    <w:rsid w:val="00C6428A"/>
    <w:rsid w:val="00C65EF1"/>
    <w:rsid w:val="00C95015"/>
    <w:rsid w:val="00CE263D"/>
    <w:rsid w:val="00CE3BA2"/>
    <w:rsid w:val="00CF670B"/>
    <w:rsid w:val="00D21026"/>
    <w:rsid w:val="00D73ACE"/>
    <w:rsid w:val="00DB38EB"/>
    <w:rsid w:val="00E062CF"/>
    <w:rsid w:val="00E067E6"/>
    <w:rsid w:val="00E1602F"/>
    <w:rsid w:val="00E640D5"/>
    <w:rsid w:val="00E8119A"/>
    <w:rsid w:val="00E95366"/>
    <w:rsid w:val="00EF27C0"/>
    <w:rsid w:val="00F62A96"/>
    <w:rsid w:val="00F907C0"/>
    <w:rsid w:val="00FA699B"/>
    <w:rsid w:val="00FA7A3A"/>
    <w:rsid w:val="00FC595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4211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4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4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4E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4E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4211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4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4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4E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4E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</izvorni_sadrzaj>
    <derivirana_varijabla naziv="DomainObject.Predmet.OstaliListNazivFormated_1">
      <item>IVICA JURANOVIĆ</item>
      <item>Ministarstvo financija RH, Porezna uprava</item>
      <item>Miljenko Požgaj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</izvorni_sadrzaj>
    <derivirana_varijabla naziv="DomainObject.Predmet.OstaliListNazivFormatedOIB_1">
      <item>IVICA JURANOVIĆ</item>
      <item>Ministarstvo financija RH, Porezna uprava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524</properties:Words>
  <properties:Characters>2948</properties:Characters>
  <properties:Lines>89</properties:Lines>
  <properties:Paragraphs>31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2015-09-17T11:53:00Z</dcterms:created>
  <dc:creator>BISERKA</dc:creator>
  <cp:lastModifiedBy>Valentina Kranjčić</cp:lastModifiedBy>
  <cp:lastPrinted>2014-04-24T12:01:00Z</cp:lastPrinted>
  <dcterms:modified xmlns:xsi="http://www.w3.org/2001/XMLSchema-instance" xsi:type="dcterms:W3CDTF">2015-09-17T12:41:00Z</dcterms:modified>
  <cp:revision>9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