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39c1" w14:paraId="96c39c1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 w:rsidRPr="005F66AB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982EB8" w:rsidP="004E58BC" w:rsidR="004E58BC">
      <w:pPr>
        <w:ind w:firstLine="708"/>
        <w:jc w:val="both"/>
      </w:pP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Udruga „Zdravi osmijeh“ Varaždinske Toplice, OIB: 82487510491 sa sjedištem u Trg slobode 14, 42223 Varaždinske Toplice, dana 27. rujna 2017.,</w:t>
      </w:r>
    </w:p>
    <w:p w:rsidRDefault="00982EB8" w:rsidP="004E58BC" w:rsidR="00982EB8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A0319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982EB8">
        <w:t>6</w:t>
      </w:r>
      <w:r w:rsidR="00A03190">
        <w:t xml:space="preserve"> St-</w:t>
      </w:r>
      <w:r w:rsidR="000856BB">
        <w:t>282/17-4</w:t>
      </w:r>
      <w:r w:rsidR="00982EB8">
        <w:t xml:space="preserve"> od 22</w:t>
      </w:r>
      <w:r w:rsidR="00A03190">
        <w:t>.</w:t>
      </w:r>
      <w:r w:rsidR="006F7E0C">
        <w:t xml:space="preserve"> </w:t>
      </w:r>
      <w:r w:rsidR="00982EB8">
        <w:t>rujna</w:t>
      </w:r>
      <w:r w:rsidR="004E58BC">
        <w:t xml:space="preserve"> 2017</w:t>
      </w:r>
      <w:r w:rsidR="00FF34E7">
        <w:t>.</w:t>
      </w:r>
      <w:r w:rsidR="00343452">
        <w:t xml:space="preserve"> u</w:t>
      </w:r>
      <w:r w:rsidR="00A03190">
        <w:t xml:space="preserve"> </w:t>
      </w:r>
      <w:r w:rsidR="00982EB8">
        <w:t>Izreci rješenja pod točkom V</w:t>
      </w:r>
      <w:r w:rsidR="00546DE1">
        <w:t xml:space="preserve">, </w:t>
      </w:r>
      <w:r w:rsidR="00982EB8">
        <w:t>na način da umjesto riječi "sudskog registra" ispravno treba stajati "registra udruga"</w:t>
      </w:r>
      <w:r w:rsidR="00546DE1">
        <w:t xml:space="preserve">, </w:t>
      </w:r>
      <w:r w:rsidR="00982EB8">
        <w:t xml:space="preserve">te u dostavnoj naredbi navedenog rješenja na način da pod točkom 5. </w:t>
      </w:r>
      <w:r w:rsidR="00546DE1">
        <w:t xml:space="preserve">iste, </w:t>
      </w:r>
      <w:r w:rsidR="00982EB8">
        <w:t>umjesto riječi "Sudski registar ovog suda", ispravno treba stajati "Ured državne uprave u Varaždinskoj županiji, registar udruga</w:t>
      </w:r>
      <w:r w:rsidR="00B7114C">
        <w:t>.</w:t>
      </w:r>
      <w:r w:rsidR="00982EB8">
        <w:t>"</w:t>
      </w:r>
    </w:p>
    <w:p w:rsidRDefault="00982EB8" w:rsidP="003B3B1A" w:rsidR="00982EB8">
      <w:pPr>
        <w:jc w:val="both"/>
      </w:pPr>
      <w:r>
        <w:t xml:space="preserve"> </w:t>
      </w: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pisanju, pa je po službenoj dužnosti valjalo odlučiti kao u izreci (čl.</w:t>
      </w:r>
      <w:r w:rsidR="00546DE1">
        <w:t xml:space="preserve"> 347. uz primjenu </w:t>
      </w:r>
      <w:r>
        <w:t>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982EB8">
        <w:t>27</w:t>
      </w:r>
      <w:r w:rsidR="00AB0BF8">
        <w:t xml:space="preserve">. </w:t>
      </w:r>
      <w:r w:rsidR="00982EB8">
        <w:t>rujna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492618" w:rsidP="00492618" w:rsidR="00492618">
      <w:pPr>
        <w:ind w:left="6372"/>
      </w:pPr>
      <w:r>
        <w:t xml:space="preserve">  SUDAC</w:t>
      </w:r>
    </w:p>
    <w:p w:rsidRDefault="00492618" w:rsidP="00492618" w:rsidR="00492618">
      <w:pPr>
        <w:ind w:firstLine="720" w:left="3600"/>
        <w:jc w:val="center"/>
        <w:outlineLvl w:val="0"/>
      </w:pPr>
      <w:r>
        <w:t xml:space="preserve">          Hugo Wedemeyer, v.r.</w:t>
      </w:r>
    </w:p>
    <w:p w:rsidRDefault="00E96394" w:rsidP="00D94D43" w:rsidR="00E96394">
      <w:pPr>
        <w:jc w:val="both"/>
        <w:rPr>
          <w:b/>
          <w:u w:val="single"/>
        </w:rPr>
      </w:pPr>
    </w:p>
    <w:p w:rsidRDefault="000856BB" w:rsidP="00D94D43" w:rsidR="000856BB">
      <w:pPr>
        <w:jc w:val="both"/>
        <w:rPr>
          <w:b/>
          <w:u w:val="single"/>
        </w:rPr>
      </w:pPr>
    </w:p>
    <w:p w:rsidRDefault="000856BB" w:rsidP="00D94D43" w:rsidR="000856BB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982EB8" w:rsidP="00C87A6E" w:rsidR="00982EB8">
      <w:pPr>
        <w:ind w:firstLine="708"/>
        <w:jc w:val="both"/>
      </w:pPr>
    </w:p>
    <w:p w:rsidRDefault="00546DE1" w:rsidP="00C87A6E" w:rsidR="00546DE1">
      <w:pPr>
        <w:ind w:firstLine="708"/>
        <w:jc w:val="both"/>
      </w:pPr>
    </w:p>
    <w:p w:rsidRDefault="00982EB8" w:rsidP="00C87A6E" w:rsidR="00982EB8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lastRenderedPageBreak/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982EB8" w:rsidP="00982EB8" w:rsidR="00982EB8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982EB8" w:rsidP="00982EB8" w:rsidR="00982EB8">
      <w:pPr>
        <w:numPr>
          <w:ilvl w:val="0"/>
          <w:numId w:val="4"/>
        </w:numPr>
        <w:jc w:val="both"/>
      </w:pPr>
      <w:r>
        <w:t>Županijsko državno odvjetništvo u Varaždinu, Braće Radića 2</w:t>
      </w:r>
    </w:p>
    <w:p w:rsidRDefault="00982EB8" w:rsidP="00982EB8" w:rsidR="00982EB8">
      <w:pPr>
        <w:numPr>
          <w:ilvl w:val="0"/>
          <w:numId w:val="4"/>
        </w:numPr>
      </w:pPr>
      <w:r>
        <w:t>Dužnik Udruga „Zdravi osmijeh“ Varaždinske Toplice, OIB: 82487510491 sa sjedištem u Trg slobode 14, 42223 Varaždinske Toplice, putem e-Oglasne ploče</w:t>
      </w:r>
    </w:p>
    <w:p w:rsidRDefault="00982EB8" w:rsidP="00982EB8" w:rsidR="00982EB8">
      <w:pPr>
        <w:numPr>
          <w:ilvl w:val="0"/>
          <w:numId w:val="4"/>
        </w:numPr>
      </w:pPr>
      <w:r>
        <w:t>Predsjednik udruge Martina Jagačić, Varaždinska ulica 35 D, Bartolovec, 42202 Trnovec Bartolovečki</w:t>
      </w:r>
    </w:p>
    <w:p w:rsidRDefault="00492618" w:rsidP="00982EB8" w:rsidR="00982EB8">
      <w:pPr>
        <w:numPr>
          <w:ilvl w:val="0"/>
          <w:numId w:val="4"/>
        </w:numPr>
      </w:pPr>
      <w:r>
        <w:t>Ured državne uprave u Varaždinskoj županiji</w:t>
      </w:r>
      <w:r w:rsidR="00546DE1" w:rsidRPr="00546DE1">
        <w:t xml:space="preserve"> </w:t>
      </w:r>
      <w:r w:rsidR="00546DE1">
        <w:t>(odmah i nakon pravomoćnosti)</w:t>
      </w:r>
    </w:p>
    <w:p w:rsidRDefault="00982EB8" w:rsidP="00982EB8" w:rsidR="00982EB8">
      <w:pPr>
        <w:numPr>
          <w:ilvl w:val="0"/>
          <w:numId w:val="4"/>
        </w:numPr>
      </w:pPr>
      <w:r>
        <w:t>Ministarstvo financija, Porezna uprava, Područni ured Varaždin</w:t>
      </w:r>
    </w:p>
    <w:p w:rsidRDefault="00982EB8" w:rsidP="00982EB8" w:rsidR="00982EB8">
      <w:pPr>
        <w:numPr>
          <w:ilvl w:val="0"/>
          <w:numId w:val="4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Irena Pikija iz Varaždina, Trakošćanska 18</w:t>
      </w:r>
    </w:p>
    <w:p w:rsidRDefault="00982EB8" w:rsidP="00982EB8" w:rsidR="00982EB8">
      <w:pPr>
        <w:numPr>
          <w:ilvl w:val="0"/>
          <w:numId w:val="4"/>
        </w:numPr>
      </w:pPr>
      <w:r>
        <w:t>e-oglasna ploča suda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5AF" w:rsidR="00EB25AF">
      <w:r>
        <w:separator/>
      </w:r>
    </w:p>
  </w:endnote>
  <w:endnote w:id="0" w:type="continuationSeparator">
    <w:p w:rsidRDefault="00EB25AF" w:rsidR="00EB2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5AF" w:rsidR="00EB25AF">
      <w:r>
        <w:separator/>
      </w:r>
    </w:p>
  </w:footnote>
  <w:footnote w:id="0" w:type="continuationSeparator">
    <w:p w:rsidRDefault="00EB25AF" w:rsidR="00EB25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6B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92618" w:rsidP="00492618" w:rsidR="00492618">
    <w:pPr>
      <w:jc w:val="right"/>
    </w:pPr>
    <w:r>
      <w:t>Poslovni broj: 6 St-282/17-5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B8" w:rsidP="00982EB8" w:rsidR="00982EB8">
    <w:pPr>
      <w:jc w:val="right"/>
    </w:pPr>
    <w:r>
      <w:t>Poslovni broj: 6 St-282/17-5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856BB"/>
    <w:rsid w:val="000B0966"/>
    <w:rsid w:val="000C07D1"/>
    <w:rsid w:val="001000F8"/>
    <w:rsid w:val="00102B8B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92618"/>
    <w:rsid w:val="004E58BC"/>
    <w:rsid w:val="004F6830"/>
    <w:rsid w:val="00513324"/>
    <w:rsid w:val="00546DE1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982EB8"/>
    <w:rsid w:val="00A03190"/>
    <w:rsid w:val="00A8565B"/>
    <w:rsid w:val="00AA12C3"/>
    <w:rsid w:val="00AB0BF8"/>
    <w:rsid w:val="00AC4E07"/>
    <w:rsid w:val="00AE3340"/>
    <w:rsid w:val="00AE3430"/>
    <w:rsid w:val="00AF187B"/>
    <w:rsid w:val="00B66E9B"/>
    <w:rsid w:val="00B7114C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DF2B89"/>
    <w:rsid w:val="00DF3EC8"/>
    <w:rsid w:val="00E3468D"/>
    <w:rsid w:val="00E832E4"/>
    <w:rsid w:val="00E96394"/>
    <w:rsid w:val="00EB25AF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6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3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6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3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3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361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6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67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St-282/2017-5</izvorni_sadrzaj>
    <derivirana_varijabla naziv="DomainObject.Oznaka_1">St-282/2017-5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2017.</izvorni_sadrzaj>
    <derivirana_varijabla naziv="DomainObject.Predmet.DatumRjesavanja_1">22.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"Zdravi osmijeh" Varaždinske Toplice</izvorni_sadrzaj>
    <derivirana_varijabla naziv="DomainObject.Predmet.ProtustrankaFormated_1">  Udruga "Zdravi osmijeh" Varaždinske Toplice</derivirana_varijabla>
  </DomainObject.Predmet.ProtustrankaFormated>
  <DomainObject.Predmet.ProtustrankaFormatedOIB>
    <izvorni_sadrzaj>  Udruga "Zdravi osmijeh" Varaždinske Toplice, OIB 82487510491</izvorni_sadrzaj>
    <derivirana_varijabla naziv="DomainObject.Predmet.ProtustrankaFormatedOIB_1">  Udruga "Zdravi osmijeh" Varaždinske Toplice, OIB 82487510491</derivirana_varijabla>
  </DomainObject.Predmet.ProtustrankaFormatedOIB>
  <DomainObject.Predmet.ProtustrankaFormatedWithAdress>
    <izvorni_sadrzaj> Udruga "Zdravi osmijeh" Varaždinske Toplice, Trg slobode 14, 42223 Varaždinske Toplice</izvorni_sadrzaj>
    <derivirana_varijabla naziv="DomainObject.Predmet.ProtustrankaFormatedWithAdress_1"> Udruga "Zdravi osmijeh" Varaždinske Toplice, Trg slobode 14, 42223 Varaždinske Toplice</derivirana_varijabla>
  </DomainObject.Predmet.ProtustrankaFormatedWithAdress>
  <DomainObject.Predmet.ProtustrankaFormatedWithAdressOIB>
    <izvorni_sadrzaj> Udruga "Zdravi osmijeh" Varaždinske Toplice, OIB 82487510491, Trg slobode 14, 42223 Varaždinske Toplice</izvorni_sadrzaj>
    <derivirana_varijabla naziv="DomainObject.Predmet.ProtustrankaFormatedWithAdressOIB_1"> Udruga "Zdravi osmijeh" Varaždinske Toplice, OIB 82487510491, Trg slobode 14, 42223 Varaždinske Toplice</derivirana_varijabla>
  </DomainObject.Predmet.ProtustrankaFormatedWithAdressOIB>
  <DomainObject.Predmet.ProtustrankaWithAdress>
    <izvorni_sadrzaj>Udruga "Zdravi osmijeh" Varaždinske Toplice Trg slobode 14, 42223 Varaždinske Toplice</izvorni_sadrzaj>
    <derivirana_varijabla naziv="DomainObject.Predmet.ProtustrankaWithAdress_1">Udruga "Zdravi osmijeh" Varaždinske Toplice Trg slobode 14, 42223 Varaždinske Toplice</derivirana_varijabla>
  </DomainObject.Predmet.ProtustrankaWithAdress>
  <DomainObject.Predmet.ProtustrankaWithAdressOIB>
    <izvorni_sadrzaj>Udruga "Zdravi osmijeh" Varaždinske Toplice, OIB 82487510491, Trg slobode 14, 42223 Varaždinske Toplice</izvorni_sadrzaj>
    <derivirana_varijabla naziv="DomainObject.Predmet.ProtustrankaWithAdressOIB_1">Udruga "Zdravi osmijeh" Varaždinske Toplice, OIB 82487510491, Trg slobode 14, 42223 Varaždinske Toplice</derivirana_varijabla>
  </DomainObject.Predmet.ProtustrankaWithAdressOIB>
  <DomainObject.Predmet.ProtustrankaNazivFormated>
    <izvorni_sadrzaj>Udruga "Zdravi osmijeh" Varaždinske Toplice</izvorni_sadrzaj>
    <derivirana_varijabla naziv="DomainObject.Predmet.ProtustrankaNazivFormated_1">Udruga "Zdravi osmijeh" Varaždinske Toplice</derivirana_varijabla>
  </DomainObject.Predmet.ProtustrankaNazivFormated>
  <DomainObject.Predmet.ProtustrankaNazivFormatedOIB>
    <izvorni_sadrzaj>Udruga "Zdravi osmijeh" Varaždinske Toplice, OIB 82487510491</izvorni_sadrzaj>
    <derivirana_varijabla naziv="DomainObject.Predmet.ProtustrankaNazivFormatedOIB_1">Udruga "Zdravi osmijeh" Varaždinske Toplice, OIB 82487510491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25002.19</izvorni_sadrzaj>
    <derivirana_varijabla naziv="DomainObject.Predmet.TrenutnaVrijednost_1">25002.19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"Zdravi osmijeh" Varaždinske Toplice</item>
    </izvorni_sadrzaj>
    <derivirana_varijabla naziv="DomainObject.Predmet.ProtuStrankaListFormated_1">
      <item>Udruga "Zdravi osmijeh" Varaždinske Toplice</item>
    </derivirana_varijabla>
  </DomainObject.Predmet.ProtuStrankaListFormated>
  <DomainObject.Predmet.ProtuStrankaListFormatedOIB>
    <izvorni_sadrzaj>
      <item>Udruga "Zdravi osmijeh" Varaždinske Toplice, OIB 82487510491</item>
    </izvorni_sadrzaj>
    <derivirana_varijabla naziv="DomainObject.Predmet.ProtuStrankaListFormatedOIB_1">
      <item>Udruga "Zdravi osmijeh" Varaždinske Toplice, OIB 82487510491</item>
    </derivirana_varijabla>
  </DomainObject.Predmet.ProtuStrankaListFormatedOIB>
  <DomainObject.Predmet.ProtuStrankaListFormatedWithAdress>
    <izvorni_sadrzaj>
      <item>Udruga "Zdravi osmijeh" Varaždinske Toplice, Trg slobode 14, 42223 Varaždinske Toplice</item>
    </izvorni_sadrzaj>
    <derivirana_varijabla naziv="DomainObject.Predmet.ProtuStrankaListFormatedWithAdress_1">
      <item>Udruga "Zdravi osmijeh" Varaždinske Toplice, Trg slobode 14, 42223 Varaždinske Toplice</item>
    </derivirana_varijabla>
  </DomainObject.Predmet.ProtuStrankaListFormatedWithAdress>
  <DomainObject.Predmet.ProtuStrankaListFormatedWithAdressOIB>
    <izvorni_sadrzaj>
      <item>Udruga "Zdravi osmijeh" Varaždinske Toplice, OIB 82487510491, Trg slobode 14, 42223 Varaždinske Toplice</item>
    </izvorni_sadrzaj>
    <derivirana_varijabla naziv="DomainObject.Predmet.ProtuStrankaListFormatedWithAdressOIB_1">
      <item>Udruga "Zdravi osmijeh" Varaždinske Toplice, OIB 82487510491, Trg slobode 14, 42223 Varaždinske Toplice</item>
    </derivirana_varijabla>
  </DomainObject.Predmet.ProtuStrankaListFormatedWithAdressOIB>
  <DomainObject.Predmet.ProtuStrankaListNazivFormated>
    <izvorni_sadrzaj>
      <item>Udruga "Zdravi osmijeh" Varaždinske Toplice</item>
    </izvorni_sadrzaj>
    <derivirana_varijabla naziv="DomainObject.Predmet.ProtuStrankaListNazivFormated_1">
      <item>Udruga "Zdravi osmijeh" Varaždinske Toplice</item>
    </derivirana_varijabla>
  </DomainObject.Predmet.ProtuStrankaListNazivFormated>
  <DomainObject.Predmet.ProtuStrankaListNazivFormatedOIB>
    <izvorni_sadrzaj>
      <item>Udruga "Zdravi osmijeh" Varaždinske Toplice, OIB 82487510491</item>
    </izvorni_sadrzaj>
    <derivirana_varijabla naziv="DomainObject.Predmet.ProtuStrankaListNazivFormatedOIB_1">
      <item>Udruga "Zdravi osmijeh" Varaždinske Toplice, OIB 82487510491</item>
    </derivirana_varijabla>
  </DomainObject.Predmet.ProtuStrankaListNazivFormatedOIB>
  <DomainObject.Predmet.OstaliListFormated>
    <izvorni_sadrzaj>
      <item>Ured državne uprave u Varaždinskoj županiji</item>
      <item>e-oglasna ploča</item>
      <item>Martina Jagačić</item>
    </izvorni_sadrzaj>
    <derivirana_varijabla naziv="DomainObject.Predmet.OstaliListFormated_1">
      <item>Ured državne uprave u Varaždinskoj županiji</item>
      <item>e-oglasna ploča</item>
      <item>Martina Jagačić</item>
    </derivirana_varijabla>
  </DomainObject.Predmet.OstaliListFormated>
  <DomainObject.Predmet.OstaliListFormatedOIB>
    <izvorni_sadrzaj>
      <item>Ured državne uprave u Varaždinskoj županiji</item>
      <item>e-oglasna ploča</item>
      <item>Martina Jagačić, OIB 60340056179</item>
    </izvorni_sadrzaj>
    <derivirana_varijabla naziv="DomainObject.Predmet.OstaliListFormatedOIB_1">
      <item>Ured državne uprave u Varaždinskoj županiji</item>
      <item>e-oglasna ploča</item>
      <item>Martina Jagačić, OIB 60340056179</item>
    </derivirana_varijabla>
  </DomainObject.Predmet.OstaliListFormatedOIB>
  <DomainObject.Predmet.OstaliListFormatedWithAdress>
    <izvorni_sadrzaj>
      <item>Ured državne uprave u Varaždinskoj županiji</item>
      <item>e-oglasna ploča</item>
      <item>Martina Jagačić, Varaždinska Ulica 35 D, 42202 Bartolovec</item>
    </izvorni_sadrzaj>
    <derivirana_varijabla naziv="DomainObject.Predmet.OstaliListFormatedWithAdress_1">
      <item>Ured državne uprave u Varaždinskoj županiji</item>
      <item>e-oglasna ploča</item>
      <item>Martina Jagačić, Varaždinska Ulica 35 D, 42202 Bartolovec</item>
    </derivirana_varijabla>
  </DomainObject.Predmet.OstaliListFormatedWithAdress>
  <DomainObject.Predmet.OstaliListFormatedWithAdressOIB>
    <izvorni_sadrzaj>
      <item>Ured državne uprave u Varaždinskoj županiji</item>
      <item>e-oglasna ploča</item>
      <item>Martina Jagačić, OIB 60340056179, Varaždinska Ulica 35 D, 42202 Bartolovec</item>
    </izvorni_sadrzaj>
    <derivirana_varijabla naziv="DomainObject.Predmet.OstaliListFormatedWithAdressOIB_1">
      <item>Ured državne uprave u Varaždinskoj županiji</item>
      <item>e-oglasna ploča</item>
      <item>Martina Jagačić, OIB 60340056179, Varaždinska Ulica 35 D, 42202 Bartolovec</item>
    </derivirana_varijabla>
  </DomainObject.Predmet.OstaliListFormatedWithAdressOIB>
  <DomainObject.Predmet.OstaliListNazivFormated>
    <izvorni_sadrzaj>
      <item>Ured državne uprave u Varaždinskoj županiji</item>
      <item>e-oglasna ploča</item>
      <item>Martina Jagačić</item>
    </izvorni_sadrzaj>
    <derivirana_varijabla naziv="DomainObject.Predmet.OstaliListNazivFormated_1">
      <item>Ured državne uprave u Varaždinskoj županiji</item>
      <item>e-oglasna ploča</item>
      <item>Martina Jagačić</item>
    </derivirana_varijabla>
  </DomainObject.Predmet.OstaliListNazivFormated>
  <DomainObject.Predmet.OstaliListNazivFormatedOIB>
    <izvorni_sadrzaj>
      <item>Ured državne uprave u Varaždinskoj županiji</item>
      <item>e-oglasna ploča</item>
      <item>Martina Jagačić, OIB 60340056179</item>
    </izvorni_sadrzaj>
    <derivirana_varijabla naziv="DomainObject.Predmet.OstaliListNazivFormatedOIB_1">
      <item>Ured državne uprave u Varaždinskoj županiji</item>
      <item>e-oglasna ploča</item>
      <item>Martina Jagačić, OIB 60340056179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St-282/2017-5</izvorni_sadrzaj>
    <derivirana_varijabla naziv="DomainObject.PoslovniBrojDokumenta_1">St-282/2017-5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"Zdravi osmijeh" Varaždinske Toplice</izvorni_sadrzaj>
    <derivirana_varijabla naziv="DomainObject.Predmet.ProtustrankaIDrugi_1">Udruga "Zdravi osmijeh" Varaždinske Toplice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"Zdravi osmijeh" Varaždinske Toplice, OIB 82487510491, Trg slobode 14, 42223 Varaždinske Toplice</izvorni_sadrzaj>
    <derivirana_varijabla naziv="DomainObject.Predmet.ProtustrankaIDrugiAdressOIB_1">Udruga "Zdravi osmijeh" Varaždinske Toplice, OIB 82487510491, Trg slobode 14,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2017.</izvorni_sadrzaj>
    <derivirana_varijabla naziv="DomainObject.Predmet.OdlukaRjesenje.DatumDonosenjaOdluke_1">22.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St-282/2017-4</izvorni_sadrzaj>
    <derivirana_varijabla naziv="DomainObject.Predmet.OdlukaRjesenje.Oznaka_1">St-282/2017-4</derivirana_varijabla>
  </DomainObject.Predmet.OdlukaRjesenje.Oznaka>
  <DomainObject.Predmet.SudioniciListNaziv>
    <izvorni_sadrzaj>
      <item>Financijska agencija</item>
      <item>Udruga "Zdravi osmijeh" Varaždinske Toplice</item>
      <item>Ured državne uprave u Varaždinskoj županiji</item>
      <item>e-oglasna ploča</item>
      <item>Martina Jagačić</item>
    </izvorni_sadrzaj>
    <derivirana_varijabla naziv="DomainObject.Predmet.SudioniciListNaziv_1">
      <item>Financijska agencija</item>
      <item>Udruga "Zdravi osmijeh" Varaždinske Toplice</item>
      <item>Ured državne uprave u Varaždinskoj županiji</item>
      <item>e-oglasna ploča</item>
      <item>Martina Jagačić</item>
    </derivirana_varijabla>
  </DomainObject.Predmet.SudioniciListNaziv>
  <DomainObject.Predmet.SudioniciListAdressOIB>
    <izvorni_sadrzaj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izvorni_sadrzaj>
    <derivirana_varijabla naziv="DomainObject.Predmet.SudioniciListAdressOIB_1">
      <item>Financijska agencija, OIB 85821130368, Ulica grada Vukovara 70,10000 Zagreb</item>
      <item>Udruga "Zdravi osmijeh" Varaždinske Toplice, OIB 82487510491, Trg slobode 14,42223 Varaždinske Toplice</item>
      <item>Ured državne uprave u Varaždinskoj županiji</item>
      <item>e-oglasna ploča</item>
      <item>Martina Jagačić, OIB 60340056179, Varaždinska Ulica 35 D,42202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82487510491</item>
      <item>, OIB null</item>
      <item>, OIB null</item>
      <item>, OIB 60340056179</item>
    </izvorni_sadrzaj>
    <derivirana_varijabla naziv="DomainObject.Predmet.SudioniciListNazivOIB_1">
      <item>, OIB 85821130368</item>
      <item>, OIB 82487510491</item>
      <item>, OIB null</item>
      <item>, OIB null</item>
      <item>, OIB 60340056179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F79C3-7E40-4062-BD92-96ABBB62F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1809</properties:Characters>
  <properties:Lines>64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2017-09-27T06:17:00Z</dcterms:created>
  <dc:creator>zvukelic</dc:creator>
  <cp:lastModifiedBy>Marko Makaj</cp:lastModifiedBy>
  <cp:lastPrinted>2017-09-27T10:55:00Z</cp:lastPrinted>
  <dcterms:modified xmlns:xsi="http://www.w3.org/2001/XMLSchema-instance" xsi:type="dcterms:W3CDTF">2017-09-27T10:55:00Z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St-282/2017-5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