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b7a5" w14:paraId="ffab7a5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23403D">
        <w:rPr>
          <w:rFonts w:cs="Times New Roman" w:hAnsi="Times New Roman" w:ascii="Times New Roman"/>
          <w:sz w:val="24"/>
        </w:rPr>
        <w:t>5909/15-9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23403D" w:rsidRPr="00307A7F">
        <w:t xml:space="preserve">3 B FOR YOU - TOMIĆ j.d.o.o. Zagreb, IV Južna obala 26 </w:t>
      </w:r>
      <w:r w:rsidR="0023403D">
        <w:t xml:space="preserve">MBS: 080879554 OIB: 38219578128 </w:t>
      </w:r>
      <w:r w:rsidRPr="003566B3">
        <w:t>dana</w:t>
      </w:r>
      <w:r w:rsidR="0085463C">
        <w:t xml:space="preserve"> </w:t>
      </w:r>
      <w:r w:rsidR="0023403D">
        <w:t>21</w:t>
      </w:r>
      <w:r w:rsidR="00BD6492">
        <w:t xml:space="preserve">. travnja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2D6E91">
        <w:t xml:space="preserve"> </w:t>
      </w:r>
      <w:r w:rsidR="0023403D" w:rsidRPr="00307A7F">
        <w:t xml:space="preserve">3 B FOR YOU - TOMIĆ j.d.o.o. Zagreb, IV Južna obala 26 </w:t>
      </w:r>
      <w:r w:rsidR="0023403D">
        <w:t xml:space="preserve">MBS: 080879554 OIB: 38219578128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23403D">
        <w:rPr>
          <w:bCs/>
        </w:rPr>
        <w:t>5909-15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23403D">
        <w:t>10.</w:t>
      </w:r>
      <w:r w:rsidR="00EC2F02">
        <w:t xml:space="preserve"> studenog</w:t>
      </w:r>
      <w:r>
        <w:t xml:space="preserve"> 2015.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23403D" w:rsidRPr="00307A7F">
        <w:t xml:space="preserve">3 B FOR YOU - TOMIĆ j.d.o.o. Zagreb, IV Južna obala 26 </w:t>
      </w:r>
      <w:r w:rsidR="0023403D">
        <w:t>MBS: 080879554 OIB: 38219578128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 110 st</w:t>
      </w:r>
      <w:r w:rsidR="0023403D">
        <w:t xml:space="preserve">. 1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23403D">
        <w:t>azdoblju od 120 dana te da ima 2</w:t>
      </w:r>
      <w:r w:rsidR="0023403D" w:rsidRPr="00307A7F">
        <w:t xml:space="preserve"> zaposlena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23403D">
        <w:rPr>
          <w:bCs/>
        </w:rPr>
        <w:t>21.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23403D">
        <w:rPr>
          <w:noProof w:val="false"/>
        </w:rPr>
        <w:t>21</w:t>
      </w:r>
      <w:r w:rsidR="00BD6492">
        <w:rPr>
          <w:noProof w:val="false"/>
        </w:rPr>
        <w:t xml:space="preserve">. travnja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150BDE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50BDE" w:rsidR="00150B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50BDE" w:rsidP="00150BDE" w:rsidR="00150BDE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50BDE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150BDE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BDE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23403D">
      <w:rPr>
        <w:noProof w:val="false"/>
      </w:rPr>
      <w:t>5509/15-9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0BDE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630E6"/>
    <w:rsid w:val="006D29D0"/>
    <w:rsid w:val="006D37EF"/>
    <w:rsid w:val="006D7209"/>
    <w:rsid w:val="007A5DAF"/>
    <w:rsid w:val="007C5E77"/>
    <w:rsid w:val="00801912"/>
    <w:rsid w:val="00804778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A013A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B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BD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B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B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B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BD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B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B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5909</izvorni_sadrzaj>
    <derivirana_varijabla naziv="DomainObject.Predmet.Broj_1">5909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St-5909/2015</izvorni_sadrzaj>
    <derivirana_varijabla naziv="DomainObject.Predmet.OznakaBroj_1">St-5909/2015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 B FOR YOU - TOMIĆ j.d.o.o.</izvorni_sadrzaj>
    <derivirana_varijabla naziv="DomainObject.Predmet.ProtustrankaFormated_1">  3 B FOR YOU - TOMIĆ j.d.o.o.</derivirana_varijabla>
  </DomainObject.Predmet.ProtustrankaFormated>
  <DomainObject.Predmet.ProtustrankaFormatedOIB>
    <izvorni_sadrzaj>  3 B FOR YOU - TOMIĆ j.d.o.o., OIB 38219578128</izvorni_sadrzaj>
    <derivirana_varijabla naziv="DomainObject.Predmet.ProtustrankaFormatedOIB_1">  3 B FOR YOU - TOMIĆ j.d.o.o., OIB 38219578128</derivirana_varijabla>
  </DomainObject.Predmet.ProtustrankaFormatedOIB>
  <DomainObject.Predmet.ProtustrankaFormatedWithAdress>
    <izvorni_sadrzaj> 3 B FOR YOU - TOMIĆ j.d.o.o., IX Južna obala 26, 10000 Zagreb</izvorni_sadrzaj>
    <derivirana_varijabla naziv="DomainObject.Predmet.ProtustrankaFormatedWithAdress_1"> 3 B FOR YOU - TOMIĆ j.d.o.o., IX Južna obala 26, 10000 Zagreb</derivirana_varijabla>
  </DomainObject.Predmet.ProtustrankaFormatedWithAdress>
  <DomainObject.Predmet.ProtustrankaFormatedWithAdressOIB>
    <izvorni_sadrzaj> 3 B FOR YOU - TOMIĆ j.d.o.o., OIB 38219578128, IX Južna obala 26, 10000 Zagreb</izvorni_sadrzaj>
    <derivirana_varijabla naziv="DomainObject.Predmet.ProtustrankaFormatedWithAdressOIB_1"> 3 B FOR YOU - TOMIĆ j.d.o.o., OIB 38219578128, IX Južna obala 26, 10000 Zagreb</derivirana_varijabla>
  </DomainObject.Predmet.ProtustrankaFormatedWithAdressOIB>
  <DomainObject.Predmet.ProtustrankaWithAdress>
    <izvorni_sadrzaj>3 B FOR YOU - TOMIĆ j.d.o.o. IX Južna obala 26, 10000 Zagreb</izvorni_sadrzaj>
    <derivirana_varijabla naziv="DomainObject.Predmet.ProtustrankaWithAdress_1">3 B FOR YOU - TOMIĆ j.d.o.o. IX Južna obala 26, 10000 Zagreb</derivirana_varijabla>
  </DomainObject.Predmet.ProtustrankaWithAdress>
  <DomainObject.Predmet.ProtustrankaWithAdressOIB>
    <izvorni_sadrzaj>3 B FOR YOU - TOMIĆ j.d.o.o., OIB 38219578128, IX Južna obala 26, 10000 Zagreb</izvorni_sadrzaj>
    <derivirana_varijabla naziv="DomainObject.Predmet.ProtustrankaWithAdressOIB_1">3 B FOR YOU - TOMIĆ j.d.o.o., OIB 38219578128, IX Južna obala 26, 10000 Zagreb</derivirana_varijabla>
  </DomainObject.Predmet.ProtustrankaWithAdressOIB>
  <DomainObject.Predmet.ProtustrankaNazivFormated>
    <izvorni_sadrzaj>3 B FOR YOU - TOMIĆ j.d.o.o.</izvorni_sadrzaj>
    <derivirana_varijabla naziv="DomainObject.Predmet.ProtustrankaNazivFormated_1">3 B FOR YOU - TOMIĆ j.d.o.o.</derivirana_varijabla>
  </DomainObject.Predmet.ProtustrankaNazivFormated>
  <DomainObject.Predmet.ProtustrankaNazivFormatedOIB>
    <izvorni_sadrzaj>3 B FOR YOU - TOMIĆ j.d.o.o., OIB 38219578128</izvorni_sadrzaj>
    <derivirana_varijabla naziv="DomainObject.Predmet.ProtustrankaNazivFormatedOIB_1">3 B FOR YOU - TOMIĆ j.d.o.o., OIB 38219578128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 B FOR YOU - TOMIĆ j.d.o.o.</item>
    </izvorni_sadrzaj>
    <derivirana_varijabla naziv="DomainObject.Predmet.ProtuStrankaListFormated_1">
      <item>3 B FOR YOU - TOMIĆ j.d.o.o.</item>
    </derivirana_varijabla>
  </DomainObject.Predmet.ProtuStrankaListFormated>
  <DomainObject.Predmet.ProtuStrankaListFormatedOIB>
    <izvorni_sadrzaj>
      <item>3 B FOR YOU - TOMIĆ j.d.o.o., OIB 38219578128</item>
    </izvorni_sadrzaj>
    <derivirana_varijabla naziv="DomainObject.Predmet.ProtuStrankaListFormatedOIB_1">
      <item>3 B FOR YOU - TOMIĆ j.d.o.o., OIB 38219578128</item>
    </derivirana_varijabla>
  </DomainObject.Predmet.ProtuStrankaListFormatedOIB>
  <DomainObject.Predmet.ProtuStrankaListFormatedWithAdress>
    <izvorni_sadrzaj>
      <item>3 B FOR YOU - TOMIĆ j.d.o.o., IX Južna obala 26, 10000 Zagreb</item>
    </izvorni_sadrzaj>
    <derivirana_varijabla naziv="DomainObject.Predmet.ProtuStrankaListFormatedWithAdress_1">
      <item>3 B FOR YOU - TOMIĆ j.d.o.o., IX Južna obala 26, 10000 Zagreb</item>
    </derivirana_varijabla>
  </DomainObject.Predmet.ProtuStrankaListFormatedWithAdress>
  <DomainObject.Predmet.ProtuStrankaListFormatedWithAdressOIB>
    <izvorni_sadrzaj>
      <item>3 B FOR YOU - TOMIĆ j.d.o.o., OIB 38219578128, IX Južna obala 26, 10000 Zagreb</item>
    </izvorni_sadrzaj>
    <derivirana_varijabla naziv="DomainObject.Predmet.ProtuStrankaListFormatedWithAdressOIB_1">
      <item>3 B FOR YOU - TOMIĆ j.d.o.o., OIB 38219578128, IX Južna obala 26, 10000 Zagreb</item>
    </derivirana_varijabla>
  </DomainObject.Predmet.ProtuStrankaListFormatedWithAdressOIB>
  <DomainObject.Predmet.ProtuStrankaListNazivFormated>
    <izvorni_sadrzaj>
      <item>3 B FOR YOU - TOMIĆ j.d.o.o.</item>
    </izvorni_sadrzaj>
    <derivirana_varijabla naziv="DomainObject.Predmet.ProtuStrankaListNazivFormated_1">
      <item>3 B FOR YOU - TOMIĆ j.d.o.o.</item>
    </derivirana_varijabla>
  </DomainObject.Predmet.ProtuStrankaListNazivFormated>
  <DomainObject.Predmet.ProtuStrankaListNazivFormatedOIB>
    <izvorni_sadrzaj>
      <item>3 B FOR YOU - TOMIĆ j.d.o.o., OIB 38219578128</item>
    </izvorni_sadrzaj>
    <derivirana_varijabla naziv="DomainObject.Predmet.ProtuStrankaListNazivFormatedOIB_1">
      <item>3 B FOR YOU - TOMIĆ j.d.o.o., OIB 38219578128</item>
    </derivirana_varijabla>
  </DomainObject.Predmet.ProtuStrankaListNazivFormatedOIB>
  <DomainObject.Predmet.OstaliListFormated>
    <izvorni_sadrzaj>
      <item>Branko Tomić</item>
    </izvorni_sadrzaj>
    <derivirana_varijabla naziv="DomainObject.Predmet.OstaliListFormated_1">
      <item>Branko Tomić</item>
    </derivirana_varijabla>
  </DomainObject.Predmet.OstaliListFormated>
  <DomainObject.Predmet.OstaliListFormatedOIB>
    <izvorni_sadrzaj>
      <item>Branko Tomić, OIB 95680207858</item>
    </izvorni_sadrzaj>
    <derivirana_varijabla naziv="DomainObject.Predmet.OstaliListFormatedOIB_1">
      <item>Branko Tomić, OIB 95680207858</item>
    </derivirana_varijabla>
  </DomainObject.Predmet.OstaliListFormatedOIB>
  <DomainObject.Predmet.OstaliListFormatedWithAdress>
    <izvorni_sadrzaj>
      <item>Branko Tomić, Perušić Donji 30, 23420 Perušić Donji</item>
    </izvorni_sadrzaj>
    <derivirana_varijabla naziv="DomainObject.Predmet.OstaliListFormatedWithAdress_1">
      <item>Branko Tomić, Perušić Donji 30, 23420 Perušić Donji</item>
    </derivirana_varijabla>
  </DomainObject.Predmet.OstaliListFormatedWithAdress>
  <DomainObject.Predmet.OstaliListFormatedWithAdressOIB>
    <izvorni_sadrzaj>
      <item>Branko Tomić, OIB 95680207858, Perušić Donji 30, 23420 Perušić Donji</item>
    </izvorni_sadrzaj>
    <derivirana_varijabla naziv="DomainObject.Predmet.OstaliListFormatedWithAdressOIB_1">
      <item>Branko Tomić, OIB 95680207858, Perušić Donji 30, 23420 Perušić Donji</item>
    </derivirana_varijabla>
  </DomainObject.Predmet.OstaliListFormatedWithAdressOIB>
  <DomainObject.Predmet.OstaliListNazivFormated>
    <izvorni_sadrzaj>
      <item>Branko Tomić</item>
    </izvorni_sadrzaj>
    <derivirana_varijabla naziv="DomainObject.Predmet.OstaliListNazivFormated_1">
      <item>Branko Tomić</item>
    </derivirana_varijabla>
  </DomainObject.Predmet.OstaliListNazivFormated>
  <DomainObject.Predmet.OstaliListNazivFormatedOIB>
    <izvorni_sadrzaj>
      <item>Branko Tomić, OIB 95680207858</item>
    </izvorni_sadrzaj>
    <derivirana_varijabla naziv="DomainObject.Predmet.OstaliListNazivFormatedOIB_1">
      <item>Branko Tomić, OIB 95680207858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 B FOR YOU - TOMIĆ j.d.o.o.</izvorni_sadrzaj>
    <derivirana_varijabla naziv="DomainObject.Predmet.ProtustrankaIDrugi_1">3 B FOR YOU - TOMIĆ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3 B FOR YOU - TOMIĆ j.d.o.o., OIB 38219578128, IX Južna obala 26, 10000 Zagreb</izvorni_sadrzaj>
    <derivirana_varijabla naziv="DomainObject.Predmet.ProtustrankaIDrugiAdressOIB_1">3 B FOR YOU - TOMIĆ j.d.o.o., OIB 38219578128, IX Južna obala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 B FOR YOU - TOMIĆ j.d.o.o.</item>
      <item>FINA Regionalni centar Zagreb</item>
      <item>Branko Tomić</item>
    </izvorni_sadrzaj>
    <derivirana_varijabla naziv="DomainObject.Predmet.SudioniciListNaziv_1">
      <item>3 B FOR YOU - TOMIĆ j.d.o.o.</item>
      <item>FINA Regionalni centar Zagreb</item>
      <item>Branko Tomić</item>
    </derivirana_varijabla>
  </DomainObject.Predmet.SudioniciListNaziv>
  <DomainObject.Predmet.SudioniciListAdressOIB>
    <izvorni_sadrzaj>
      <item>3 B FOR YOU - TOMIĆ j.d.o.o., OIB 38219578128, IX Južna obala 26,10000 Zagreb</item>
      <item>FINA Regionalni centar Zagreb, OIB 85821130368, Trg svibanjskih žrtava 1995. br. 1,10000 Zagreb</item>
      <item>Branko Tomić, OIB 95680207858, Perušić Donji 30,23420 Perušić Donji</item>
    </izvorni_sadrzaj>
    <derivirana_varijabla naziv="DomainObject.Predmet.SudioniciListAdressOIB_1">
      <item>3 B FOR YOU - TOMIĆ j.d.o.o., OIB 38219578128, IX Južna obala 26,10000 Zagreb</item>
      <item>FINA Regionalni centar Zagreb, OIB 85821130368, Trg svibanjskih žrtava 1995. br. 1,10000 Zagreb</item>
      <item>Branko Tomić, OIB 95680207858, Perušić Donji 30,23420 Perušić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38219578128</item>
      <item>, OIB 85821130368</item>
      <item>, OIB 95680207858</item>
    </izvorni_sadrzaj>
    <derivirana_varijabla naziv="DomainObject.Predmet.SudioniciListNazivOIB_1">
      <item>, OIB 38219578128</item>
      <item>, OIB 85821130368</item>
      <item>, OIB 95680207858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2760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2016-04-21T09:32:00Z</dcterms:created>
  <dc:creator>Vinka Mihalinčić</dc:creator>
  <cp:lastModifiedBy>Vinka Mihalinčić</cp:lastModifiedBy>
  <cp:lastPrinted>2016-04-21T09:30:00Z</cp:lastPrinted>
  <dcterms:modified xmlns:xsi="http://www.w3.org/2001/XMLSchema-instance" xsi:type="dcterms:W3CDTF">2016-04-21T09:32:00Z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