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0538" w14:paraId="4150538" w:rsidRDefault="00FB7181" w:rsidP="00355BF4" w:rsidR="00355BF4" w:rsidRPr="006340D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340D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6340D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6340D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E0307" w:rsidRPr="006340D8">
        <w:rPr>
          <w:rFonts w:hAnsi="Times New Roman" w:ascii="Times New Roman"/>
          <w:color w:val="auto"/>
          <w:sz w:val="24"/>
          <w:szCs w:val="24"/>
          <w:lang w:val="pl-PL"/>
        </w:rPr>
        <w:t>498/15</w:t>
      </w:r>
    </w:p>
    <w:p w:rsidRDefault="00A707C8" w:rsidP="00355BF4" w:rsidR="00A707C8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6340D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634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14DC0" w:rsidRPr="006340D8">
        <w:rPr>
          <w:rFonts w:hAnsi="Times New Roman" w:ascii="Times New Roman"/>
          <w:color w:val="auto"/>
          <w:sz w:val="24"/>
          <w:szCs w:val="24"/>
        </w:rPr>
        <w:t>FEH PROJEKTI d. o. o. u likvidaciji, Zagreb, Bogovićeva 4, OIB 18114940205</w:t>
      </w:r>
      <w:r w:rsidR="001E643F" w:rsidRPr="006340D8">
        <w:rPr>
          <w:rFonts w:hAnsi="Times New Roman" w:ascii="Times New Roman"/>
          <w:color w:val="auto"/>
          <w:sz w:val="24"/>
          <w:szCs w:val="24"/>
        </w:rPr>
        <w:t>, 8. travnja 2016.</w:t>
      </w:r>
    </w:p>
    <w:p w:rsidRDefault="001E643F" w:rsidP="00355BF4" w:rsidR="001E643F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6340D8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340D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514DC0" w:rsidRPr="006340D8">
        <w:rPr>
          <w:rFonts w:hAnsi="Times New Roman" w:ascii="Times New Roman"/>
          <w:color w:val="auto"/>
          <w:sz w:val="24"/>
          <w:szCs w:val="24"/>
        </w:rPr>
        <w:t>FEH PROJEKTI d. o. o. u likvidaciji, Zagreb, Bogovićeva 4, OIB 18114940205</w:t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514DC0" w:rsidRPr="006340D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 Edita Đurkin iz Osijeka, Donjodravska Obala 16, OIB </w:t>
      </w:r>
      <w:r w:rsidR="006340D8" w:rsidRPr="006340D8">
        <w:rPr>
          <w:rFonts w:hAnsi="Times New Roman" w:ascii="Times New Roman"/>
          <w:color w:val="auto"/>
          <w:sz w:val="24"/>
          <w:szCs w:val="24"/>
          <w:lang w:val="pl-PL"/>
        </w:rPr>
        <w:t>65118926772</w:t>
      </w:r>
      <w:r w:rsidR="006340D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6340D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514DC0" w:rsidRPr="006340D8">
        <w:rPr>
          <w:rFonts w:hAnsi="Times New Roman" w:ascii="Times New Roman"/>
          <w:color w:val="auto"/>
          <w:sz w:val="24"/>
          <w:szCs w:val="24"/>
        </w:rPr>
        <w:t>FEH PROJEKTI d. o. o. u likvidaciji, Zagreb, Bogovićeva 4, OIB 18114940205</w:t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6340D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6340D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14DC0" w:rsidP="00514DC0" w:rsidR="00514DC0" w:rsidRPr="006340D8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6340D8">
        <w:rPr>
          <w:rFonts w:hAnsi="Times New Roman" w:ascii="Times New Roman"/>
          <w:color w:val="auto"/>
          <w:sz w:val="24"/>
          <w:szCs w:val="24"/>
        </w:rPr>
        <w:t>FEH PROJEKTI d. o. o. u likvidaciji, Zagreb, Bogovićeva 4, OIB 18114940205</w:t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, podnio je ovom sudu 9. srpnja  2015.  prijedlog za otvaranje stečajnog postupka nad dužnikom </w:t>
      </w:r>
      <w:r w:rsidRPr="006340D8">
        <w:rPr>
          <w:rFonts w:hAnsi="Times New Roman" w:ascii="Times New Roman"/>
          <w:color w:val="auto"/>
          <w:sz w:val="24"/>
          <w:szCs w:val="24"/>
        </w:rPr>
        <w:t>FEH PROJEKTI d. o. o. likvidaciji, Zagreb, Bogovićeva 4, OIB 18114940205.</w:t>
      </w:r>
    </w:p>
    <w:p w:rsidRDefault="00514DC0" w:rsidP="00514DC0" w:rsidR="00514DC0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je dužnik nesposoban za plaćanje i prezadužen.</w:t>
      </w:r>
    </w:p>
    <w:p w:rsidRDefault="00514DC0" w:rsidP="00514DC0" w:rsidR="00514DC0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514DC0" w:rsidP="00514DC0" w:rsidR="00514DC0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St-498/15 od 9. studenog 2015. pokrenut prethodni postupak radi utvrđivanja uvjeta za otvaranje stečajnog postupka.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514DC0" w:rsidP="00514DC0" w:rsidR="00514DC0" w:rsidRPr="006340D8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>Na ročištu održanom 26. siječnja 2016.  predlagatelj je ostao kod prijedloga</w:t>
      </w:r>
      <w:r w:rsidRPr="006340D8">
        <w:rPr>
          <w:rFonts w:hAnsi="Times New Roman" w:ascii="Times New Roman"/>
          <w:color w:val="auto"/>
          <w:sz w:val="24"/>
          <w:szCs w:val="24"/>
        </w:rPr>
        <w:t xml:space="preserve"> za otvaranje stečajnog postupka, navodeći da i nadalje postoje stečajni razlozi. Društvo ne </w:t>
      </w:r>
      <w:r w:rsidRPr="006340D8">
        <w:rPr>
          <w:rFonts w:hAnsi="Times New Roman" w:ascii="Times New Roman"/>
          <w:color w:val="auto"/>
          <w:sz w:val="24"/>
          <w:szCs w:val="24"/>
        </w:rPr>
        <w:lastRenderedPageBreak/>
        <w:t>obavlja djelatnost, nema zaposlenika i nema imovine koja bi bila dostatna za pokriće troškova postupka.</w:t>
      </w:r>
    </w:p>
    <w:p w:rsidRDefault="00514DC0" w:rsidP="00A40E86" w:rsidR="00A40E86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95.000,00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40E86" w:rsidRPr="006340D8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1E643F"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8B061A">
        <w:rPr>
          <w:rFonts w:hAnsi="Times New Roman" w:ascii="Times New Roman"/>
          <w:color w:val="auto"/>
          <w:sz w:val="24"/>
          <w:szCs w:val="24"/>
          <w:lang w:val="hr-HR"/>
        </w:rPr>
        <w:t>95</w:t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A40E86" w:rsidRPr="006340D8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1E643F"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A40E86" w:rsidRPr="006340D8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1E643F"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 w:rsidRPr="006340D8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6340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872EB4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40D8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6340D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2EB4" w:rsidP="00AB7A2F" w:rsidR="00872EB4" w:rsidRPr="00872EB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72EB4" w:rsidP="00995CE9" w:rsidR="00872EB4" w:rsidRPr="00872EB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72EB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6340D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6340D8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6340D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E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>
    <w:pPr>
      <w:pStyle w:val="Zaglavlje"/>
      <w:tabs>
        <w:tab w:pos="4536" w:val="clear"/>
        <w:tab w:pos="9072" w:val="clear"/>
        <w:tab w:pos="8789" w:val="right"/>
      </w:tabs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E0307">
      <w:rPr>
        <w:rFonts w:hAnsi="Verdana" w:ascii="Verdana"/>
        <w:color w:val="auto"/>
        <w:sz w:val="22"/>
        <w:szCs w:val="22"/>
      </w:rPr>
      <w:t>498/15</w:t>
    </w:r>
    <w:r w:rsidR="00FB7181">
      <w:rPr>
        <w:rFonts w:hAnsi="Verdana" w:ascii="Verdana"/>
        <w:color w:val="auto"/>
        <w:sz w:val="22"/>
        <w:szCs w:val="22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E643F"/>
    <w:rsid w:val="00203B2C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14DC0"/>
    <w:rsid w:val="00520A1F"/>
    <w:rsid w:val="00584E68"/>
    <w:rsid w:val="005C5019"/>
    <w:rsid w:val="006031BB"/>
    <w:rsid w:val="006340D8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872EB4"/>
    <w:rsid w:val="008B061A"/>
    <w:rsid w:val="009027EE"/>
    <w:rsid w:val="00966A94"/>
    <w:rsid w:val="009D1236"/>
    <w:rsid w:val="00A40E86"/>
    <w:rsid w:val="00A707C8"/>
    <w:rsid w:val="00A86503"/>
    <w:rsid w:val="00AA6FB4"/>
    <w:rsid w:val="00AB69C3"/>
    <w:rsid w:val="00AD478B"/>
    <w:rsid w:val="00B40502"/>
    <w:rsid w:val="00B67AEC"/>
    <w:rsid w:val="00BA51AF"/>
    <w:rsid w:val="00BC3D02"/>
    <w:rsid w:val="00BC5661"/>
    <w:rsid w:val="00BC5DBF"/>
    <w:rsid w:val="00BE0307"/>
    <w:rsid w:val="00BE39D2"/>
    <w:rsid w:val="00C11A6A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95057"/>
    <w:rsid w:val="00F979DD"/>
    <w:rsid w:val="00FB7181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72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EB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EB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EB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EB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72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E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EB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E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E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u likvidaciji zastupanog po punomoćniku ODVJETNIČKO DRUŠTVO BEKINA, ŠKURLA, DURMIŠ I SPAJIĆ, društvo s ograničenom odgovornošću</izvorni_sadrzaj>
    <derivirana_varijabla naziv="DomainObject.Predmet.ProtustrankaFormated_1">  FEH PROJEKTI d.o.o. u likvidaciji zastupanog po punomoćniku ODVJETNIČKO DRUŠTVO BEKINA, ŠKURLA, DURMIŠ I SPAJIĆ, društvo s ograničenom odgovornošću</derivirana_varijabla>
  </DomainObject.Predmet.ProtustrankaFormated>
  <DomainObject.Predmet.ProtustrankaFormatedOIB>
    <izvorni_sadrzaj>  FEH PROJEKTI d.o.o. u likvidaciji, OIB 18114940205 zastupanog po punomoćniku ODVJETNIČKO DRUŠTVO BEKINA, ŠKURLA, DURMIŠ I SPAJIĆ, društvo s ograničenom odgovornošću</izvorni_sadrzaj>
    <derivirana_varijabla naziv="DomainObject.Predmet.ProtustrankaFormatedOIB_1">  FEH PROJEKTI d.o.o. u likvidaciji, OIB 18114940205 zastupanog po punomoćniku ODVJETNIČKO DRUŠTVO BEKINA, ŠKURLA, DURMIŠ I SPAJIĆ, društvo s ograničenom odgovornošću</derivirana_varijabla>
  </DomainObject.Predmet.ProtustrankaFormatedOIB>
  <DomainObject.Predmet.ProtustrankaFormatedWithAdress>
    <izvorni_sadrzaj> FEH PROJEKTI d.o.o. u likvidaciji, Bogovićeva 4, 10000 Zagreb zastupanog po punomoćniku ODVJETNIČKO DRUŠTVO BEKINA, ŠKURLA, DURMIŠ I SPAJIĆ, društvo s ograničenom odgovornošću</izvorni_sadrzaj>
    <derivirana_varijabla naziv="DomainObject.Predmet.ProtustrankaFormatedWithAdress_1"> FEH PROJEKTI d.o.o. u likvidaciji, Bogovićeva 4, 10000 Zagreb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FEH PROJEKTI d.o.o. u likvidaciji, OIB 18114940205, Bogovićeva 4, 10000 Zagreb zastupanog po punomoćniku ODVJETNIČKO DRUŠTVO BEKINA, ŠKURLA, DURMIŠ I SPAJIĆ, društvo s ograničenom odgovornošću</izvorni_sadrzaj>
    <derivirana_varijabla naziv="DomainObject.Predmet.ProtustrankaFormatedWithAdressOIB_1"> FEH PROJEKTI d.o.o. u likvidaciji, OIB 18114940205, Bogovićeva 4, 10000 Zagreb zastupanog po punomoćniku ODVJETNIČKO DRUŠTVO BEKINA, ŠKURLA, DURMIŠ I SPAJIĆ, društvo s ograničenom odgovornošću</derivirana_varijabla>
  </DomainObject.Predmet.ProtustrankaFormatedWithAdressOIB>
  <DomainObject.Predmet.ProtustrankaWithAdress>
    <izvorni_sadrzaj>FEH PROJEKTI d.o.o. u likvidaciji Bogovićeva 4, 10000 Zagreb</izvorni_sadrzaj>
    <derivirana_varijabla naziv="DomainObject.Predmet.ProtustrankaWithAdress_1">FEH PROJEKTI d.o.o. u likvidaciji Bogovićeva 4, 10000 Zagreb</derivirana_varijabla>
  </DomainObject.Predmet.ProtustrankaWithAdress>
  <DomainObject.Predmet.ProtustrankaWithAdressOIB>
    <izvorni_sadrzaj>FEH PROJEKTI d.o.o. u likvidaciji, OIB 18114940205, Bogovićeva 4, 10000 Zagreb</izvorni_sadrzaj>
    <derivirana_varijabla naziv="DomainObject.Predmet.ProtustrankaWithAdressOIB_1">FEH PROJEKTI d.o.o. u likvidaciji, OIB 18114940205, Bogovićeva 4, 10000 Zagreb</derivirana_varijabla>
  </DomainObject.Predmet.ProtustrankaWithAdressOIB>
  <DomainObject.Predmet.ProtustrankaNazivFormated>
    <izvorni_sadrzaj>FEH PROJEKTI d.o.o. u likvidaciji</izvorni_sadrzaj>
    <derivirana_varijabla naziv="DomainObject.Predmet.ProtustrankaNazivFormated_1">FEH PROJEKTI d.o.o. u likvidaciji</derivirana_varijabla>
  </DomainObject.Predmet.ProtustrankaNazivFormated>
  <DomainObject.Predmet.ProtustrankaNazivFormatedOIB>
    <izvorni_sadrzaj>FEH PROJEKTI d.o.o. u likvidaciji, OIB 18114940205</izvorni_sadrzaj>
    <derivirana_varijabla naziv="DomainObject.Predmet.ProtustrankaNazivFormatedOIB_1">FEH PROJEKTI d.o.o. u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FEH PROJEKTI d.o.o. u likvidaciji; otali - vjerovnici</izvorni_sadrzaj>
    <derivirana_varijabla naziv="DomainObject.Predmet.StrankaFormated_1">  FEH PROJEKTI d.o.o. u likvidaciji; otali - vjerovnici</derivirana_varijabla>
  </DomainObject.Predmet.StrankaFormated>
  <DomainObject.Predmet.StrankaFormatedOIB>
    <izvorni_sadrzaj>  FEH PROJEKTI d.o.o. u likvidaciji, OIB 18114940205; otali - vjerovnici</izvorni_sadrzaj>
    <derivirana_varijabla naziv="DomainObject.Predmet.StrankaFormatedOIB_1">  FEH PROJEKTI d.o.o. u likvidaciji, OIB 18114940205; otali - vjerovnici</derivirana_varijabla>
  </DomainObject.Predmet.StrankaFormatedOIB>
  <DomainObject.Predmet.StrankaFormatedWithAdress>
    <izvorni_sadrzaj> FEH PROJEKTI d.o.o. u likvidaciji, Bogovićeva 4, Zagreb; otali - vjerovnici</izvorni_sadrzaj>
    <derivirana_varijabla naziv="DomainObject.Predmet.StrankaFormatedWithAdress_1"> FEH PROJEKTI d.o.o. u likvidaciji, Bogovićeva 4, Zagreb; otali - vjerovnici</derivirana_varijabla>
  </DomainObject.Predmet.StrankaFormatedWithAdress>
  <DomainObject.Predmet.StrankaFormatedWithAdressOIB>
    <izvorni_sadrzaj> FEH PROJEKTI d.o.o. u likvidaciji, OIB 18114940205, Bogovićeva 4, Zagreb; otali - vjerovnici</izvorni_sadrzaj>
    <derivirana_varijabla naziv="DomainObject.Predmet.StrankaFormatedWithAdressOIB_1"> FEH PROJEKTI d.o.o. u likvidaciji, OIB 18114940205, Bogovićeva 4, Zagreb; otali - vjerovnici</derivirana_varijabla>
  </DomainObject.Predmet.StrankaFormatedWithAdressOIB>
  <DomainObject.Predmet.StrankaWithAdress>
    <izvorni_sadrzaj>FEH PROJEKTI d.o.o. u likvidaciji Bogovićeva 4,Zagreb,otali - vjerovnici </izvorni_sadrzaj>
    <derivirana_varijabla naziv="DomainObject.Predmet.StrankaWithAdress_1">FEH PROJEKTI d.o.o. u likvidaciji Bogovićeva 4,Zagreb,otali - vjerovnici </derivirana_varijabla>
  </DomainObject.Predmet.StrankaWithAdress>
  <DomainObject.Predmet.StrankaWithAdressOIB>
    <izvorni_sadrzaj>FEH PROJEKTI d.o.o. u likvidaciji, OIB 18114940205, Bogovićeva 4,Zagreb,otali - vjerovnici</izvorni_sadrzaj>
    <derivirana_varijabla naziv="DomainObject.Predmet.StrankaWithAdressOIB_1">FEH PROJEKTI d.o.o. u likvidaciji, OIB 18114940205, Bogovićeva 4,Zagreb,otali - vjerovnici</derivirana_varijabla>
  </DomainObject.Predmet.StrankaWithAdressOIB>
  <DomainObject.Predmet.StrankaNazivFormated>
    <izvorni_sadrzaj>FEH PROJEKTI d.o.o. u likvidaciji,otali - vjerovnici</izvorni_sadrzaj>
    <derivirana_varijabla naziv="DomainObject.Predmet.StrankaNazivFormated_1">FEH PROJEKTI d.o.o. u likvidaciji,otali - vjerovnici</derivirana_varijabla>
  </DomainObject.Predmet.StrankaNazivFormated>
  <DomainObject.Predmet.StrankaNazivFormatedOIB>
    <izvorni_sadrzaj>FEH PROJEKTI d.o.o. u likvidaciji, OIB 18114940205,otali - vjerovnici</izvorni_sadrzaj>
    <derivirana_varijabla naziv="DomainObject.Predmet.StrankaNazivFormatedOIB_1">FEH PROJEKTI d.o.o. u likvidaciji, OIB 18114940205,otali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FEH PROJEKTI d.o.o. u likvidaciji</item>
      <item>otali - vjerovnici</item>
    </izvorni_sadrzaj>
    <derivirana_varijabla naziv="DomainObject.Predmet.StrankaListFormated_1">
      <item>FEH PROJEKTI d.o.o. u likvidaciji</item>
      <item>otali - vjerovnici</item>
    </derivirana_varijabla>
  </DomainObject.Predmet.StrankaListFormated>
  <DomainObject.Predmet.StrankaListFormatedOIB>
    <izvorni_sadrzaj>
      <item>FEH PROJEKTI d.o.o. u likvidaciji, OIB 18114940205</item>
      <item>otali - vjerovnici</item>
    </izvorni_sadrzaj>
    <derivirana_varijabla naziv="DomainObject.Predmet.StrankaListFormatedOIB_1">
      <item>FEH PROJEKTI d.o.o. u likvidaciji, OIB 18114940205</item>
      <item>otali - vjerovnici</item>
    </derivirana_varijabla>
  </DomainObject.Predmet.StrankaListFormatedOIB>
  <DomainObject.Predmet.StrankaListFormatedWithAdress>
    <izvorni_sadrzaj>
      <item>FEH PROJEKTI d.o.o. u likvidaciji, Bogovićeva 4, Zagreb</item>
      <item>otali - vjerovnici</item>
    </izvorni_sadrzaj>
    <derivirana_varijabla naziv="DomainObject.Predmet.StrankaListFormatedWithAdress_1">
      <item>FEH PROJEKTI d.o.o. u likvidaciji, Bogovićeva 4, Zagreb</item>
      <item>otali - vjerovnici</item>
    </derivirana_varijabla>
  </DomainObject.Predmet.StrankaListFormatedWithAdress>
  <DomainObject.Predmet.StrankaListFormatedWithAdressOIB>
    <izvorni_sadrzaj>
      <item>FEH PROJEKTI d.o.o. u likvidaciji, OIB 18114940205, Bogovićeva 4, Zagreb</item>
      <item>otali - vjerovnici</item>
    </izvorni_sadrzaj>
    <derivirana_varijabla naziv="DomainObject.Predmet.StrankaListFormatedWithAdressOIB_1">
      <item>FEH PROJEKTI d.o.o. u likvidaciji, OIB 18114940205, Bogovićeva 4, Zagreb</item>
      <item>otali - vjerovnici</item>
    </derivirana_varijabla>
  </DomainObject.Predmet.StrankaListFormatedWithAdressOIB>
  <DomainObject.Predmet.StrankaListNazivFormated>
    <izvorni_sadrzaj>
      <item>FEH PROJEKTI d.o.o. u likvidaciji</item>
      <item>otali - vjerovnici</item>
    </izvorni_sadrzaj>
    <derivirana_varijabla naziv="DomainObject.Predmet.StrankaListNazivFormated_1">
      <item>FEH PROJEKTI d.o.o. u likvidaciji</item>
      <item>otali - vjerovnici</item>
    </derivirana_varijabla>
  </DomainObject.Predmet.StrankaListNazivFormated>
  <DomainObject.Predmet.StrankaListNazivFormatedOIB>
    <izvorni_sadrzaj>
      <item>FEH PROJEKTI d.o.o. u likvidaciji, OIB 18114940205</item>
      <item>otali - vjerovnici</item>
    </izvorni_sadrzaj>
    <derivirana_varijabla naziv="DomainObject.Predmet.StrankaListNazivFormatedOIB_1">
      <item>FEH PROJEKTI d.o.o. u likvidaciji, OIB 18114940205</item>
      <item>otali - vjerovnici</item>
    </derivirana_varijabla>
  </DomainObject.Predmet.StrankaListNazivFormatedOIB>
  <DomainObject.Predmet.ProtuStrankaListFormated>
    <izvorni_sadrzaj>
      <item>FEH PROJEKTI d.o.o. u likvidaciji zastupanog po punomoćniku ODVJETNIČKO DRUŠTVO BEKINA, ŠKURLA, DURMIŠ I SPAJIĆ, društvo s ograničenom odgovornošću</item>
    </izvorni_sadrzaj>
    <derivirana_varijabla naziv="DomainObject.Predmet.ProtuStrankaListFormated_1">
      <item>FEH PROJEKTI d.o.o. u likvidaciji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FEH PROJEKTI d.o.o. u likvidaciji, OIB 18114940205 zastupanog po punomoćniku ODVJETNIČKO DRUŠTVO BEKINA, ŠKURLA, DURMIŠ I SPAJIĆ, društvo s ograničenom odgovornošću</item>
    </izvorni_sadrzaj>
    <derivirana_varijabla naziv="DomainObject.Predmet.ProtuStrankaListFormatedOIB_1">
      <item>FEH PROJEKTI d.o.o. u likvidaciji, OIB 18114940205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FEH PROJEKTI d.o.o. u likvidaciji, Bogovićeva 4, 10000 Zagreb zastupanog po punomoćniku ODVJETNIČKO DRUŠTVO BEKINA, ŠKURLA, DURMIŠ I SPAJIĆ, društvo s ograničenom odgovornošću</item>
    </izvorni_sadrzaj>
    <derivirana_varijabla naziv="DomainObject.Predmet.ProtuStrankaListFormatedWithAdress_1">
      <item>FEH PROJEKTI d.o.o. u likvidaciji, Bogovićeva 4, 10000 Zagreb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FEH PROJEKTI d.o.o. u likvidaciji, OIB 18114940205, Bogovićeva 4, 10000 Zagreb zastupanog po punomoćniku ODVJETNIČKO DRUŠTVO BEKINA, ŠKURLA, DURMIŠ I SPAJIĆ, društvo s ograničenom odgovornošću</item>
    </izvorni_sadrzaj>
    <derivirana_varijabla naziv="DomainObject.Predmet.ProtuStrankaListFormatedWithAdressOIB_1">
      <item>FEH PROJEKTI d.o.o. u likvidaciji, OIB 18114940205, Bogovićeva 4, 10000 Zagreb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FEH PROJEKTI d.o.o. u likvidaciji</item>
    </izvorni_sadrzaj>
    <derivirana_varijabla naziv="DomainObject.Predmet.ProtuStrankaListNazivFormated_1">
      <item>FEH PROJEKTI d.o.o. u likvidaciji</item>
    </derivirana_varijabla>
  </DomainObject.Predmet.ProtuStrankaListNazivFormated>
  <DomainObject.Predmet.ProtuStrankaListNazivFormatedOIB>
    <izvorni_sadrzaj>
      <item>FEH PROJEKTI d.o.o. u likvidaciji, OIB 18114940205</item>
    </izvorni_sadrzaj>
    <derivirana_varijabla naziv="DomainObject.Predmet.ProtuStrankaListNazivFormatedOIB_1">
      <item>FEH PROJEKTI d.o.o. u likvidaciji, OIB 18114940205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FEH PROJEKTI d.o.o. u likvidaciji</item>
      <item>Matija Juhn</item>
      <item>Edita Đurkin</item>
    </izvorni_sadrzaj>
    <derivirana_varijabla naziv="DomainObject.Predmet.OstaliListFormated_1">
      <item>ODVJETNIČKO DRUŠTVO BEKINA, ŠKURLA, DURMIŠ I SPAJIĆ, društvo s ograničenom odgovornošću punomoćnik sudionika u postupku FEH PROJEKTI d.o.o. u likvidaciji</item>
      <item>Matija Juhn</item>
      <item>Edita Đurkin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FEH PROJEKTI d.o.o. u likvidaciji</item>
      <item>Matija Juhn, OIB 73182708205</item>
      <item>Edita Đurkin, OIB 65118926772</item>
    </izvorni_sadrzaj>
    <derivirana_varijabla naziv="DomainObject.Predmet.OstaliListFormatedOIB_1">
      <item>ODVJETNIČKO DRUŠTVO BEKINA, ŠKURLA, DURMIŠ I SPAJIĆ, društvo s ograničenom odgovornošću, OIB 68178969783 punomoćnik sudionika u postupku FEH PROJEKTI d.o.o. u likvidaciji</item>
      <item>Matija Juhn, OIB 73182708205</item>
      <item>Edita Đurkin, OIB 65118926772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FEH PROJEKTI d.o.o. u likvidaciji</item>
      <item>Matija Juhn, Horvatovac 51, 10000 Zagreb</item>
      <item>Edita Đurkin, Donjodravska Obala 16, 31000 Osijek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FEH PROJEKTI d.o.o. u likvidaciji</item>
      <item>Matija Juhn, Horvatovac 51, 10000 Zagreb</item>
      <item>Edita Đurkin, Donjodravska Obala 16, 31000 Osijek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FEH PROJEKTI d.o.o. u likvidaciji</item>
      <item>Matija Juhn, OIB 73182708205, Horvatovac 51, 10000 Zagreb</item>
      <item>Edita Đurkin, OIB 65118926772, Donjodravska Obala 16, 31000 Osijek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FEH PROJEKTI d.o.o. u likvidaciji</item>
      <item>Matija Juhn, OIB 73182708205, Horvatovac 51, 10000 Zagreb</item>
      <item>Edita Đurkin, OIB 65118926772, Donjodravska Obala 16, 31000 Osijek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Matija Juhn</item>
      <item>Edita Đurkin</item>
    </izvorni_sadrzaj>
    <derivirana_varijabla naziv="DomainObject.Predmet.OstaliListNazivFormated_1">
      <item>ODVJETNIČKO DRUŠTVO BEKINA, ŠKURLA, DURMIŠ I SPAJIĆ, društvo s ograničenom odgovornošću</item>
      <item>Matija Juhn</item>
      <item>Edita Đurkin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Matija Juhn, OIB 73182708205</item>
      <item>Edita Đurkin, OIB 65118926772</item>
    </izvorni_sadrzaj>
    <derivirana_varijabla naziv="DomainObject.Predmet.OstaliListNazivFormatedOIB_1">
      <item>ODVJETNIČKO DRUŠTVO BEKINA, ŠKURLA, DURMIŠ I SPAJIĆ, društvo s ograničenom odgovornošću, OIB 68178969783</item>
      <item>Matija Juhn, OIB 73182708205</item>
      <item>Edita Đurkin, OIB 65118926772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FEH PROJEKTI d.o.o. u likvidaciji i dr.</izvorni_sadrzaj>
    <derivirana_varijabla naziv="DomainObject.Predmet.StrankaIDrugi_1">FEH PROJEKTI d.o.o. u likvidaciji i dr.</derivirana_varijabla>
  </DomainObject.Predmet.StrankaIDrugi>
  <DomainObject.Predmet.ProtustrankaIDrugi>
    <izvorni_sadrzaj>FEH PROJEKTI d.o.o. u likvidaciji</izvorni_sadrzaj>
    <derivirana_varijabla naziv="DomainObject.Predmet.ProtustrankaIDrugi_1">FEH PROJEKTI d.o.o. u likvidaciji</derivirana_varijabla>
  </DomainObject.Predmet.ProtustrankaIDrugi>
  <DomainObject.Predmet.StrankaIDrugiAdressOIB>
    <izvorni_sadrzaj>FEH PROJEKTI d.o.o. u likvidaciji, OIB 18114940205, Bogovićeva 4, Zagreb i dr.</izvorni_sadrzaj>
    <derivirana_varijabla naziv="DomainObject.Predmet.StrankaIDrugiAdressOIB_1">FEH PROJEKTI d.o.o. u likvidaciji, OIB 18114940205, Bogovićeva 4, Zagreb i dr.</derivirana_varijabla>
  </DomainObject.Predmet.StrankaIDrugiAdressOIB>
  <DomainObject.Predmet.ProtustrankaIDrugiAdressOIB>
    <izvorni_sadrzaj>FEH PROJEKTI d.o.o. u likvidaciji, OIB 18114940205, Bogovićeva 4, 10000 Zagreb</izvorni_sadrzaj>
    <derivirana_varijabla naziv="DomainObject.Predmet.ProtustrankaIDrugiAdressOIB_1">FEH PROJEKTI d.o.o. u likvidaciji, OIB 18114940205,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FEH PROJEKTI d.o.o. u likvidaciji</item>
      <item>FEH PROJEKTI d.o.o. u likvidaciji</item>
      <item>ODVJETNIČKO DRUŠTVO BEKINA, ŠKURLA, DURMIŠ I SPAJIĆ, društvo s ograničenom odgovornošću</item>
      <item>Matija Juhn</item>
      <item>otali - vjerovnici</item>
      <item>Edita Đurkin</item>
    </izvorni_sadrzaj>
    <derivirana_varijabla naziv="DomainObject.Predmet.SudioniciListNaziv_1">
      <item>FEH PROJEKTI d.o.o. u likvidaciji</item>
      <item>FEH PROJEKTI d.o.o. u likvidaciji</item>
      <item>ODVJETNIČKO DRUŠTVO BEKINA, ŠKURLA, DURMIŠ I SPAJIĆ, društvo s ograničenom odgovornošću</item>
      <item>Matija Juhn</item>
      <item>otali - vjerovnici</item>
      <item>Edita Đurkin</item>
    </derivirana_varijabla>
  </DomainObject.Predmet.SudioniciListNaziv>
  <DomainObject.Predmet.SudioniciListAdressOIB>
    <izvorni_sadrzaj>
      <item>FEH PROJEKTI d.o.o. u likvidaciji, OIB 18114940205, Bogovićeva 4,Zagreb</item>
      <item>FEH PROJEKTI d.o.o. u likvidaciji, OIB 18114940205, Bogovićeva 4,10000 Zagreb</item>
      <item>ODVJETNIČKO DRUŠTVO BEKINA, ŠKURLA, DURMIŠ I SPAJIĆ, društvo s ograničenom odgovornošću, OIB 68178969783, Preradovićeva 24,10000 Zagreb</item>
      <item>Matija Juhn, OIB 73182708205, Horvatovac 51,10000 Zagreb</item>
      <item>otali - vjerovnici</item>
      <item>Edita Đurkin, OIB 65118926772, Donjodravska Obala 16,31000 Osijek</item>
    </izvorni_sadrzaj>
    <derivirana_varijabla naziv="DomainObject.Predmet.SudioniciListAdressOIB_1">
      <item>FEH PROJEKTI d.o.o. u likvidaciji, OIB 18114940205, Bogovićeva 4,Zagreb</item>
      <item>FEH PROJEKTI d.o.o. u likvidaciji, OIB 18114940205, Bogovićeva 4,10000 Zagreb</item>
      <item>ODVJETNIČKO DRUŠTVO BEKINA, ŠKURLA, DURMIŠ I SPAJIĆ, društvo s ograničenom odgovornošću, OIB 68178969783, Preradovićeva 24,10000 Zagreb</item>
      <item>Matija Juhn, OIB 73182708205, Horvatovac 51,10000 Zagreb</item>
      <item>otali - vjerovnici</item>
      <item>Edita Đurkin, OIB 65118926772, Donjodravska Obala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18114940205</item>
      <item>, OIB 18114940205</item>
      <item>, OIB 68178969783</item>
      <item>, OIB 73182708205</item>
      <item>, OIB null</item>
      <item>, OIB 65118926772</item>
    </izvorni_sadrzaj>
    <derivirana_varijabla naziv="DomainObject.Predmet.SudioniciListNazivOIB_1">
      <item>, OIB 18114940205</item>
      <item>, OIB 18114940205</item>
      <item>, OIB 68178969783</item>
      <item>, OIB 73182708205</item>
      <item>, OIB null</item>
      <item>, OIB 65118926772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3805</properties:Characters>
  <properties:Lines>83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2016-04-08T09:32:00Z</dcterms:created>
  <dc:creator>ksvajger</dc:creator>
  <cp:lastModifiedBy>Kristina Švajger</cp:lastModifiedBy>
  <cp:lastPrinted>2016-04-08T11:35:00Z</cp:lastPrinted>
  <dcterms:modified xmlns:xsi="http://www.w3.org/2001/XMLSchema-instance" xsi:type="dcterms:W3CDTF">2016-04-08T11:35:00Z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